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b016" w14:paraId="e7cb016" w:rsidRDefault="00ED7835" w:rsidP="00ED7835" w:rsidR="00ED7835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835" w:rsidP="00ED7835" w:rsidR="00ED7835">
      <w:pPr>
        <w:spacing w:after="0"/>
      </w:pPr>
      <w:r>
        <w:t xml:space="preserve">         REPUBLIKA HRVATSKA</w:t>
      </w:r>
    </w:p>
    <w:p w:rsidRDefault="00ED7835" w:rsidP="00ED7835" w:rsidR="00ED7835">
      <w:pPr>
        <w:spacing w:after="0"/>
      </w:pPr>
      <w:r>
        <w:t xml:space="preserve"> TRGOVAČKI SUD U VARAŽDINU</w:t>
      </w:r>
    </w:p>
    <w:p w:rsidRDefault="00ED7835" w:rsidP="00ED7835" w:rsidR="00ED7835">
      <w:pPr>
        <w:spacing w:after="0"/>
        <w:ind w:firstLine="720"/>
      </w:pPr>
      <w:r>
        <w:t xml:space="preserve">      B. Radić 2/II</w:t>
      </w:r>
    </w:p>
    <w:p w:rsidRDefault="00ED7835" w:rsidP="00ED7835" w:rsidR="00ED7835">
      <w:pPr>
        <w:spacing w:after="0"/>
        <w:jc w:val="center"/>
      </w:pPr>
    </w:p>
    <w:p w:rsidRDefault="00ED7835" w:rsidP="00ED7835" w:rsidR="00ED7835">
      <w:pPr>
        <w:spacing w:after="0"/>
        <w:jc w:val="center"/>
      </w:pPr>
    </w:p>
    <w:p w:rsidRDefault="00ED7835" w:rsidP="00ED7835" w:rsidR="00ED7835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LABOR d.o.o., OIB: 42085468099 sa sjedištem u Trg Republike 6, 40000 Čakovec</w:t>
      </w:r>
      <w:r>
        <w:t>, dana 28. lipnja 2017. godine, temeljem čl. 430. Stečajnog zakona ("Narodne novine" 71/15, u daljnjem tekstu SZ) objavljuje slijedeći</w:t>
      </w:r>
    </w:p>
    <w:p w:rsidRDefault="00ED7835" w:rsidP="00ED7835" w:rsidR="00ED7835">
      <w:pPr>
        <w:spacing w:after="0"/>
        <w:jc w:val="both"/>
      </w:pPr>
    </w:p>
    <w:p w:rsidRDefault="00ED7835" w:rsidP="00ED7835" w:rsidR="00ED783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D7835" w:rsidP="00ED7835" w:rsidR="00ED7835">
      <w:pPr>
        <w:spacing w:after="0"/>
        <w:jc w:val="both"/>
      </w:pPr>
    </w:p>
    <w:p w:rsidRDefault="00ED7835" w:rsidP="00ED7835" w:rsidR="00ED7835">
      <w:pPr>
        <w:spacing w:after="0"/>
        <w:jc w:val="both"/>
        <w:rPr>
          <w:lang w:val="en-US"/>
        </w:rPr>
      </w:pPr>
      <w:r>
        <w:tab/>
        <w:t>I/ Utvrđuje se da ukupni iznos evidentiranog duga dužnika LABOR d.o.o., OIB: 42085468099 sa sjedištem u Trg Republike 6, 40000 Čakovec</w:t>
      </w:r>
      <w:r>
        <w:t>, iznosi 284.385,51</w:t>
      </w:r>
      <w:r>
        <w:t xml:space="preserve"> kn.</w:t>
      </w:r>
    </w:p>
    <w:p w:rsidRDefault="00ED7835" w:rsidP="00ED7835" w:rsidR="00ED7835">
      <w:pPr>
        <w:spacing w:after="0"/>
        <w:jc w:val="both"/>
      </w:pPr>
    </w:p>
    <w:p w:rsidRDefault="00ED7835" w:rsidP="00ED7835" w:rsidR="00ED7835">
      <w:pPr>
        <w:spacing w:after="0"/>
        <w:jc w:val="both"/>
      </w:pPr>
      <w:r>
        <w:tab/>
        <w:t xml:space="preserve">II/ Poziva se osoba ovlaštena za zastupanje dužnika </w:t>
      </w:r>
      <w:r>
        <w:t xml:space="preserve">Dražen Novak, OIB: 20649320350, Ulica Josipa </w:t>
      </w:r>
      <w:proofErr w:type="spellStart"/>
      <w:r>
        <w:t>Topleka</w:t>
      </w:r>
      <w:proofErr w:type="spellEnd"/>
      <w:r>
        <w:t xml:space="preserve"> 10, </w:t>
      </w:r>
      <w:proofErr w:type="spellStart"/>
      <w:r>
        <w:t>Šenkovec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D7835" w:rsidP="00ED7835" w:rsidR="00ED7835">
      <w:pPr>
        <w:spacing w:after="0"/>
        <w:jc w:val="both"/>
      </w:pPr>
    </w:p>
    <w:p w:rsidRDefault="00ED7835" w:rsidP="00ED7835" w:rsidR="00ED7835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D7835" w:rsidP="00ED7835" w:rsidR="00ED7835">
      <w:pPr>
        <w:spacing w:after="0"/>
        <w:jc w:val="both"/>
      </w:pPr>
    </w:p>
    <w:p w:rsidRDefault="00ED7835" w:rsidP="00ED7835" w:rsidR="00ED783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D7835" w:rsidP="00ED7835" w:rsidR="00ED7835">
      <w:pPr>
        <w:spacing w:after="0"/>
        <w:ind w:firstLine="720"/>
        <w:jc w:val="both"/>
      </w:pPr>
    </w:p>
    <w:p w:rsidRDefault="00ED7835" w:rsidP="00ED7835" w:rsidR="00ED783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D7835" w:rsidP="00ED7835" w:rsidR="00ED7835">
      <w:pPr>
        <w:spacing w:after="0"/>
        <w:outlineLvl w:val="0"/>
      </w:pP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jc w:val="center"/>
        <w:outlineLvl w:val="0"/>
      </w:pPr>
      <w:r>
        <w:lastRenderedPageBreak/>
        <w:t>Obrazloženje</w:t>
      </w:r>
    </w:p>
    <w:p w:rsidRDefault="00ED7835" w:rsidP="00ED7835" w:rsidR="00ED7835">
      <w:pPr>
        <w:spacing w:after="0"/>
        <w:outlineLvl w:val="0"/>
      </w:pPr>
    </w:p>
    <w:p w:rsidRDefault="00ED7835" w:rsidP="00ED7835" w:rsidR="00ED7835">
      <w:pPr>
        <w:spacing w:after="0"/>
        <w:jc w:val="both"/>
        <w:outlineLvl w:val="0"/>
      </w:pPr>
      <w:r>
        <w:tab/>
        <w:t>Dana 26. lipnja 2017. godine, predlagatelj Financijska agencija, Regionalni centar Zagreb Podružnica Varaždin, podnio je prijedlog za otvaranje stečajnog postupka nad dužnikom LABOR d.o.o., OIB: 42085468099 sa sjedištem u Trg Republike 6, 40000 Čakovec, navodeć</w:t>
      </w:r>
      <w:r>
        <w:t>i da dužnik na dan 21</w:t>
      </w:r>
      <w:r>
        <w:t>. lipnja 2017. u Očevidniku redoslijeda osnova za plaćanje ima evidentirane neizvršene osnove za plaća</w:t>
      </w:r>
      <w:r>
        <w:t>nje u ukupnom iznosu od 284.385,51</w:t>
      </w:r>
      <w:r>
        <w:t xml:space="preserve"> kn te da dužnik nema zaposlenih.</w:t>
      </w:r>
    </w:p>
    <w:p w:rsidRDefault="00ED7835" w:rsidP="00ED7835" w:rsidR="00ED7835">
      <w:pPr>
        <w:spacing w:after="0"/>
        <w:jc w:val="both"/>
        <w:outlineLvl w:val="0"/>
      </w:pPr>
    </w:p>
    <w:p w:rsidRDefault="00ED7835" w:rsidP="00ED7835" w:rsidR="00ED783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D7835" w:rsidP="00ED7835" w:rsidR="00ED7835">
      <w:pPr>
        <w:spacing w:after="0"/>
        <w:jc w:val="both"/>
        <w:outlineLvl w:val="0"/>
      </w:pP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jc w:val="center"/>
        <w:outlineLvl w:val="0"/>
      </w:pPr>
      <w:r>
        <w:t>U Varaždinu, 28. lipnja 2017. godine.</w:t>
      </w: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jc w:val="center"/>
        <w:outlineLvl w:val="0"/>
      </w:pPr>
    </w:p>
    <w:p w:rsidRDefault="00ED7835" w:rsidP="00ED7835" w:rsidR="00ED7835">
      <w:pPr>
        <w:spacing w:after="0"/>
        <w:ind w:firstLine="720" w:left="3600"/>
        <w:jc w:val="center"/>
        <w:outlineLvl w:val="0"/>
      </w:pPr>
      <w:r>
        <w:t>Sudac</w:t>
      </w:r>
    </w:p>
    <w:p w:rsidRDefault="00ED7835" w:rsidP="00ED7835" w:rsidR="00ED7835">
      <w:pPr>
        <w:spacing w:after="0"/>
        <w:ind w:firstLine="720" w:left="3600"/>
        <w:jc w:val="center"/>
        <w:outlineLvl w:val="0"/>
      </w:pPr>
    </w:p>
    <w:p w:rsidRDefault="00ED7835" w:rsidP="00ED7835" w:rsidR="00ED7835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E61D64">
        <w:t>, v.r.</w:t>
      </w:r>
      <w:bookmarkStart w:name="_GoBack" w:id="0"/>
      <w:bookmarkEnd w:id="0"/>
    </w:p>
    <w:p w:rsidRDefault="00ED7835" w:rsidP="00ED7835" w:rsidR="00ED7835">
      <w:pPr>
        <w:spacing w:after="0"/>
        <w:ind w:firstLine="720" w:left="3600"/>
        <w:jc w:val="center"/>
        <w:outlineLvl w:val="0"/>
      </w:pPr>
    </w:p>
    <w:p w:rsidRDefault="00ED7835" w:rsidP="00ED7835" w:rsidR="00ED7835">
      <w:pPr>
        <w:spacing w:after="0"/>
        <w:outlineLvl w:val="0"/>
      </w:pPr>
    </w:p>
    <w:p w:rsidRDefault="00ED7835" w:rsidP="00ED7835" w:rsidR="00ED7835">
      <w:pPr>
        <w:spacing w:after="0"/>
        <w:outlineLvl w:val="0"/>
      </w:pPr>
    </w:p>
    <w:p w:rsidRDefault="00ED7835" w:rsidP="00ED7835" w:rsidR="00ED7835">
      <w:pPr>
        <w:spacing w:after="0"/>
        <w:outlineLvl w:val="0"/>
      </w:pPr>
    </w:p>
    <w:p w:rsidRDefault="00ED7835" w:rsidP="00ED7835" w:rsidR="00ED7835">
      <w:pPr>
        <w:spacing w:after="0"/>
        <w:outlineLvl w:val="0"/>
      </w:pPr>
    </w:p>
    <w:p w:rsidRDefault="00ED7835" w:rsidP="00ED7835" w:rsidR="00ED7835">
      <w:pPr>
        <w:spacing w:after="0"/>
        <w:outlineLvl w:val="0"/>
      </w:pPr>
      <w:r>
        <w:t>DNA:</w:t>
      </w:r>
    </w:p>
    <w:p w:rsidRDefault="00ED7835" w:rsidP="00ED7835" w:rsidR="00ED7835">
      <w:pPr>
        <w:spacing w:after="0"/>
        <w:rPr>
          <w:lang w:val="en-US"/>
        </w:rPr>
      </w:pPr>
    </w:p>
    <w:p w:rsidRDefault="00ED7835" w:rsidP="00ED7835" w:rsidR="00ED7835">
      <w:pPr>
        <w:spacing w:after="0"/>
      </w:pPr>
      <w:r>
        <w:t>- e-Oglasna ploča suda</w:t>
      </w:r>
    </w:p>
    <w:p w:rsidRDefault="00ED7835" w:rsidP="00ED7835" w:rsidR="00ED7835">
      <w:pPr>
        <w:spacing w:after="0"/>
      </w:pPr>
    </w:p>
    <w:p w:rsidRDefault="00ED7835" w:rsidP="00ED7835" w:rsidR="00ED7835">
      <w:pPr>
        <w:spacing w:after="0"/>
      </w:pPr>
    </w:p>
    <w:p w:rsidRDefault="00ED7835" w:rsidP="00ED7835" w:rsidR="00ED7835">
      <w:pPr>
        <w:pStyle w:val="NormaleSPIS"/>
        <w:spacing w:after="0"/>
      </w:pPr>
    </w:p>
    <w:p w:rsidRDefault="00ED7835" w:rsidP="00ED7835" w:rsidR="00ED7835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D7835" w:rsidP="00ED7835" w:rsidR="00ED7835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835" w:rsidP="00537B78" w:rsidR="00560835">
      <w:r>
        <w:separator/>
      </w:r>
    </w:p>
  </w:endnote>
  <w:endnote w:id="0" w:type="continuationSeparator">
    <w:p w:rsidRDefault="00560835" w:rsidP="00537B78" w:rsidR="00560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835" w:rsidP="00537B78" w:rsidR="00560835">
      <w:r>
        <w:separator/>
      </w:r>
    </w:p>
  </w:footnote>
  <w:footnote w:id="0" w:type="continuationSeparator">
    <w:p w:rsidRDefault="00560835" w:rsidP="00537B78" w:rsidR="00560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835" w:rsidR="008333A9">
    <w:pPr>
      <w:pStyle w:val="Zaglavlje"/>
    </w:pPr>
    <w:r>
      <w:rPr>
        <w:rStyle w:val="PozadinaSvijetloCrvena"/>
        <w:shd w:fill="auto" w:color="auto" w:val="clear"/>
      </w:rPr>
      <w:t>Poslovni broj: 6 St-354/17-3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8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D64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835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80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St-354/2017-3</izvorni_sadrzaj>
    <derivirana_varijabla naziv="DomainObject.Oznaka_1">St-354/2017-3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LABOR, društvo s ograničenom odgovornošću za trgovinu, uvoz-izvoz</izvorni_sadrzaj>
    <derivirana_varijabla naziv="DomainObject.Predmet.ProtustrankaFormated_1">  LABOR, društvo s ograničenom odgovornošću za trgovinu, uvoz-izvoz</derivirana_varijabla>
  </DomainObject.Predmet.ProtustrankaFormated>
  <DomainObject.Predmet.ProtustrankaFormatedOIB>
    <izvorni_sadrzaj>  LABOR, društvo s ograničenom odgovornošću za trgovinu, uvoz-izvoz, OIB 42085468099</izvorni_sadrzaj>
    <derivirana_varijabla naziv="DomainObject.Predmet.ProtustrankaFormatedOIB_1">  LABOR, društvo s ograničenom odgovornošću za trgovinu, uvoz-izvoz, OIB 42085468099</derivirana_varijabla>
  </DomainObject.Predmet.ProtustrankaFormatedOIB>
  <DomainObject.Predmet.ProtustrankaFormatedWithAdress>
    <izvorni_sadrzaj> LABOR, društvo s ograničenom odgovornošću za trgovinu, uvoz-izvoz, Trg Republike 6, 40000 Čakovec</izvorni_sadrzaj>
    <derivirana_varijabla naziv="DomainObject.Predmet.ProtustrankaFormatedWithAdress_1"> LABOR, društvo s ograničenom odgovornošću za trgovinu, uvoz-izvoz, Trg Republike 6, 40000 Čakovec</derivirana_varijabla>
  </DomainObject.Predmet.ProtustrankaFormatedWithAdress>
  <DomainObject.Predmet.ProtustrankaFormatedWithAdressOIB>
    <izvorni_sadrzaj> LABOR, društvo s ograničenom odgovornošću za trgovinu, uvoz-izvoz, OIB 42085468099, Trg Republike 6, 40000 Čakovec</izvorni_sadrzaj>
    <derivirana_varijabla naziv="DomainObject.Predmet.ProtustrankaFormatedWithAdressOIB_1"> LABOR, društvo s ograničenom odgovornošću za trgovinu, uvoz-izvoz, OIB 42085468099, Trg Republike 6, 40000 Čakovec</derivirana_varijabla>
  </DomainObject.Predmet.ProtustrankaFormatedWithAdressOIB>
  <DomainObject.Predmet.ProtustrankaWithAdress>
    <izvorni_sadrzaj>LABOR, društvo s ograničenom odgovornošću za trgovinu, uvoz-izvoz Trg Republike 6, 40000 Čakovec</izvorni_sadrzaj>
    <derivirana_varijabla naziv="DomainObject.Predmet.ProtustrankaWithAdress_1">LABOR, društvo s ograničenom odgovornošću za trgovinu, uvoz-izvoz Trg Republike 6, 40000 Čakovec</derivirana_varijabla>
  </DomainObject.Predmet.ProtustrankaWithAdress>
  <DomainObject.Predmet.ProtustrankaWithAdressOIB>
    <izvorni_sadrzaj>LABOR, društvo s ograničenom odgovornošću za trgovinu, uvoz-izvoz, OIB 42085468099, Trg Republike 6, 40000 Čakovec</izvorni_sadrzaj>
    <derivirana_varijabla naziv="DomainObject.Predmet.ProtustrankaWithAdressOIB_1">LABOR, društvo s ograničenom odgovornošću za trgovinu, uvoz-izvoz, OIB 42085468099, Trg Republike 6, 40000 Čakovec</derivirana_varijabla>
  </DomainObject.Predmet.ProtustrankaWithAdressOIB>
  <DomainObject.Predmet.ProtustrankaNazivFormated>
    <izvorni_sadrzaj>LABOR, društvo s ograničenom odgovornošću za trgovinu, uvoz-izvoz</izvorni_sadrzaj>
    <derivirana_varijabla naziv="DomainObject.Predmet.ProtustrankaNazivFormated_1">LABOR, društvo s ograničenom odgovornošću za trgovinu, uvoz-izvoz</derivirana_varijabla>
  </DomainObject.Predmet.ProtustrankaNazivFormated>
  <DomainObject.Predmet.ProtustrankaNazivFormatedOIB>
    <izvorni_sadrzaj>LABOR, društvo s ograničenom odgovornošću za trgovinu, uvoz-izvoz, OIB 42085468099</izvorni_sadrzaj>
    <derivirana_varijabla naziv="DomainObject.Predmet.ProtustrankaNazivFormatedOIB_1">LABOR, društvo s ograničenom odgovornošću za trgovinu, uvoz-izvoz, OIB 42085468099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284385.51</izvorni_sadrzaj>
    <derivirana_varijabla naziv="DomainObject.Predmet.TrenutnaVrijednost_1">284385.51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LABOR, društvo s ograničenom odgovornošću za trgovinu, uvoz-izvoz</item>
    </izvorni_sadrzaj>
    <derivirana_varijabla naziv="DomainObject.Predmet.ProtuStrankaListFormated_1">
      <item>LABOR, društvo s ograničenom odgovornošću za trgovinu, uvoz-izvoz</item>
    </derivirana_varijabla>
  </DomainObject.Predmet.ProtuStrankaListFormated>
  <DomainObject.Predmet.ProtuStrankaListFormatedOIB>
    <izvorni_sadrzaj>
      <item>LABOR, društvo s ograničenom odgovornošću za trgovinu, uvoz-izvoz, OIB 42085468099</item>
    </izvorni_sadrzaj>
    <derivirana_varijabla naziv="DomainObject.Predmet.ProtuStrankaListFormatedOIB_1">
      <item>LABOR, društvo s ograničenom odgovornošću za trgovinu, uvoz-izvoz, OIB 42085468099</item>
    </derivirana_varijabla>
  </DomainObject.Predmet.ProtuStrankaListFormatedOIB>
  <DomainObject.Predmet.ProtuStrankaListFormatedWithAdress>
    <izvorni_sadrzaj>
      <item>LABOR, društvo s ograničenom odgovornošću za trgovinu, uvoz-izvoz, Trg Republike 6, 40000 Čakovec</item>
    </izvorni_sadrzaj>
    <derivirana_varijabla naziv="DomainObject.Predmet.ProtuStrankaListFormatedWithAdress_1">
      <item>LABOR, društvo s ograničenom odgovornošću za trgovinu, uvoz-izvoz, Trg Republike 6, 40000 Čakovec</item>
    </derivirana_varijabla>
  </DomainObject.Predmet.ProtuStrankaListFormatedWithAdress>
  <DomainObject.Predmet.ProtuStrankaListFormatedWithAdressOIB>
    <izvorni_sadrzaj>
      <item>LABOR, društvo s ograničenom odgovornošću za trgovinu, uvoz-izvoz, OIB 42085468099, Trg Republike 6, 40000 Čakovec</item>
    </izvorni_sadrzaj>
    <derivirana_varijabla naziv="DomainObject.Predmet.ProtuStrankaListFormatedWithAdressOIB_1">
      <item>LABOR, društvo s ograničenom odgovornošću za trgovinu, uvoz-izvoz, OIB 42085468099, Trg Republike 6, 40000 Čakovec</item>
    </derivirana_varijabla>
  </DomainObject.Predmet.ProtuStrankaListFormatedWithAdressOIB>
  <DomainObject.Predmet.ProtuStrankaListNazivFormated>
    <izvorni_sadrzaj>
      <item>LABOR, društvo s ograničenom odgovornošću za trgovinu, uvoz-izvoz</item>
    </izvorni_sadrzaj>
    <derivirana_varijabla naziv="DomainObject.Predmet.ProtuStrankaListNazivFormated_1">
      <item>LABOR, društvo s ograničenom odgovornošću za trgovinu, uvoz-izvoz</item>
    </derivirana_varijabla>
  </DomainObject.Predmet.ProtuStrankaListNazivFormated>
  <DomainObject.Predmet.ProtuStrankaListNazivFormatedOIB>
    <izvorni_sadrzaj>
      <item>LABOR, društvo s ograničenom odgovornošću za trgovinu, uvoz-izvoz, OIB 42085468099</item>
    </izvorni_sadrzaj>
    <derivirana_varijabla naziv="DomainObject.Predmet.ProtuStrankaListNazivFormatedOIB_1">
      <item>LABOR, društvo s ograničenom odgovornošću za trgovinu, uvoz-izvoz, OIB 42085468099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St-354/2017-3</izvorni_sadrzaj>
    <derivirana_varijabla naziv="DomainObject.PoslovniBrojDokumenta_1">St-354/2017-3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LABOR, društvo s ograničenom odgovornošću za trgovinu, uvoz-izvoz</izvorni_sadrzaj>
    <derivirana_varijabla naziv="DomainObject.Predmet.ProtustrankaIDrugi_1">LABOR, društvo s ograničenom odgovornošću za trgovinu,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LABOR, društvo s ograničenom odgovornošću za trgovinu, uvoz-izvoz, OIB 42085468099, Trg Republike 6, 40000 Čakovec</izvorni_sadrzaj>
    <derivirana_varijabla naziv="DomainObject.Predmet.ProtustrankaIDrugiAdressOIB_1">LABOR, društvo s ograničenom odgovornošću za trgovinu, uvoz-izvoz, OIB 42085468099,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LABOR, društvo s ograničenom odgovornošću za trgovinu, uvoz-izvoz</item>
      <item>Sudski registar</item>
      <item>e-oglasna ploča</item>
    </izvorni_sadrzaj>
    <derivirana_varijabla naziv="DomainObject.Predmet.SudioniciListNaziv_1">
      <item>Financijska agencija</item>
      <item>LABOR, društvo s ograničenom odgovornošću za trgovinu, uvoz-izvoz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LABOR, društvo s ograničenom odgovornošću za trgovinu, uvoz-izvoz, OIB 42085468099, Trg Republike 6,40000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LABOR, društvo s ograničenom odgovornošću za trgovinu, uvoz-izvoz, OIB 42085468099, Trg Republike 6,40000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65C95-8E87-4DC7-95A8-3C588AD42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2519</properties:Characters>
  <properties:Lines>81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2017-06-28T05:23:00Z</cp:lastPrinted>
  <dcterms:modified xmlns:xsi="http://www.w3.org/2001/XMLSchema-instance" xsi:type="dcterms:W3CDTF">2017-06-28T05:23:00Z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