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e74f" w14:paraId="930e74f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31B0D" w:rsidR="006534A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>, po prijedlogu sudske savjetnice Anamarije Kovačić Milković, u skraćenom stečajnom postupku nad dužnikom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 xml:space="preserve">ANGELS OF MIRAGE j.d.o.o. za ugostiteljstvo, Šibenik, Nikole Tesle 2, OIB: 92218677634,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>4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 </w:t>
      </w:r>
    </w:p>
    <w:p w:rsidRDefault="00A678E7" w:rsidP="00631B0D" w:rsidR="00A678E7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>ANGELS OF MIRAGE j.d.o.o. za ugostiteljstvo, Šibenik, Nikole Tesle 2, OIB: 92218677634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631B0D">
        <w:rPr>
          <w:rFonts w:cs="Times New Roman" w:eastAsia="Times New Roman" w:hAnsi="Times New Roman" w:ascii="Times New Roman"/>
          <w:sz w:val="24"/>
          <w:szCs w:val="24"/>
        </w:rPr>
        <w:t>27.791,04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631B0D">
        <w:rPr>
          <w:rFonts w:cs="Times New Roman" w:hAnsi="Times New Roman" w:ascii="Times New Roman"/>
          <w:color w:themeColor="text1" w:val="000000"/>
          <w:sz w:val="24"/>
          <w:szCs w:val="24"/>
        </w:rPr>
        <w:t>Igor Čop</w:t>
      </w:r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44D94" w:rsidP="00B44D94" w:rsidR="00B44D94" w:rsidRPr="00B44D94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B44D94">
        <w:rPr>
          <w:rFonts w:hAnsi="Times" w:ascii="Times"/>
          <w:sz w:val="24"/>
        </w:rPr>
        <w:t xml:space="preserve">Za točnost otpravka – ovlaštena službenica                                     </w:t>
      </w:r>
      <w:r w:rsidRPr="00B44D94">
        <w:rPr>
          <w:rFonts w:hAnsi="Times" w:ascii="Times"/>
          <w:sz w:val="24"/>
        </w:rPr>
        <w:tab/>
        <w:t>Sudska savjetnica</w:t>
      </w:r>
    </w:p>
    <w:p w:rsidRDefault="00B44D94" w:rsidP="00B44D94" w:rsidR="00B44D94" w:rsidRPr="00B44D94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B44D94">
        <w:rPr>
          <w:rFonts w:hAnsi="Times" w:ascii="Times"/>
          <w:sz w:val="24"/>
        </w:rPr>
        <w:t xml:space="preserve">Kristina Njegovan                                                               </w:t>
      </w:r>
      <w:r w:rsidRPr="00B44D94">
        <w:rPr>
          <w:rFonts w:hAnsi="Times" w:ascii="Times"/>
          <w:sz w:val="24"/>
        </w:rPr>
        <w:tab/>
        <w:t xml:space="preserve">     Anamarija Kovačić Milković, v.r.</w:t>
      </w:r>
    </w:p>
    <w:p w:rsidRDefault="00A678E7" w:rsidP="00FC7989" w:rsidR="00A678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78E7" w:rsidP="00FC7989" w:rsidR="00A678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4AF" w:rsidP="00FC7989" w:rsidR="001A794E" w:rsidRPr="00FC79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FC79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FC7989" w:rsidR="00DB052E" w:rsidRPr="00FC79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sectPr w:rsidSect="008A1375" w:rsidR="00DB052E" w:rsidRPr="00FC79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A678E7" w:rsidRPr="008A1375">
      <w:rPr>
        <w:rFonts w:cs="Times New Roman" w:hAnsi="Times New Roman" w:ascii="Times New Roman"/>
        <w:sz w:val="24"/>
        <w:szCs w:val="24"/>
      </w:rPr>
      <w:t>Poslovni broj: 6 St-</w:t>
    </w:r>
    <w:r w:rsidR="00A678E7">
      <w:rPr>
        <w:rFonts w:cs="Times New Roman" w:hAnsi="Times New Roman" w:ascii="Times New Roman"/>
        <w:sz w:val="24"/>
        <w:szCs w:val="24"/>
      </w:rPr>
      <w:t>6/2019-6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D94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B44D94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B44D94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B44D94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631B0D">
      <w:rPr>
        <w:rFonts w:cs="Times New Roman" w:hAnsi="Times New Roman" w:ascii="Times New Roman"/>
        <w:sz w:val="24"/>
        <w:szCs w:val="24"/>
      </w:rPr>
      <w:t>6</w:t>
    </w:r>
    <w:r w:rsidR="00A14684">
      <w:rPr>
        <w:rFonts w:cs="Times New Roman" w:hAnsi="Times New Roman" w:ascii="Times New Roman"/>
        <w:sz w:val="24"/>
        <w:szCs w:val="24"/>
      </w:rPr>
      <w:t>/</w:t>
    </w:r>
    <w:r w:rsidR="00631B0D">
      <w:rPr>
        <w:rFonts w:cs="Times New Roman" w:hAnsi="Times New Roman" w:ascii="Times New Roman"/>
        <w:sz w:val="24"/>
        <w:szCs w:val="24"/>
      </w:rPr>
      <w:t>2019</w:t>
    </w:r>
    <w:r w:rsidR="00FC7989">
      <w:rPr>
        <w:rFonts w:cs="Times New Roman" w:hAnsi="Times New Roman" w:ascii="Times New Roman"/>
        <w:sz w:val="24"/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868B4"/>
    <w:rsid w:val="00614CDB"/>
    <w:rsid w:val="00631B0D"/>
    <w:rsid w:val="006534AF"/>
    <w:rsid w:val="006601D9"/>
    <w:rsid w:val="006E749A"/>
    <w:rsid w:val="007F7A44"/>
    <w:rsid w:val="008A1375"/>
    <w:rsid w:val="008C0048"/>
    <w:rsid w:val="00912DA0"/>
    <w:rsid w:val="00991487"/>
    <w:rsid w:val="00A14684"/>
    <w:rsid w:val="00A47AF9"/>
    <w:rsid w:val="00A678E7"/>
    <w:rsid w:val="00B30061"/>
    <w:rsid w:val="00B44D94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DF3F3E"/>
    <w:rsid w:val="00E20616"/>
    <w:rsid w:val="00EC7348"/>
    <w:rsid w:val="00F408A2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44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D9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4D9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4D9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4D9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44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D9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4D9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4D9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4D9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78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ANGELS OF MIRAGE jednostavno društvo s ograničenom odgovornošću za ugostiteljstvo</izvorni_sadrzaj>
    <derivirana_varijabla naziv="DomainObject.Predmet.ProtustrankaFormated_1">  ANGELS OF MIRAGE jednostavno društvo s ograničenom odgovornošću za ugostiteljstvo</derivirana_varijabla>
  </DomainObject.Predmet.ProtustrankaFormated>
  <DomainObject.Predmet.ProtustrankaFormatedOIB>
    <izvorni_sadrzaj>  ANGELS OF MIRAGE jednostavno društvo s ograničenom odgovornošću za ugostiteljstvo, OIB 92218677634</izvorni_sadrzaj>
    <derivirana_varijabla naziv="DomainObject.Predmet.ProtustrankaFormatedOIB_1">  ANGELS OF MIRAGE jednostavno društvo s ograničenom odgovornošću za ugostiteljstvo, OIB 92218677634</derivirana_varijabla>
  </DomainObject.Predmet.ProtustrankaFormatedOIB>
  <DomainObject.Predmet.ProtustrankaFormatedWithAdress>
    <izvorni_sadrzaj> ANGELS OF MIRAGE jednostavno društvo s ograničenom odgovornošću za ugostiteljstvo, Nikole Tesle 2, 22000 Šibenik</izvorni_sadrzaj>
    <derivirana_varijabla naziv="DomainObject.Predmet.ProtustrankaFormatedWithAdress_1"> ANGELS OF MIRAGE jednostavno društvo s ograničenom odgovornošću za ugostiteljstvo, Nikole Tesle 2, 22000 Šibenik</derivirana_varijabla>
  </DomainObject.Predmet.ProtustrankaFormatedWithAdress>
  <DomainObject.Predmet.ProtustrankaFormatedWithAdressOIB>
    <izvorni_sadrzaj> ANGELS OF MIRAGE jednostavno društvo s ograničenom odgovornošću za ugostiteljstvo, OIB 92218677634, Nikole Tesle 2, 22000 Šibenik</izvorni_sadrzaj>
    <derivirana_varijabla naziv="DomainObject.Predmet.ProtustrankaFormatedWithAdressOIB_1"> ANGELS OF MIRAGE jednostavno društvo s ograničenom odgovornošću za ugostiteljstvo, OIB 92218677634, Nikole Tesle 2, 22000 Šibenik</derivirana_varijabla>
  </DomainObject.Predmet.ProtustrankaFormatedWithAdressOIB>
  <DomainObject.Predmet.ProtustrankaWithAdress>
    <izvorni_sadrzaj>ANGELS OF MIRAGE jednostavno društvo s ograničenom odgovornošću za ugostiteljstvo Nikole Tesle 2, 22000 Šibenik</izvorni_sadrzaj>
    <derivirana_varijabla naziv="DomainObject.Predmet.ProtustrankaWithAdress_1">ANGELS OF MIRAGE jednostavno društvo s ograničenom odgovornošću za ugostiteljstvo Nikole Tesle 2, 22000 Šibenik</derivirana_varijabla>
  </DomainObject.Predmet.ProtustrankaWithAdress>
  <DomainObject.Predmet.ProtustrankaWithAdressOIB>
    <izvorni_sadrzaj>ANGELS OF MIRAGE jednostavno društvo s ograničenom odgovornošću za ugostiteljstvo, OIB 92218677634, Nikole Tesle 2, 22000 Šibenik</izvorni_sadrzaj>
    <derivirana_varijabla naziv="DomainObject.Predmet.ProtustrankaWithAdressOIB_1">ANGELS OF MIRAGE jednostavno društvo s ograničenom odgovornošću za ugostiteljstvo, OIB 92218677634, Nikole Tesle 2, 22000 Šibenik</derivirana_varijabla>
  </DomainObject.Predmet.ProtustrankaWithAdressOIB>
  <DomainObject.Predmet.ProtustrankaNazivFormated>
    <izvorni_sadrzaj>ANGELS OF MIRAGE jednostavno društvo s ograničenom odgovornošću za ugostiteljstvo</izvorni_sadrzaj>
    <derivirana_varijabla naziv="DomainObject.Predmet.ProtustrankaNazivFormated_1">ANGELS OF MIRAGE jednostavno društvo s ograničenom odgovornošću za ugostiteljstvo</derivirana_varijabla>
  </DomainObject.Predmet.ProtustrankaNazivFormated>
  <DomainObject.Predmet.ProtustrankaNazivFormatedOIB>
    <izvorni_sadrzaj>ANGELS OF MIRAGE jednostavno društvo s ograničenom odgovornošću za ugostiteljstvo, OIB 92218677634</izvorni_sadrzaj>
    <derivirana_varijabla naziv="DomainObject.Predmet.ProtustrankaNazivFormatedOIB_1">ANGELS OF MIRAGE jednostavno društvo s ograničenom odgovornošću za ugostiteljstvo, OIB 92218677634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ANGELS OF MIRAGE jednostavno društvo s ograničenom odgovornošću za ugostiteljstvo</item>
    </izvorni_sadrzaj>
    <derivirana_varijabla naziv="DomainObject.Predmet.ProtuStrankaListFormated_1">
      <item>ANGELS OF MIRAGE jednostavno društvo s ograničenom odgovornošću za ugostiteljstvo</item>
    </derivirana_varijabla>
  </DomainObject.Predmet.ProtuStrankaListFormated>
  <DomainObject.Predmet.ProtuStrankaListFormatedOIB>
    <izvorni_sadrzaj>
      <item>ANGELS OF MIRAGE jednostavno društvo s ograničenom odgovornošću za ugostiteljstvo, OIB 92218677634</item>
    </izvorni_sadrzaj>
    <derivirana_varijabla naziv="DomainObject.Predmet.ProtuStrankaListFormatedOIB_1">
      <item>ANGELS OF MIRAGE jednostavno društvo s ograničenom odgovornošću za ugostiteljstvo, OIB 92218677634</item>
    </derivirana_varijabla>
  </DomainObject.Predmet.ProtuStrankaListFormatedOIB>
  <DomainObject.Predmet.ProtuStrankaListFormatedWithAdress>
    <izvorni_sadrzaj>
      <item>ANGELS OF MIRAGE jednostavno društvo s ograničenom odgovornošću za ugostiteljstvo, Nikole Tesle 2, 22000 Šibenik</item>
    </izvorni_sadrzaj>
    <derivirana_varijabla naziv="DomainObject.Predmet.ProtuStrankaListFormatedWithAdress_1">
      <item>ANGELS OF MIRAGE jednostavno društvo s ograničenom odgovornošću za ugostiteljstvo, Nikole Tesle 2, 22000 Šibenik</item>
    </derivirana_varijabla>
  </DomainObject.Predmet.ProtuStrankaListFormatedWithAdress>
  <DomainObject.Predmet.ProtuStrankaListFormatedWithAdressOIB>
    <izvorni_sadrzaj>
      <item>ANGELS OF MIRAGE jednostavno društvo s ograničenom odgovornošću za ugostiteljstvo, OIB 92218677634, Nikole Tesle 2, 22000 Šibenik</item>
    </izvorni_sadrzaj>
    <derivirana_varijabla naziv="DomainObject.Predmet.ProtuStrankaListFormatedWithAdressOIB_1">
      <item>ANGELS OF MIRAGE jednostavno društvo s ograničenom odgovornošću za ugostiteljstvo, OIB 92218677634, Nikole Tesle 2, 22000 Šibenik</item>
    </derivirana_varijabla>
  </DomainObject.Predmet.ProtuStrankaListFormatedWithAdressOIB>
  <DomainObject.Predmet.ProtuStrankaListNazivFormated>
    <izvorni_sadrzaj>
      <item>ANGELS OF MIRAGE jednostavno društvo s ograničenom odgovornošću za ugostiteljstvo</item>
    </izvorni_sadrzaj>
    <derivirana_varijabla naziv="DomainObject.Predmet.ProtuStrankaListNazivFormated_1">
      <item>ANGELS OF MIRAGE jednostavno društvo s ograničenom odgovornošću za ugostiteljstvo</item>
    </derivirana_varijabla>
  </DomainObject.Predmet.ProtuStrankaListNazivFormated>
  <DomainObject.Predmet.ProtuStrankaListNazivFormatedOIB>
    <izvorni_sadrzaj>
      <item>ANGELS OF MIRAGE jednostavno društvo s ograničenom odgovornošću za ugostiteljstvo, OIB 92218677634</item>
    </izvorni_sadrzaj>
    <derivirana_varijabla naziv="DomainObject.Predmet.ProtuStrankaListNazivFormatedOIB_1">
      <item>ANGELS OF MIRAGE jednostavno društvo s ograničenom odgovornošću za ugostiteljstvo, OIB 92218677634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ANGELS OF MIRAGE jednostavno društvo s ograničenom odgovornošću za ugostiteljstvo</izvorni_sadrzaj>
    <derivirana_varijabla naziv="DomainObject.Predmet.ProtustrankaIDrugi_1">ANGELS OF MIRAGE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ANGELS OF MIRAGE jednostavno društvo s ograničenom odgovornošću za ugostiteljstvo, OIB 92218677634, Nikole Tesle 2, 22000 Šibenik</izvorni_sadrzaj>
    <derivirana_varijabla naziv="DomainObject.Predmet.ProtustrankaIDrugiAdressOIB_1">ANGELS OF MIRAGE jednostavno društvo s ograničenom odgovornošću za ugostiteljstvo, OIB 92218677634, Nikole Tesle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ANGELS OF MIRAGE jednostavno društvo s ograničenom odgovornošću za ugostiteljstvo</item>
    </izvorni_sadrzaj>
    <derivirana_varijabla naziv="DomainObject.Predmet.SudioniciListNaziv_1">
      <item>FINA - Podružnica Šibenik</item>
      <item>ANGELS OF MIRAGE jednostavno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ANGELS OF MIRAGE jednostavno društvo s ograničenom odgovornošću za ugostiteljstvo, OIB 92218677634, Nikole Tesle 2,22000 Šibenik</item>
    </izvorni_sadrzaj>
    <derivirana_varijabla naziv="DomainObject.Predmet.SudioniciListAdressOIB_1">
      <item>FINA - Podružnica Šibenik, OIB 85821130368, Perivoj L. Marune 1,22000 Šibenik</item>
      <item>ANGELS OF MIRAGE jednostavno društvo s ograničenom odgovornošću za ugostiteljstvo, OIB 92218677634, Nikole Tesle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92218677634</item>
    </izvorni_sadrzaj>
    <derivirana_varijabla naziv="DomainObject.Predmet.SudioniciListNazivOIB_1">
      <item>, OIB 85821130368</item>
      <item>, OIB 92218677634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St-6/2019-2</izvorni_sadrzaj>
    <derivirana_varijabla naziv="DomainObject.PredzadnjaOdlukaIzPredmeta.Oznaka_1">St-6/2019-2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2060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2019-01-30T12:41:00Z</dcterms:created>
  <dc:creator>wsadmin</dc:creator>
  <cp:lastModifiedBy>Kristina Njegovan</cp:lastModifiedBy>
  <cp:lastPrinted>2019-01-30T12:41:00Z</cp:lastPrinted>
  <dcterms:modified xmlns:xsi="http://www.w3.org/2001/XMLSchema-instance" xsi:type="dcterms:W3CDTF">2019-01-31T07:10:00Z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(St-6-19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