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a723" w14:paraId="ce4a723" w:rsidRDefault="00346AD3" w:rsidP="00910611" w:rsidR="00346AD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AD3" w:rsidP="00910611" w:rsidR="00346AD3">
      <w:r>
        <w:rPr>
          <w:rFonts w:eastAsia="MS Mincho"/>
        </w:rPr>
        <w:t xml:space="preserve">   REPUBLIKA HRVATSKA</w:t>
      </w:r>
    </w:p>
    <w:p w:rsidRDefault="00346AD3" w:rsidP="00910611" w:rsidR="00346AD3">
      <w:r>
        <w:rPr>
          <w:rFonts w:eastAsia="MS Mincho"/>
        </w:rPr>
        <w:t>TRGOVAČKI SUD U RIJECI</w:t>
      </w:r>
    </w:p>
    <w:p w:rsidRDefault="00346AD3" w:rsidR="00346A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6AD3" w:rsidP="00910611" w:rsidR="00346AD3" w:rsidRPr="00910611"/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4A51F4" w:rsidRPr="004A51F4">
        <w:rPr>
          <w:b/>
        </w:rPr>
        <w:t>EPITET jednostavno društvo s ograničenom odgovornošču za proizvodnju, trgovinu i poslovne usluge</w:t>
      </w:r>
      <w:r w:rsidR="004A51F4">
        <w:rPr>
          <w:b/>
        </w:rPr>
        <w:t xml:space="preserve">, Novalja, Trpimirova ulica 1, OIB </w:t>
      </w:r>
      <w:r w:rsidR="004A51F4" w:rsidRPr="004A51F4">
        <w:rPr>
          <w:b/>
        </w:rPr>
        <w:t>67451894364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346AD3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A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4A51F4">
      <w:t>389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46AD3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EPITET jednostavno društvo s ograničenom odgovornošču za proizvodnju, trgovinu i poslovne usluge</izvorni_sadrzaj>
    <derivirana_varijabla naziv="DomainObject.Predmet.ProtustrankaFormated_1">  EPITET jednostavno društvo s ograničenom odgovornošču za proizvodnju, trgovinu i poslovne usluge</derivirana_varijabla>
  </DomainObject.Predmet.ProtustrankaFormated>
  <DomainObject.Predmet.ProtustrankaFormatedOIB>
    <izvorni_sadrzaj>  EPITET jednostavno društvo s ograničenom odgovornošču za proizvodnju, trgovinu i poslovne usluge, OIB 67451894364</izvorni_sadrzaj>
    <derivirana_varijabla naziv="DomainObject.Predmet.ProtustrankaFormatedOIB_1">  EPITET jednostavno društvo s ograničenom odgovornošču za proizvodnju, trgovinu i poslovne usluge, OIB 67451894364</derivirana_varijabla>
  </DomainObject.Predmet.ProtustrankaFormatedOIB>
  <DomainObject.Predmet.ProtustrankaFormatedWithAdress>
    <izvorni_sadrzaj> EPITET jednostavno društvo s ograničenom odgovornošču za proizvodnju, trgovinu i poslovne usluge, Trpimirova ul. 1, 53291 Novalja</izvorni_sadrzaj>
    <derivirana_varijabla naziv="DomainObject.Predmet.ProtustrankaFormatedWithAdress_1"> EPITET jednostavno društvo s ograničenom odgovornošču za proizvodnju, trgovinu i poslovne usluge, Trpimirova ul. 1, 53291 Novalja</derivirana_varijabla>
  </DomainObject.Predmet.ProtustrankaFormatedWithAdress>
  <DomainObject.Predmet.ProtustrankaFormatedWithAdressOIB>
    <izvorni_sadrzaj> EPITET jednostavno društvo s ograničenom odgovornošču za proizvodnju, trgovinu i poslovne usluge, OIB 67451894364, Trpimirova ul. 1, 53291 Novalja</izvorni_sadrzaj>
    <derivirana_varijabla naziv="DomainObject.Predmet.ProtustrankaFormatedWithAdressOIB_1"> EPITET jednostavno društvo s ograničenom odgovornošču za proizvodnju, trgovinu i poslovne usluge, OIB 67451894364, Trpimirova ul. 1, 53291 Novalja</derivirana_varijabla>
  </DomainObject.Predmet.ProtustrankaFormatedWithAdressOIB>
  <DomainObject.Predmet.ProtustrankaWithAdress>
    <izvorni_sadrzaj>EPITET jednostavno društvo s ograničenom odgovornošču za proizvodnju, trgovinu i poslovne usluge Trpimirova ul. 1, 53291 Novalja</izvorni_sadrzaj>
    <derivirana_varijabla naziv="DomainObject.Predmet.ProtustrankaWithAdress_1">EPITET jednostavno društvo s ograničenom odgovornošču za proizvodnju, trgovinu i poslovne usluge Trpimirova ul. 1, 53291 Novalja</derivirana_varijabla>
  </DomainObject.Predmet.ProtustrankaWithAdress>
  <DomainObject.Predmet.ProtustrankaWithAdressOIB>
    <izvorni_sadrzaj>EPITET jednostavno društvo s ograničenom odgovornošču za proizvodnju, trgovinu i poslovne usluge, OIB 67451894364, Trpimirova ul. 1, 53291 Novalja</izvorni_sadrzaj>
    <derivirana_varijabla naziv="DomainObject.Predmet.ProtustrankaWithAdressOIB_1">EPITET jednostavno društvo s ograničenom odgovornošču za proizvodnju, trgovinu i poslovne usluge, OIB 67451894364, Trpimirova ul. 1, 53291 Novalja</derivirana_varijabla>
  </DomainObject.Predmet.ProtustrankaWithAdressOIB>
  <DomainObject.Predmet.ProtustrankaNazivFormated>
    <izvorni_sadrzaj>EPITET jednostavno društvo s ograničenom odgovornošču za proizvodnju, trgovinu i poslovne usluge</izvorni_sadrzaj>
    <derivirana_varijabla naziv="DomainObject.Predmet.ProtustrankaNazivFormated_1">EPITET jednostavno društvo s ograničenom odgovornošču za proizvodnju, trgovinu i poslovne usluge</derivirana_varijabla>
  </DomainObject.Predmet.ProtustrankaNazivFormated>
  <DomainObject.Predmet.ProtustrankaNazivFormatedOIB>
    <izvorni_sadrzaj>EPITET jednostavno društvo s ograničenom odgovornošču za proizvodnju, trgovinu i poslovne usluge, OIB 67451894364</izvorni_sadrzaj>
    <derivirana_varijabla naziv="DomainObject.Predmet.ProtustrankaNazivFormatedOIB_1">EPITET jednostavno društvo s ograničenom odgovornošču za proizvodnju, trgovinu i poslovne usluge, OIB 67451894364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EPITET jednostavno društvo s ograničenom odgovornošču za proizvodnju, trgovinu i poslovne usluge</item>
    </izvorni_sadrzaj>
    <derivirana_varijabla naziv="DomainObject.Predmet.ProtuStrankaListFormated_1">
      <item>EPITET jednostavno društvo s ograničenom odgovornošču za proizvodnju, trgovinu i poslovne usluge</item>
    </derivirana_varijabla>
  </DomainObject.Predmet.ProtuStrankaListFormated>
  <DomainObject.Predmet.ProtuStrankaListFormatedOIB>
    <izvorni_sadrzaj>
      <item>EPITET jednostavno društvo s ograničenom odgovornošču za proizvodnju, trgovinu i poslovne usluge, OIB 67451894364</item>
    </izvorni_sadrzaj>
    <derivirana_varijabla naziv="DomainObject.Predmet.ProtuStrankaListFormatedOIB_1">
      <item>EPITET jednostavno društvo s ograničenom odgovornošču za proizvodnju, trgovinu i poslovne usluge, OIB 67451894364</item>
    </derivirana_varijabla>
  </DomainObject.Predmet.ProtuStrankaListFormatedOIB>
  <DomainObject.Predmet.ProtuStrankaListFormatedWithAdress>
    <izvorni_sadrzaj>
      <item>EPITET jednostavno društvo s ograničenom odgovornošču za proizvodnju, trgovinu i poslovne usluge, Trpimirova ul. 1, 53291 Novalja</item>
    </izvorni_sadrzaj>
    <derivirana_varijabla naziv="DomainObject.Predmet.ProtuStrankaListFormatedWithAdress_1">
      <item>EPITET jednostavno društvo s ograničenom odgovornošču za proizvodnju, trgovinu i poslovne usluge, Trpimirova ul. 1, 53291 Novalja</item>
    </derivirana_varijabla>
  </DomainObject.Predmet.ProtuStrankaListFormatedWithAdress>
  <DomainObject.Predmet.ProtuStrankaListFormatedWithAdressOIB>
    <izvorni_sadrzaj>
      <item>EPITET jednostavno društvo s ograničenom odgovornošču za proizvodnju, trgovinu i poslovne usluge, OIB 67451894364, Trpimirova ul. 1, 53291 Novalja</item>
    </izvorni_sadrzaj>
    <derivirana_varijabla naziv="DomainObject.Predmet.ProtuStrankaListFormatedWithAdressOIB_1">
      <item>EPITET jednostavno društvo s ograničenom odgovornošču za proizvodnju, trgovinu i poslovne usluge, OIB 67451894364, Trpimirova ul. 1, 53291 Novalja</item>
    </derivirana_varijabla>
  </DomainObject.Predmet.ProtuStrankaListFormatedWithAdressOIB>
  <DomainObject.Predmet.ProtuStrankaListNazivFormated>
    <izvorni_sadrzaj>
      <item>EPITET jednostavno društvo s ograničenom odgovornošču za proizvodnju, trgovinu i poslovne usluge</item>
    </izvorni_sadrzaj>
    <derivirana_varijabla naziv="DomainObject.Predmet.ProtuStrankaListNazivFormated_1">
      <item>EPITET jednostavno društvo s ograničenom odgovornošču za proizvodnju, trgovinu i poslovne usluge</item>
    </derivirana_varijabla>
  </DomainObject.Predmet.ProtuStrankaListNazivFormated>
  <DomainObject.Predmet.ProtuStrankaListNazivFormatedOIB>
    <izvorni_sadrzaj>
      <item>EPITET jednostavno društvo s ograničenom odgovornošču za proizvodnju, trgovinu i poslovne usluge, OIB 67451894364</item>
    </izvorni_sadrzaj>
    <derivirana_varijabla naziv="DomainObject.Predmet.ProtuStrankaListNazivFormatedOIB_1">
      <item>EPITET jednostavno društvo s ograničenom odgovornošču za proizvodnju, trgovinu i poslovne usluge, OIB 67451894364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EPITET jednostavno društvo s ograničenom odgovornošču za proizvodnju, trgovinu i poslovne usluge</izvorni_sadrzaj>
    <derivirana_varijabla naziv="DomainObject.Predmet.ProtustrankaIDrugi_1">EPITET jednostavno društvo s ograničenom odgovornošču za proizvodnju, trgovinu i poslovne usluge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EPITET jednostavno društvo s ograničenom odgovornošču za proizvodnju, trgovinu i poslovne usluge, OIB 67451894364, Trpimirova ul. 1, 53291 Novalja</izvorni_sadrzaj>
    <derivirana_varijabla naziv="DomainObject.Predmet.ProtustrankaIDrugiAdressOIB_1">EPITET jednostavno društvo s ograničenom odgovornošču za proizvodnju, trgovinu i poslovne usluge, OIB 67451894364, Trpimirova ul.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EPITET jednostavno društvo s ograničenom odgovornošču za proizvodnju, trgovinu i poslovne usluge</item>
    </izvorni_sadrzaj>
    <derivirana_varijabla naziv="DomainObject.Predmet.SudioniciListNaziv_1">
      <item>Financijska agencija</item>
      <item>EPITET jednostavno društvo s ograničenom odgovornošču za proizvodnju, trgovinu i poslovne usluge</item>
    </derivirana_varijabla>
  </DomainObject.Predmet.SudioniciListNaziv>
  <DomainObject.Predmet.SudioniciListAdressOIB>
    <izvorni_sadrzaj>
      <item>Financijska agencija, OIB 85821130368, Frana Kurelca 3,51000 Rijeka</item>
      <item>EPITET jednostavno društvo s ograničenom odgovornošču za proizvodnju, trgovinu i poslovne usluge, OIB 67451894364, Trpimirova ul. 1,53291 Novalja</item>
    </izvorni_sadrzaj>
    <derivirana_varijabla naziv="DomainObject.Predmet.SudioniciListAdressOIB_1">
      <item>Financijska agencija, OIB 85821130368, Frana Kurelca 3,51000 Rijeka</item>
      <item>EPITET jednostavno društvo s ograničenom odgovornošču za proizvodnju, trgovinu i poslovne usluge, OIB 67451894364, Trpimirova ul.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67451894364</item>
    </izvorni_sadrzaj>
    <derivirana_varijabla naziv="DomainObject.Predmet.SudioniciListNazivOIB_1">
      <item>, OIB 85821130368</item>
      <item>, OIB 67451894364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80133-ABB7-44B3-8217-EDDCC36E7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916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2017-10-23T09:44:00Z</dcterms:created>
  <dc:creator>dcmelik</dc:creator>
  <cp:lastModifiedBy>Jasna Radulović</cp:lastModifiedBy>
  <cp:lastPrinted>2017-10-23T09:43:00Z</cp:lastPrinted>
  <dcterms:modified xmlns:xsi="http://www.w3.org/2001/XMLSchema-instance" xsi:type="dcterms:W3CDTF">2017-10-23T09:44:00Z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