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7216" w14:paraId="0707216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E87764">
        <w:rPr>
          <w:sz w:val="24"/>
          <w:szCs w:val="24"/>
          <w:lang w:val="hr-HR"/>
        </w:rPr>
        <w:t>578</w:t>
      </w:r>
      <w:r w:rsidR="00190F02" w:rsidRPr="007A679F">
        <w:rPr>
          <w:sz w:val="24"/>
          <w:szCs w:val="24"/>
          <w:lang w:val="hr-HR"/>
        </w:rPr>
        <w:t>/16-</w:t>
      </w:r>
      <w:r w:rsidR="00CE7E16">
        <w:rPr>
          <w:sz w:val="24"/>
          <w:szCs w:val="24"/>
          <w:lang w:val="hr-HR"/>
        </w:rPr>
        <w:t>10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AC3406">
        <w:rPr>
          <w:szCs w:val="24"/>
        </w:rPr>
        <w:t>KORNATITOURS d.o.o., Šibenik, Dubrava 136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AC3406">
        <w:rPr>
          <w:szCs w:val="24"/>
        </w:rPr>
        <w:t>66826825409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3D6C97">
        <w:rPr>
          <w:szCs w:val="24"/>
        </w:rPr>
        <w:t>2</w:t>
      </w:r>
      <w:r w:rsidR="00411D95">
        <w:rPr>
          <w:szCs w:val="24"/>
        </w:rPr>
        <w:t>5</w:t>
      </w:r>
      <w:r w:rsidR="003D6C97">
        <w:rPr>
          <w:szCs w:val="24"/>
        </w:rPr>
        <w:t>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AC3406">
        <w:rPr>
          <w:sz w:val="24"/>
          <w:szCs w:val="24"/>
          <w:shd w:fill="F8F8F8" w:color="auto" w:val="clear"/>
        </w:rPr>
        <w:t>PAŠKO GOJANOVIĆ, Šibenik, Dubrava 136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AC3406">
        <w:rPr>
          <w:sz w:val="24"/>
          <w:szCs w:val="24"/>
          <w:shd w:fill="F8F8F8" w:color="auto" w:val="clear"/>
        </w:rPr>
        <w:t>88629137765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447ED7">
        <w:rPr>
          <w:sz w:val="24"/>
          <w:szCs w:val="24"/>
          <w:lang w:val="hr-HR"/>
        </w:rPr>
        <w:t>iti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E87764">
        <w:rPr>
          <w:sz w:val="24"/>
          <w:szCs w:val="24"/>
          <w:lang w:val="hr-HR"/>
        </w:rPr>
        <w:t>578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875A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AC3406" w:rsidRPr="00AC3406">
        <w:rPr>
          <w:sz w:val="24"/>
          <w:szCs w:val="24"/>
        </w:rPr>
        <w:t>KORNATITOURS d.o.o., Šibenik</w:t>
      </w:r>
      <w:r w:rsidR="000632FD" w:rsidRPr="00AC3406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4A6FC5" w:rsidRPr="004A6FC5">
        <w:rPr>
          <w:sz w:val="24"/>
          <w:szCs w:val="24"/>
        </w:rPr>
        <w:t>2</w:t>
      </w:r>
      <w:r w:rsidR="00411D95">
        <w:rPr>
          <w:sz w:val="24"/>
          <w:szCs w:val="24"/>
        </w:rPr>
        <w:t>5</w:t>
      </w:r>
      <w:r w:rsidR="004A6FC5" w:rsidRPr="004A6FC5">
        <w:rPr>
          <w:sz w:val="24"/>
          <w:szCs w:val="24"/>
        </w:rPr>
        <w:t>. travnja</w:t>
      </w:r>
      <w:r w:rsidR="004A6FC5" w:rsidRPr="007A679F">
        <w:rPr>
          <w:sz w:val="24"/>
          <w:szCs w:val="24"/>
          <w:lang w:val="hr-HR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AC3406">
        <w:rPr>
          <w:szCs w:val="24"/>
          <w:shd w:fill="F8F8F8" w:color="auto" w:val="clear"/>
        </w:rPr>
        <w:t xml:space="preserve">PAŠKO GOJANOVIĆ, Šibenik, Dubrava 136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B05275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p w:rsidRDefault="00B05275" w:rsidP="006C1DC2" w:rsidR="00B05275" w:rsidRPr="00B05275">
      <w:pPr>
        <w:jc w:val="center"/>
        <w:rPr>
          <w:lang w:val="hr-HR"/>
        </w:rPr>
      </w:pPr>
    </w:p>
    <w:p w:rsidRDefault="00B05275" w:rsidP="00B05275" w:rsidR="00B05275">
      <w:pPr>
        <w:rPr>
          <w:lang w:val="hr-HR"/>
        </w:rPr>
      </w:pPr>
    </w:p>
    <w:p w:rsidRDefault="00F60E80" w:rsidP="00B05275" w:rsidR="00F60E80" w:rsidRPr="00B05275">
      <w:pPr>
        <w:jc w:val="center"/>
        <w:rPr>
          <w:lang w:val="hr-HR"/>
        </w:rPr>
      </w:pPr>
    </w:p>
    <w:sectPr w:rsidSect="00BB68B9" w:rsidR="00F60E80" w:rsidRPr="00B05275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8310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CE7E16" w:rsidR="00EE1B9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E87764">
      <w:rPr>
        <w:sz w:val="24"/>
        <w:szCs w:val="24"/>
        <w:lang w:val="hr-HR"/>
      </w:rPr>
      <w:t>578</w:t>
    </w:r>
    <w:r w:rsidR="00D735BF">
      <w:rPr>
        <w:sz w:val="24"/>
        <w:szCs w:val="24"/>
        <w:lang w:val="hr-HR"/>
      </w:rPr>
      <w:t>/16-</w:t>
    </w:r>
    <w:r w:rsidR="00CE7E16">
      <w:rPr>
        <w:sz w:val="24"/>
        <w:szCs w:val="24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55A0E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159ED"/>
    <w:rsid w:val="00222030"/>
    <w:rsid w:val="00230D12"/>
    <w:rsid w:val="00237ABD"/>
    <w:rsid w:val="00256749"/>
    <w:rsid w:val="0027022E"/>
    <w:rsid w:val="002806C2"/>
    <w:rsid w:val="002877F3"/>
    <w:rsid w:val="002C5247"/>
    <w:rsid w:val="002D33E5"/>
    <w:rsid w:val="00302BB8"/>
    <w:rsid w:val="003079CD"/>
    <w:rsid w:val="00330E6B"/>
    <w:rsid w:val="003328D9"/>
    <w:rsid w:val="003616D7"/>
    <w:rsid w:val="003C52FE"/>
    <w:rsid w:val="003D6C97"/>
    <w:rsid w:val="003D6E33"/>
    <w:rsid w:val="003E475F"/>
    <w:rsid w:val="00410D53"/>
    <w:rsid w:val="00411D95"/>
    <w:rsid w:val="00421825"/>
    <w:rsid w:val="00434741"/>
    <w:rsid w:val="00447ED7"/>
    <w:rsid w:val="00477F3D"/>
    <w:rsid w:val="0049238A"/>
    <w:rsid w:val="004A6FC5"/>
    <w:rsid w:val="004C3D10"/>
    <w:rsid w:val="004C5EC3"/>
    <w:rsid w:val="004E3B2D"/>
    <w:rsid w:val="004E3CFC"/>
    <w:rsid w:val="0053132F"/>
    <w:rsid w:val="00562761"/>
    <w:rsid w:val="0056285E"/>
    <w:rsid w:val="00585F66"/>
    <w:rsid w:val="00590098"/>
    <w:rsid w:val="0059486F"/>
    <w:rsid w:val="005A78A8"/>
    <w:rsid w:val="005C0F4F"/>
    <w:rsid w:val="005F4567"/>
    <w:rsid w:val="006325FF"/>
    <w:rsid w:val="0064044C"/>
    <w:rsid w:val="006423FC"/>
    <w:rsid w:val="00645D3A"/>
    <w:rsid w:val="0065029E"/>
    <w:rsid w:val="00683542"/>
    <w:rsid w:val="00697CE6"/>
    <w:rsid w:val="006B3C9A"/>
    <w:rsid w:val="006C1DC2"/>
    <w:rsid w:val="006D20A6"/>
    <w:rsid w:val="006D3746"/>
    <w:rsid w:val="006D6304"/>
    <w:rsid w:val="006D7447"/>
    <w:rsid w:val="00742494"/>
    <w:rsid w:val="00761BFC"/>
    <w:rsid w:val="00762FD5"/>
    <w:rsid w:val="007718B2"/>
    <w:rsid w:val="007875AD"/>
    <w:rsid w:val="0079071C"/>
    <w:rsid w:val="00793003"/>
    <w:rsid w:val="007A679F"/>
    <w:rsid w:val="007B3220"/>
    <w:rsid w:val="007B6611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83102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C3406"/>
    <w:rsid w:val="00AD38DE"/>
    <w:rsid w:val="00AD5615"/>
    <w:rsid w:val="00AE21DC"/>
    <w:rsid w:val="00AF2A8E"/>
    <w:rsid w:val="00B05122"/>
    <w:rsid w:val="00B05275"/>
    <w:rsid w:val="00B11191"/>
    <w:rsid w:val="00B17CD4"/>
    <w:rsid w:val="00B22FEB"/>
    <w:rsid w:val="00B351ED"/>
    <w:rsid w:val="00B65707"/>
    <w:rsid w:val="00B71D04"/>
    <w:rsid w:val="00B83E7A"/>
    <w:rsid w:val="00BA4990"/>
    <w:rsid w:val="00BB68B9"/>
    <w:rsid w:val="00BF4645"/>
    <w:rsid w:val="00C02856"/>
    <w:rsid w:val="00C43E86"/>
    <w:rsid w:val="00CA58CD"/>
    <w:rsid w:val="00CC3B20"/>
    <w:rsid w:val="00CE7D5C"/>
    <w:rsid w:val="00CE7E16"/>
    <w:rsid w:val="00CF77F4"/>
    <w:rsid w:val="00D00E37"/>
    <w:rsid w:val="00D02E56"/>
    <w:rsid w:val="00D03399"/>
    <w:rsid w:val="00D24022"/>
    <w:rsid w:val="00D330A2"/>
    <w:rsid w:val="00D35D28"/>
    <w:rsid w:val="00D37004"/>
    <w:rsid w:val="00D679B2"/>
    <w:rsid w:val="00D735BF"/>
    <w:rsid w:val="00D825DA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87764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983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1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1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1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1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983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1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1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1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1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KORNATITOURS, društvo s ograničenom odgovornošću za prijevoz i trgovinu</izvorni_sadrzaj>
    <derivirana_varijabla naziv="DomainObject.Predmet.ProtustrankaFormated_1">  KORNATITOURS, društvo s ograničenom odgovornošću za prijevoz i trgovinu</derivirana_varijabla>
  </DomainObject.Predmet.ProtustrankaFormated>
  <DomainObject.Predmet.ProtustrankaFormatedOIB>
    <izvorni_sadrzaj>  KORNATITOURS, društvo s ograničenom odgovornošću za prijevoz i trgovinu, OIB 66826825409</izvorni_sadrzaj>
    <derivirana_varijabla naziv="DomainObject.Predmet.ProtustrankaFormatedOIB_1">  KORNATITOURS, društvo s ograničenom odgovornošću za prijevoz i trgovinu, OIB 66826825409</derivirana_varijabla>
  </DomainObject.Predmet.ProtustrankaFormatedOIB>
  <DomainObject.Predmet.ProtustrankaFormatedWithAdress>
    <izvorni_sadrzaj> KORNATITOURS, društvo s ograničenom odgovornošću za prijevoz i trgovinu, Dubrava 136, 22000 Šibenik</izvorni_sadrzaj>
    <derivirana_varijabla naziv="DomainObject.Predmet.ProtustrankaFormatedWithAdress_1"> KORNATITOURS, društvo s ograničenom odgovornošću za prijevoz i trgovinu, Dubrava 136, 22000 Šibenik</derivirana_varijabla>
  </DomainObject.Predmet.ProtustrankaFormatedWithAdress>
  <DomainObject.Predmet.ProtustrankaFormatedWithAdressOIB>
    <izvorni_sadrzaj> KORNATITOURS, društvo s ograničenom odgovornošću za prijevoz i trgovinu, OIB 66826825409, Dubrava 136, 22000 Šibenik</izvorni_sadrzaj>
    <derivirana_varijabla naziv="DomainObject.Predmet.ProtustrankaFormatedWithAdressOIB_1"> KORNATITOURS, društvo s ograničenom odgovornošću za prijevoz i trgovinu, OIB 66826825409, Dubrava 136, 22000 Šibenik</derivirana_varijabla>
  </DomainObject.Predmet.ProtustrankaFormatedWithAdressOIB>
  <DomainObject.Predmet.ProtustrankaWithAdress>
    <izvorni_sadrzaj>KORNATITOURS, društvo s ograničenom odgovornošću za prijevoz i trgovinu Dubrava 136, 22000 Šibenik</izvorni_sadrzaj>
    <derivirana_varijabla naziv="DomainObject.Predmet.ProtustrankaWithAdress_1">KORNATITOURS, društvo s ograničenom odgovornošću za prijevoz i trgovinu Dubrava 136, 22000 Šibenik</derivirana_varijabla>
  </DomainObject.Predmet.ProtustrankaWithAdress>
  <DomainObject.Predmet.ProtustrankaWithAdressOIB>
    <izvorni_sadrzaj>KORNATITOURS, društvo s ograničenom odgovornošću za prijevoz i trgovinu, OIB 66826825409, Dubrava 136, 22000 Šibenik</izvorni_sadrzaj>
    <derivirana_varijabla naziv="DomainObject.Predmet.ProtustrankaWithAdressOIB_1">KORNATITOURS, društvo s ograničenom odgovornošću za prijevoz i trgovinu, OIB 66826825409, Dubrava 136, 22000 Šibenik</derivirana_varijabla>
  </DomainObject.Predmet.ProtustrankaWithAdressOIB>
  <DomainObject.Predmet.ProtustrankaNazivFormated>
    <izvorni_sadrzaj>KORNATITOURS, društvo s ograničenom odgovornošću za prijevoz i trgovinu</izvorni_sadrzaj>
    <derivirana_varijabla naziv="DomainObject.Predmet.ProtustrankaNazivFormated_1">KORNATITOURS, društvo s ograničenom odgovornošću za prijevoz i trgovinu</derivirana_varijabla>
  </DomainObject.Predmet.ProtustrankaNazivFormated>
  <DomainObject.Predmet.ProtustrankaNazivFormatedOIB>
    <izvorni_sadrzaj>KORNATITOURS, društvo s ograničenom odgovornošću za prijevoz i trgovinu, OIB 66826825409</izvorni_sadrzaj>
    <derivirana_varijabla naziv="DomainObject.Predmet.ProtustrankaNazivFormatedOIB_1">KORNATITOURS, društvo s ograničenom odgovornošću za prijevoz i trgovinu, OIB 66826825409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KORNATITOURS, društvo s ograničenom odgovornošću za prijevoz i trgovinu</item>
    </izvorni_sadrzaj>
    <derivirana_varijabla naziv="DomainObject.Predmet.ProtuStrankaListFormated_1">
      <item>KORNATITOURS, društvo s ograničenom odgovornošću za prijevoz i trgovinu</item>
    </derivirana_varijabla>
  </DomainObject.Predmet.ProtuStrankaListFormated>
  <DomainObject.Predmet.ProtuStrankaListFormatedOIB>
    <izvorni_sadrzaj>
      <item>KORNATITOURS, društvo s ograničenom odgovornošću za prijevoz i trgovinu, OIB 66826825409</item>
    </izvorni_sadrzaj>
    <derivirana_varijabla naziv="DomainObject.Predmet.ProtuStrankaListFormatedOIB_1">
      <item>KORNATITOURS, društvo s ograničenom odgovornošću za prijevoz i trgovinu, OIB 66826825409</item>
    </derivirana_varijabla>
  </DomainObject.Predmet.ProtuStrankaListFormatedOIB>
  <DomainObject.Predmet.ProtuStrankaListFormatedWithAdress>
    <izvorni_sadrzaj>
      <item>KORNATITOURS, društvo s ograničenom odgovornošću za prijevoz i trgovinu, Dubrava 136, 22000 Šibenik</item>
    </izvorni_sadrzaj>
    <derivirana_varijabla naziv="DomainObject.Predmet.ProtuStrankaListFormatedWithAdress_1">
      <item>KORNATITOURS, društvo s ograničenom odgovornošću za prijevoz i trgovinu, Dubrava 136, 22000 Šibenik</item>
    </derivirana_varijabla>
  </DomainObject.Predmet.ProtuStrankaListFormatedWithAdress>
  <DomainObject.Predmet.ProtuStrankaListFormatedWithAdressOIB>
    <izvorni_sadrzaj>
      <item>KORNATITOURS, društvo s ograničenom odgovornošću za prijevoz i trgovinu, OIB 66826825409, Dubrava 136, 22000 Šibenik</item>
    </izvorni_sadrzaj>
    <derivirana_varijabla naziv="DomainObject.Predmet.ProtuStrankaListFormatedWithAdressOIB_1">
      <item>KORNATITOURS, društvo s ograničenom odgovornošću za prijevoz i trgovinu, OIB 66826825409, Dubrava 136, 22000 Šibenik</item>
    </derivirana_varijabla>
  </DomainObject.Predmet.ProtuStrankaListFormatedWithAdressOIB>
  <DomainObject.Predmet.ProtuStrankaListNazivFormated>
    <izvorni_sadrzaj>
      <item>KORNATITOURS, društvo s ograničenom odgovornošću za prijevoz i trgovinu</item>
    </izvorni_sadrzaj>
    <derivirana_varijabla naziv="DomainObject.Predmet.ProtuStrankaListNazivFormated_1">
      <item>KORNATITOURS, društvo s ograničenom odgovornošću za prijevoz i trgovinu</item>
    </derivirana_varijabla>
  </DomainObject.Predmet.ProtuStrankaListNazivFormated>
  <DomainObject.Predmet.ProtuStrankaListNazivFormatedOIB>
    <izvorni_sadrzaj>
      <item>KORNATITOURS, društvo s ograničenom odgovornošću za prijevoz i trgovinu, OIB 66826825409</item>
    </izvorni_sadrzaj>
    <derivirana_varijabla naziv="DomainObject.Predmet.ProtuStrankaListNazivFormatedOIB_1">
      <item>KORNATITOURS, društvo s ograničenom odgovornošću za prijevoz i trgovinu, OIB 66826825409</item>
    </derivirana_varijabla>
  </DomainObject.Predmet.ProtuStrankaListNazivFormatedOIB>
  <DomainObject.Predmet.OstaliListFormated>
    <izvorni_sadrzaj>
      <item>Paško Gojanović</item>
    </izvorni_sadrzaj>
    <derivirana_varijabla naziv="DomainObject.Predmet.OstaliListFormated_1">
      <item>Paško Gojanović</item>
    </derivirana_varijabla>
  </DomainObject.Predmet.OstaliListFormated>
  <DomainObject.Predmet.OstaliListFormatedOIB>
    <izvorni_sadrzaj>
      <item>Paško Gojanović, OIB 88629137765</item>
    </izvorni_sadrzaj>
    <derivirana_varijabla naziv="DomainObject.Predmet.OstaliListFormatedOIB_1">
      <item>Paško Gojanović, OIB 88629137765</item>
    </derivirana_varijabla>
  </DomainObject.Predmet.OstaliListFormatedOIB>
  <DomainObject.Predmet.OstaliListFormatedWithAdress>
    <izvorni_sadrzaj>
      <item>Paško Gojanović, Dubrava 136, 22000 Dubrava Kod Šibenika</item>
    </izvorni_sadrzaj>
    <derivirana_varijabla naziv="DomainObject.Predmet.OstaliListFormatedWithAdress_1">
      <item>Paško Gojanović, Dubrava 136, 22000 Dubrava Kod Šibenika</item>
    </derivirana_varijabla>
  </DomainObject.Predmet.OstaliListFormatedWithAdress>
  <DomainObject.Predmet.OstaliListFormatedWithAdressOIB>
    <izvorni_sadrzaj>
      <item>Paško Gojanović, OIB 88629137765, Dubrava 136, 22000 Dubrava Kod Šibenika</item>
    </izvorni_sadrzaj>
    <derivirana_varijabla naziv="DomainObject.Predmet.OstaliListFormatedWithAdressOIB_1">
      <item>Paško Gojanović, OIB 88629137765, Dubrava 136, 22000 Dubrava Kod Šibenika</item>
    </derivirana_varijabla>
  </DomainObject.Predmet.OstaliListFormatedWithAdressOIB>
  <DomainObject.Predmet.OstaliListNazivFormated>
    <izvorni_sadrzaj>
      <item>Paško Gojanović</item>
    </izvorni_sadrzaj>
    <derivirana_varijabla naziv="DomainObject.Predmet.OstaliListNazivFormated_1">
      <item>Paško Gojanović</item>
    </derivirana_varijabla>
  </DomainObject.Predmet.OstaliListNazivFormated>
  <DomainObject.Predmet.OstaliListNazivFormatedOIB>
    <izvorni_sadrzaj>
      <item>Paško Gojanović, OIB 88629137765</item>
    </izvorni_sadrzaj>
    <derivirana_varijabla naziv="DomainObject.Predmet.OstaliListNazivFormatedOIB_1">
      <item>Paško Gojanović, OIB 88629137765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KORNATITOURS, društvo s ograničenom odgovornošću za prijevoz i trgovinu</izvorni_sadrzaj>
    <derivirana_varijabla naziv="DomainObject.Predmet.ProtustrankaIDrugi_1">KORNATITOURS, društvo s ograničenom odgovornošću za prijevoz i trgovinu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KORNATITOURS, društvo s ograničenom odgovornošću za prijevoz i trgovinu, OIB 66826825409, Dubrava 136, 22000 Šibenik</izvorni_sadrzaj>
    <derivirana_varijabla naziv="DomainObject.Predmet.ProtustrankaIDrugiAdressOIB_1">KORNATITOURS, društvo s ograničenom odgovornošću za prijevoz i trgovinu, OIB 66826825409, Dubrava 136,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KORNATITOURS, društvo s ograničenom odgovornošću za prijevoz i trgovinu</item>
      <item>FINA - Podružnica Šibenik</item>
      <item>Paško Gojanović</item>
    </izvorni_sadrzaj>
    <derivirana_varijabla naziv="DomainObject.Predmet.SudioniciListNaziv_1">
      <item>KORNATITOURS, društvo s ograničenom odgovornošću za prijevoz i trgovinu</item>
      <item>FINA - Podružnica Šibenik</item>
      <item>Paško Gojanović</item>
    </derivirana_varijabla>
  </DomainObject.Predmet.SudioniciListNaziv>
  <DomainObject.Predmet.SudioniciListAdressOIB>
    <izvorni_sadrzaj>
      <item>KORNATITOURS, društvo s ograničenom odgovornošću za prijevoz i trgovinu, OIB 66826825409, Dubrava 136,22000 Šibenik</item>
      <item>FINA - Podružnica Šibenik, OIB 85821130368, Perivoj L. Marune 1,22000 Dubrava Kod Šibenika</item>
      <item>Paško Gojanović, OIB 88629137765, Dubrava 136,22000 Dubrava Kod Šibenika</item>
    </izvorni_sadrzaj>
    <derivirana_varijabla naziv="DomainObject.Predmet.SudioniciListAdressOIB_1">
      <item>KORNATITOURS, društvo s ograničenom odgovornošću za prijevoz i trgovinu, OIB 66826825409, Dubrava 136,22000 Šibenik</item>
      <item>FINA - Podružnica Šibenik, OIB 85821130368, Perivoj L. Marune 1,22000 Dubrava Kod Šibenika</item>
      <item>Paško Gojanović, OIB 88629137765, Dubrava 136,22000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66826825409</item>
      <item>, OIB 85821130368</item>
      <item>, OIB 88629137765</item>
    </izvorni_sadrzaj>
    <derivirana_varijabla naziv="DomainObject.Predmet.SudioniciListNazivOIB_1">
      <item>, OIB 66826825409</item>
      <item>, OIB 85821130368</item>
      <item>, OIB 88629137765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BB24D9-7729-4DA5-80E4-000D825CC6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335</properties:Words>
  <properties:Characters>1691</properties:Characters>
  <properties:Lines>60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2016-04-25T08:28:00Z</dcterms:created>
  <dc:creator>Josipa Dorkin</dc:creator>
  <cp:lastModifiedBy>wsadmin</cp:lastModifiedBy>
  <cp:lastPrinted>2016-03-29T09:58:00Z</cp:lastPrinted>
  <dcterms:modified xmlns:xsi="http://www.w3.org/2001/XMLSchema-instance" xsi:type="dcterms:W3CDTF">2016-04-25T09:15:00Z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