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cee3" w14:paraId="6ffcee3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EB6853" w:rsidRPr="00EB6853">
        <w:t>ŠPORTSKA ŠKOLA SPORTI</w:t>
      </w:r>
      <w:r w:rsidRPr="00C66265">
        <w:t xml:space="preserve">, </w:t>
      </w:r>
      <w:r w:rsidR="00EB6853" w:rsidRPr="00EB6853">
        <w:t>Prve Poljanice 7, Zagreb</w:t>
      </w:r>
      <w:r w:rsidRPr="00C66265">
        <w:t xml:space="preserve">, </w:t>
      </w:r>
      <w:r w:rsidR="00EB6853" w:rsidRPr="00EB6853">
        <w:t>Registarski broj : 21004975</w:t>
      </w:r>
      <w:r w:rsidRPr="00C66265">
        <w:t xml:space="preserve">, </w:t>
      </w:r>
      <w:r w:rsidR="00EB6853" w:rsidRPr="00EB6853">
        <w:t>OIB : 45706382626</w:t>
      </w:r>
      <w:r w:rsidRPr="00C66265">
        <w:t xml:space="preserve">, dana </w:t>
      </w:r>
      <w:r w:rsidR="00EB6853">
        <w:t>3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94C25" w:rsidR="00894C25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CA007A" w:rsidRPr="00EB6853">
        <w:t>ŠPORTSKA ŠKOLA SPORTI</w:t>
      </w:r>
      <w:r w:rsidR="00CA007A" w:rsidRPr="00C66265">
        <w:t xml:space="preserve">, </w:t>
      </w:r>
      <w:r w:rsidR="00CA007A" w:rsidRPr="00EB6853">
        <w:t>Prve Poljanice 7, Zagreb</w:t>
      </w:r>
      <w:r w:rsidR="00CA007A" w:rsidRPr="00C66265">
        <w:t xml:space="preserve">, </w:t>
      </w:r>
      <w:r w:rsidR="00CA007A" w:rsidRPr="00EB6853">
        <w:t>Registarski broj : 21004975</w:t>
      </w:r>
      <w:r w:rsidR="00CA007A" w:rsidRPr="00C66265">
        <w:t xml:space="preserve">, </w:t>
      </w:r>
      <w:r w:rsidR="00CA007A" w:rsidRPr="00EB6853">
        <w:t>OIB : 45706382626</w:t>
      </w:r>
      <w:r w:rsidRPr="00C66265">
        <w:t>.</w:t>
      </w:r>
    </w:p>
    <w:p w:rsidRDefault="00894C25" w:rsidP="00894C25" w:rsidR="00894C25">
      <w:pPr>
        <w:pStyle w:val="Odlomakpopisa"/>
        <w:ind w:left="2160"/>
        <w:jc w:val="both"/>
      </w:pPr>
    </w:p>
    <w:p w:rsidRDefault="00E56A51" w:rsidP="00894C25" w:rsidR="00EF421A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EF421A">
        <w:t>Mlad</w:t>
      </w:r>
      <w:r w:rsidR="00D418F5">
        <w:t xml:space="preserve">en </w:t>
      </w:r>
      <w:proofErr w:type="spellStart"/>
      <w:r w:rsidR="00D418F5">
        <w:t>Beljo</w:t>
      </w:r>
      <w:proofErr w:type="spellEnd"/>
      <w:r w:rsidR="00D418F5">
        <w:t>, Vinkovci, Antuna Miha</w:t>
      </w:r>
      <w:r w:rsidR="00EF421A">
        <w:t>novića 1, OIB: 76591147167.</w:t>
      </w:r>
    </w:p>
    <w:p w:rsidRDefault="00085ECC" w:rsidP="00894C25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894C25">
        <w:t>ŠPORTSKA ŠKOLA SPORTI, Prve Poljanice 7, Zagreb, Registarski broj : 21004975, OIB : 45706382626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963119">
        <w:t xml:space="preserve">20. lipnja </w:t>
      </w:r>
      <w:r>
        <w:t xml:space="preserve">2016. godine Trgovačkom sudu u Zagrebu zahtjev za provedbu skraćenog stečajnog postupka nad dužnikom </w:t>
      </w:r>
      <w:r w:rsidR="00963119">
        <w:t>ŠPORTSKA ŠKOLA SPORTI, Prve Poljanice 7, Zagreb, Registarski broj : 21004975, OIB : 45706382626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945128">
        <w:t>2467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2830E2">
        <w:rPr>
          <w:sz w:val="24"/>
        </w:rPr>
        <w:t>3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CF9" w:rsidR="00967CF9">
      <w:r>
        <w:separator/>
      </w:r>
    </w:p>
  </w:endnote>
  <w:endnote w:id="0" w:type="continuationSeparator">
    <w:p w:rsidRDefault="00967CF9" w:rsidR="0096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CF9" w:rsidR="00967CF9">
      <w:r>
        <w:separator/>
      </w:r>
    </w:p>
  </w:footnote>
  <w:footnote w:id="0" w:type="continuationSeparator">
    <w:p w:rsidRDefault="00967CF9" w:rsidR="0096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D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435CA" w:rsidR="001435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1435CA">
      <w:t>7 St-2467/16-4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435CA">
      <w:t>2467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0DCE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67CF9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0D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0D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0D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D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D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0D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0D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0D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D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D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St-2467/2016</izvorni_sadrzaj>
    <derivirana_varijabla naziv="DomainObject.Predmet.OznakaBroj_1">St-2467/2016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ŠPORTSKA ŠKOLA SPORTI</izvorni_sadrzaj>
    <derivirana_varijabla naziv="DomainObject.Predmet.ProtustrankaFormated_1">  ŠPORTSKA ŠKOLA SPORTI</derivirana_varijabla>
  </DomainObject.Predmet.ProtustrankaFormated>
  <DomainObject.Predmet.ProtustrankaFormatedOIB>
    <izvorni_sadrzaj>  ŠPORTSKA ŠKOLA SPORTI, OIB 45706382626</izvorni_sadrzaj>
    <derivirana_varijabla naziv="DomainObject.Predmet.ProtustrankaFormatedOIB_1">  ŠPORTSKA ŠKOLA SPORTI, OIB 45706382626</derivirana_varijabla>
  </DomainObject.Predmet.ProtustrankaFormatedOIB>
  <DomainObject.Predmet.ProtustrankaFormatedWithAdress>
    <izvorni_sadrzaj> ŠPORTSKA ŠKOLA SPORTI, Prve Poljanice 7, 10000 Zagreb</izvorni_sadrzaj>
    <derivirana_varijabla naziv="DomainObject.Predmet.ProtustrankaFormatedWithAdress_1"> ŠPORTSKA ŠKOLA SPORTI, Prve Poljanice 7, 10000 Zagreb</derivirana_varijabla>
  </DomainObject.Predmet.ProtustrankaFormatedWithAdress>
  <DomainObject.Predmet.ProtustrankaFormatedWithAdressOIB>
    <izvorni_sadrzaj> ŠPORTSKA ŠKOLA SPORTI, OIB 45706382626, Prve Poljanice 7, 10000 Zagreb</izvorni_sadrzaj>
    <derivirana_varijabla naziv="DomainObject.Predmet.ProtustrankaFormatedWithAdressOIB_1"> ŠPORTSKA ŠKOLA SPORTI, OIB 45706382626, Prve Poljanice 7, 10000 Zagreb</derivirana_varijabla>
  </DomainObject.Predmet.ProtustrankaFormatedWithAdressOIB>
  <DomainObject.Predmet.ProtustrankaWithAdress>
    <izvorni_sadrzaj>ŠPORTSKA ŠKOLA SPORTI Prve Poljanice 7, 10000 Zagreb</izvorni_sadrzaj>
    <derivirana_varijabla naziv="DomainObject.Predmet.ProtustrankaWithAdress_1">ŠPORTSKA ŠKOLA SPORTI Prve Poljanice 7, 10000 Zagreb</derivirana_varijabla>
  </DomainObject.Predmet.ProtustrankaWithAdress>
  <DomainObject.Predmet.ProtustrankaWithAdressOIB>
    <izvorni_sadrzaj>ŠPORTSKA ŠKOLA SPORTI, OIB 45706382626, Prve Poljanice 7, 10000 Zagreb</izvorni_sadrzaj>
    <derivirana_varijabla naziv="DomainObject.Predmet.ProtustrankaWithAdressOIB_1">ŠPORTSKA ŠKOLA SPORTI, OIB 45706382626, Prve Poljanice 7, 10000 Zagreb</derivirana_varijabla>
  </DomainObject.Predmet.ProtustrankaWithAdressOIB>
  <DomainObject.Predmet.ProtustrankaNazivFormated>
    <izvorni_sadrzaj>ŠPORTSKA ŠKOLA SPORTI</izvorni_sadrzaj>
    <derivirana_varijabla naziv="DomainObject.Predmet.ProtustrankaNazivFormated_1">ŠPORTSKA ŠKOLA SPORTI</derivirana_varijabla>
  </DomainObject.Predmet.ProtustrankaNazivFormated>
  <DomainObject.Predmet.ProtustrankaNazivFormatedOIB>
    <izvorni_sadrzaj>ŠPORTSKA ŠKOLA SPORTI, OIB 45706382626</izvorni_sadrzaj>
    <derivirana_varijabla naziv="DomainObject.Predmet.ProtustrankaNazivFormatedOIB_1">ŠPORTSKA ŠKOLA SPORTI, OIB 45706382626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ŠPORTSKA ŠKOLA SPORTI</item>
    </izvorni_sadrzaj>
    <derivirana_varijabla naziv="DomainObject.Predmet.ProtuStrankaListFormated_1">
      <item>ŠPORTSKA ŠKOLA SPORTI</item>
    </derivirana_varijabla>
  </DomainObject.Predmet.ProtuStrankaListFormated>
  <DomainObject.Predmet.ProtuStrankaListFormatedOIB>
    <izvorni_sadrzaj>
      <item>ŠPORTSKA ŠKOLA SPORTI, OIB 45706382626</item>
    </izvorni_sadrzaj>
    <derivirana_varijabla naziv="DomainObject.Predmet.ProtuStrankaListFormatedOIB_1">
      <item>ŠPORTSKA ŠKOLA SPORTI, OIB 45706382626</item>
    </derivirana_varijabla>
  </DomainObject.Predmet.ProtuStrankaListFormatedOIB>
  <DomainObject.Predmet.ProtuStrankaListFormatedWithAdress>
    <izvorni_sadrzaj>
      <item>ŠPORTSKA ŠKOLA SPORTI, Prve Poljanice 7, 10000 Zagreb</item>
    </izvorni_sadrzaj>
    <derivirana_varijabla naziv="DomainObject.Predmet.ProtuStrankaListFormatedWithAdress_1">
      <item>ŠPORTSKA ŠKOLA SPORTI, Prve Poljanice 7, 10000 Zagreb</item>
    </derivirana_varijabla>
  </DomainObject.Predmet.ProtuStrankaListFormatedWithAdress>
  <DomainObject.Predmet.ProtuStrankaListFormatedWithAdressOIB>
    <izvorni_sadrzaj>
      <item>ŠPORTSKA ŠKOLA SPORTI, OIB 45706382626, Prve Poljanice 7, 10000 Zagreb</item>
    </izvorni_sadrzaj>
    <derivirana_varijabla naziv="DomainObject.Predmet.ProtuStrankaListFormatedWithAdressOIB_1">
      <item>ŠPORTSKA ŠKOLA SPORTI, OIB 45706382626, Prve Poljanice 7, 10000 Zagreb</item>
    </derivirana_varijabla>
  </DomainObject.Predmet.ProtuStrankaListFormatedWithAdressOIB>
  <DomainObject.Predmet.ProtuStrankaListNazivFormated>
    <izvorni_sadrzaj>
      <item>ŠPORTSKA ŠKOLA SPORTI</item>
    </izvorni_sadrzaj>
    <derivirana_varijabla naziv="DomainObject.Predmet.ProtuStrankaListNazivFormated_1">
      <item>ŠPORTSKA ŠKOLA SPORTI</item>
    </derivirana_varijabla>
  </DomainObject.Predmet.ProtuStrankaListNazivFormated>
  <DomainObject.Predmet.ProtuStrankaListNazivFormatedOIB>
    <izvorni_sadrzaj>
      <item>ŠPORTSKA ŠKOLA SPORTI, OIB 45706382626</item>
    </izvorni_sadrzaj>
    <derivirana_varijabla naziv="DomainObject.Predmet.ProtuStrankaListNazivFormatedOIB_1">
      <item>ŠPORTSKA ŠKOLA SPORTI, OIB 45706382626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ŠKOLA SPORTI</izvorni_sadrzaj>
    <derivirana_varijabla naziv="DomainObject.Predmet.ProtustrankaIDrugi_1">ŠPORTSKA ŠKOLA SPORTI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ŠPORTSKA ŠKOLA SPORTI, OIB 45706382626, Prve Poljanice 7, 10000 Zagreb</izvorni_sadrzaj>
    <derivirana_varijabla naziv="DomainObject.Predmet.ProtustrankaIDrugiAdressOIB_1">ŠPORTSKA ŠKOLA SPORTI, OIB 45706382626, Prve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ŠPORTSKA ŠKOLA SPORTI</item>
      <item>FINA Regionalni centar Zagreb</item>
    </izvorni_sadrzaj>
    <derivirana_varijabla naziv="DomainObject.Predmet.SudioniciListNaziv_1">
      <item>ŠPORTSKA ŠKOLA SPORTI</item>
      <item>FINA Regionalni centar Zagreb</item>
    </derivirana_varijabla>
  </DomainObject.Predmet.SudioniciListNaziv>
  <DomainObject.Predmet.SudioniciListAdressOIB>
    <izvorni_sadrzaj>
      <item>ŠPORTSKA ŠKOLA SPORTI, OIB 45706382626, Prve Poljanice 7,10000 Zagreb</item>
      <item>FINA Regionalni centar Zagreb, OIB 85821130368, Trg svibanjskih žrtava 1995. br. 1,10000 Zagreb</item>
    </izvorni_sadrzaj>
    <derivirana_varijabla naziv="DomainObject.Predmet.SudioniciListAdressOIB_1">
      <item>ŠPORTSKA ŠKOLA SPORTI, OIB 45706382626, Prve Poljanice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45706382626</item>
      <item>, OIB 85821130368</item>
    </izvorni_sadrzaj>
    <derivirana_varijabla naziv="DomainObject.Predmet.SudioniciListNazivOIB_1">
      <item>, OIB 45706382626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5B260-8DFA-429B-837F-F64C36F42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477</properties:Words>
  <properties:Characters>2519</properties:Characters>
  <properties:Lines>163</properties:Lines>
  <properties:Paragraphs>29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2017-02-03T09:45:00Z</dcterms:modified>
  <cp:revision>370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