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aed9" w14:paraId="809aed9" w:rsidRDefault="00DF2A68" w:rsidP="00847CB4" w:rsidR="00847CB4">
      <w:pPr>
        <w:jc w:val="right"/>
        <w15:collapsed w:val="false"/>
      </w:pPr>
      <w:r>
        <w:t>Poslovni b</w:t>
      </w:r>
      <w:r w:rsidR="00847CB4">
        <w:t>roj: 6 St-</w:t>
      </w:r>
      <w:r w:rsidR="00DA2063">
        <w:t>1897</w:t>
      </w:r>
      <w:r w:rsidR="008B3CD2">
        <w:t>/18-3</w:t>
      </w:r>
    </w:p>
    <w:p w:rsidRDefault="00121E7F" w:rsidP="00121E7F" w:rsidR="00121E7F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1E7F" w:rsidP="00121E7F" w:rsidR="00121E7F" w:rsidRPr="00D21A2C">
      <w:pPr>
        <w:jc w:val="both"/>
      </w:pPr>
    </w:p>
    <w:p w:rsidRDefault="00121E7F" w:rsidP="00121E7F" w:rsidR="00121E7F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121E7F" w:rsidP="00121E7F" w:rsidR="00121E7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121E7F" w:rsidP="00121E7F" w:rsidR="00121E7F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B00D61" w:rsidR="00847CB4" w:rsidRPr="00B00D61">
      <w:pPr>
        <w:pStyle w:val="Tijeloteksta"/>
        <w:rPr>
          <w:b/>
        </w:rPr>
      </w:pPr>
      <w:r>
        <w:tab/>
        <w:t xml:space="preserve">Trgovački sud u Osijeku, po stečajnoj sutkinji Nadi Roso, u stečajnom postupku predlagatelja </w:t>
      </w:r>
      <w:r w:rsidR="00DF2A68">
        <w:t xml:space="preserve">FINA RC </w:t>
      </w:r>
      <w:r w:rsidR="008B3CD2">
        <w:t>Zagreb</w:t>
      </w:r>
      <w:r>
        <w:t xml:space="preserve"> za otvaranje stečajnog postupka nad dužnikom: </w:t>
      </w:r>
      <w:r w:rsidR="00DA2063">
        <w:rPr>
          <w:b/>
        </w:rPr>
        <w:t>MADEMOISELLE j.d.o.o. Zagreb, Martićeva 36, OIB: 41363622156, MBS: 081000539</w:t>
      </w:r>
      <w:r w:rsidR="00B00D61">
        <w:rPr>
          <w:b/>
        </w:rPr>
        <w:t xml:space="preserve">, </w:t>
      </w:r>
      <w:r>
        <w:t xml:space="preserve">dana </w:t>
      </w:r>
      <w:r w:rsidR="008B3CD2">
        <w:t>7</w:t>
      </w:r>
      <w:r w:rsidR="00DF2A68">
        <w:t>. prosinca</w:t>
      </w:r>
      <w:r>
        <w:t xml:space="preserve"> 2018. g.,  </w:t>
      </w:r>
    </w:p>
    <w:p w:rsidRDefault="00C55A60" w:rsidP="00C55A60" w:rsidR="00847CB4">
      <w:pPr>
        <w:pStyle w:val="Tijeloteksta"/>
        <w:tabs>
          <w:tab w:pos="1770" w:val="left"/>
        </w:tabs>
      </w:pPr>
      <w:r>
        <w:tab/>
      </w: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B00D61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zakonski zastupnik dužnika </w:t>
      </w:r>
      <w:proofErr w:type="spellStart"/>
      <w:r w:rsidR="00DA2063">
        <w:t>Izabel</w:t>
      </w:r>
      <w:proofErr w:type="spellEnd"/>
      <w:r w:rsidR="00DA2063">
        <w:t xml:space="preserve"> </w:t>
      </w:r>
      <w:proofErr w:type="spellStart"/>
      <w:r w:rsidR="00DA2063">
        <w:t>Jung</w:t>
      </w:r>
      <w:proofErr w:type="spellEnd"/>
      <w:r w:rsidR="00DA2063">
        <w:t>, Zagreb, Martićeva 36, OIB: 34017537744</w:t>
      </w:r>
      <w:r w:rsidR="00C55A60">
        <w:t xml:space="preserve"> </w:t>
      </w:r>
      <w:r>
        <w:t xml:space="preserve">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DA2063">
        <w:rPr>
          <w:b/>
        </w:rPr>
        <w:t>1897</w:t>
      </w:r>
      <w:r>
        <w:rPr>
          <w:b/>
        </w:rPr>
        <w:t>-18</w:t>
      </w:r>
      <w:r>
        <w:t xml:space="preserve"> koji se vodi kod Hrvatske poštanske banke d.d. za stečajnog dužnika </w:t>
      </w:r>
      <w:r w:rsidR="00DA2063">
        <w:rPr>
          <w:b/>
        </w:rPr>
        <w:t>MADEMOISELLE j.d.o.o. Zagreb, Martićeva 36, OIB: 41363622156, MBS: 081000539</w:t>
      </w:r>
      <w:r w:rsidR="00DA2063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  <w:r w:rsidR="00446861"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proofErr w:type="spellStart"/>
      <w:r w:rsidR="00DA2063">
        <w:t>Izabel</w:t>
      </w:r>
      <w:proofErr w:type="spellEnd"/>
      <w:r w:rsidR="00DA2063">
        <w:t xml:space="preserve"> </w:t>
      </w:r>
      <w:proofErr w:type="spellStart"/>
      <w:r w:rsidR="00DA2063">
        <w:t>Jung</w:t>
      </w:r>
      <w:proofErr w:type="spellEnd"/>
      <w:r w:rsidR="00DA2063">
        <w:t xml:space="preserve">, Zagreb, Martićeva 36, OIB: 34017537744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proofErr w:type="spellStart"/>
      <w:r w:rsidR="00DA2063">
        <w:t>Izabel</w:t>
      </w:r>
      <w:proofErr w:type="spellEnd"/>
      <w:r w:rsidR="00DA2063">
        <w:t xml:space="preserve"> </w:t>
      </w:r>
      <w:proofErr w:type="spellStart"/>
      <w:r w:rsidR="00DA2063">
        <w:t>Jung</w:t>
      </w:r>
      <w:proofErr w:type="spellEnd"/>
      <w:r w:rsidR="00DA2063">
        <w:t>, Zagreb, Martićeva 36, OIB: 34017537744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proofErr w:type="spellStart"/>
      <w:r w:rsidR="00DA2063">
        <w:t>Izabel</w:t>
      </w:r>
      <w:proofErr w:type="spellEnd"/>
      <w:r w:rsidR="00DA2063">
        <w:t xml:space="preserve"> </w:t>
      </w:r>
      <w:proofErr w:type="spellStart"/>
      <w:r w:rsidR="00DA2063">
        <w:t>Jung</w:t>
      </w:r>
      <w:proofErr w:type="spellEnd"/>
      <w:r w:rsidR="00DA2063">
        <w:t xml:space="preserve">, Zagreb, Martićeva 36, OIB: 34017537744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DA2063" w:rsidP="00DA2063" w:rsidR="00DA2063">
      <w:pPr>
        <w:jc w:val="right"/>
      </w:pPr>
      <w:r>
        <w:lastRenderedPageBreak/>
        <w:t>Poslovni broj: 6 St-1897/18-3</w:t>
      </w:r>
    </w:p>
    <w:p w:rsidRDefault="00847CB4" w:rsidP="00C66F56" w:rsidR="00847CB4">
      <w:pPr>
        <w:jc w:val="right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proofErr w:type="spellStart"/>
      <w:r w:rsidR="00DA2063">
        <w:t>Izabel</w:t>
      </w:r>
      <w:proofErr w:type="spellEnd"/>
      <w:r w:rsidR="00DA2063">
        <w:t xml:space="preserve"> </w:t>
      </w:r>
      <w:proofErr w:type="spellStart"/>
      <w:r w:rsidR="00DA2063">
        <w:t>Jung</w:t>
      </w:r>
      <w:proofErr w:type="spellEnd"/>
      <w:r w:rsidR="00DA2063">
        <w:t>, Zagreb, Martićeva 36, OIB: 34017537744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8B3CD2">
        <w:t>7</w:t>
      </w:r>
      <w:r w:rsidR="00DF2A68">
        <w:t>. prosinca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DF2A68" w:rsidR="00B00D61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proofErr w:type="spellStart"/>
      <w:r w:rsidR="00DA2063">
        <w:t>Izabel</w:t>
      </w:r>
      <w:proofErr w:type="spellEnd"/>
      <w:r w:rsidR="00DA2063">
        <w:t xml:space="preserve"> </w:t>
      </w:r>
      <w:proofErr w:type="spellStart"/>
      <w:r w:rsidR="00DA2063">
        <w:t>Jung</w:t>
      </w:r>
      <w:proofErr w:type="spellEnd"/>
      <w:r w:rsidR="00DA2063">
        <w:t>, Zagreb, Martićeva 36</w:t>
      </w:r>
    </w:p>
    <w:p w:rsidRDefault="00C66F56" w:rsidP="00DF2A68" w:rsidR="00C66F56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B3175E">
        <w:t>31</w:t>
      </w:r>
      <w:r w:rsidR="00DF2A68">
        <w:t>.1.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D77897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046C" w:rsidR="002A046C">
      <w:r>
        <w:separator/>
      </w:r>
    </w:p>
  </w:endnote>
  <w:endnote w:id="0" w:type="continuationSeparator">
    <w:p w:rsidRDefault="002A046C" w:rsidR="002A04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046C" w:rsidR="002A046C">
      <w:r>
        <w:separator/>
      </w:r>
    </w:p>
  </w:footnote>
  <w:footnote w:id="0" w:type="continuationSeparator">
    <w:p w:rsidRDefault="002A046C" w:rsidR="002A04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77897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5AD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03E3D"/>
    <w:rsid w:val="00121E7F"/>
    <w:rsid w:val="001275BF"/>
    <w:rsid w:val="0015548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046C"/>
    <w:rsid w:val="002A6867"/>
    <w:rsid w:val="002B33D4"/>
    <w:rsid w:val="002C6560"/>
    <w:rsid w:val="002D0C75"/>
    <w:rsid w:val="002F795A"/>
    <w:rsid w:val="002F79FD"/>
    <w:rsid w:val="00313F98"/>
    <w:rsid w:val="003258FC"/>
    <w:rsid w:val="00325955"/>
    <w:rsid w:val="00327B99"/>
    <w:rsid w:val="003323E1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22CA4"/>
    <w:rsid w:val="00446861"/>
    <w:rsid w:val="00451DD6"/>
    <w:rsid w:val="00463C7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17249"/>
    <w:rsid w:val="005376B1"/>
    <w:rsid w:val="00540F2F"/>
    <w:rsid w:val="0055624C"/>
    <w:rsid w:val="005B403D"/>
    <w:rsid w:val="005E5D90"/>
    <w:rsid w:val="00607E75"/>
    <w:rsid w:val="006139EC"/>
    <w:rsid w:val="006178E4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6F210D"/>
    <w:rsid w:val="0071683B"/>
    <w:rsid w:val="007242CD"/>
    <w:rsid w:val="00725641"/>
    <w:rsid w:val="0072710A"/>
    <w:rsid w:val="0074657E"/>
    <w:rsid w:val="0074711B"/>
    <w:rsid w:val="00754884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13B03"/>
    <w:rsid w:val="00833ACB"/>
    <w:rsid w:val="00845777"/>
    <w:rsid w:val="00847CB4"/>
    <w:rsid w:val="0085153E"/>
    <w:rsid w:val="00857D02"/>
    <w:rsid w:val="008713C8"/>
    <w:rsid w:val="00872225"/>
    <w:rsid w:val="008737C5"/>
    <w:rsid w:val="008763AA"/>
    <w:rsid w:val="0088689D"/>
    <w:rsid w:val="008A0787"/>
    <w:rsid w:val="008B3CD2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9D2654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4138"/>
    <w:rsid w:val="00A96A2B"/>
    <w:rsid w:val="00AB56F9"/>
    <w:rsid w:val="00AD24AA"/>
    <w:rsid w:val="00AD76C3"/>
    <w:rsid w:val="00AF787C"/>
    <w:rsid w:val="00B00D61"/>
    <w:rsid w:val="00B11D59"/>
    <w:rsid w:val="00B22918"/>
    <w:rsid w:val="00B27C25"/>
    <w:rsid w:val="00B3175E"/>
    <w:rsid w:val="00B41F79"/>
    <w:rsid w:val="00B54B7E"/>
    <w:rsid w:val="00B84F0F"/>
    <w:rsid w:val="00B87197"/>
    <w:rsid w:val="00B923EB"/>
    <w:rsid w:val="00BC33DE"/>
    <w:rsid w:val="00BE009D"/>
    <w:rsid w:val="00BF6F99"/>
    <w:rsid w:val="00BF7940"/>
    <w:rsid w:val="00C017B5"/>
    <w:rsid w:val="00C113F2"/>
    <w:rsid w:val="00C15361"/>
    <w:rsid w:val="00C26291"/>
    <w:rsid w:val="00C3548B"/>
    <w:rsid w:val="00C4707F"/>
    <w:rsid w:val="00C55A60"/>
    <w:rsid w:val="00C62F81"/>
    <w:rsid w:val="00C66F56"/>
    <w:rsid w:val="00C9197B"/>
    <w:rsid w:val="00C96F57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77897"/>
    <w:rsid w:val="00D85A5F"/>
    <w:rsid w:val="00D86163"/>
    <w:rsid w:val="00D913A9"/>
    <w:rsid w:val="00DA2063"/>
    <w:rsid w:val="00DC7BF5"/>
    <w:rsid w:val="00DD2365"/>
    <w:rsid w:val="00DE3087"/>
    <w:rsid w:val="00DE58F9"/>
    <w:rsid w:val="00DF2A68"/>
    <w:rsid w:val="00E1321F"/>
    <w:rsid w:val="00E15F48"/>
    <w:rsid w:val="00E16539"/>
    <w:rsid w:val="00E33E37"/>
    <w:rsid w:val="00E34D3B"/>
    <w:rsid w:val="00E430E2"/>
    <w:rsid w:val="00E4508D"/>
    <w:rsid w:val="00E55AA4"/>
    <w:rsid w:val="00E571DE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EF2B67"/>
    <w:rsid w:val="00F23FA1"/>
    <w:rsid w:val="00F27F6F"/>
    <w:rsid w:val="00F306C1"/>
    <w:rsid w:val="00F435F7"/>
    <w:rsid w:val="00F44029"/>
    <w:rsid w:val="00F4731D"/>
    <w:rsid w:val="00F55EB2"/>
    <w:rsid w:val="00F618C3"/>
    <w:rsid w:val="00F733E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778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78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8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8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8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778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78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8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8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8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1897</izvorni_sadrzaj>
    <derivirana_varijabla naziv="DomainObject.Predmet.Broj_1">1897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St-1897/2018</izvorni_sadrzaj>
    <derivirana_varijabla naziv="DomainObject.Predmet.OznakaBroj_1">St-1897/2018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MADEMOISELLE jednostavno društvo s ograničenom odgovornošću za trgovinu</izvorni_sadrzaj>
    <derivirana_varijabla naziv="DomainObject.Predmet.ProtustrankaFormated_1">  MADEMOISELLE jednostavno društvo s ograničenom odgovornošću za trgovinu</derivirana_varijabla>
  </DomainObject.Predmet.ProtustrankaFormated>
  <DomainObject.Predmet.ProtustrankaFormatedOIB>
    <izvorni_sadrzaj>  MADEMOISELLE jednostavno društvo s ograničenom odgovornošću za trgovinu, OIB 41363622156</izvorni_sadrzaj>
    <derivirana_varijabla naziv="DomainObject.Predmet.ProtustrankaFormatedOIB_1">  MADEMOISELLE jednostavno društvo s ograničenom odgovornošću za trgovinu, OIB 41363622156</derivirana_varijabla>
  </DomainObject.Predmet.ProtustrankaFormatedOIB>
  <DomainObject.Predmet.ProtustrankaFormatedWithAdress>
    <izvorni_sadrzaj> MADEMOISELLE jednostavno društvo s ograničenom odgovornošću za trgovinu, Martićeva 36, 10000 Zagreb</izvorni_sadrzaj>
    <derivirana_varijabla naziv="DomainObject.Predmet.ProtustrankaFormatedWithAdress_1"> MADEMOISELLE jednostavno društvo s ograničenom odgovornošću za trgovinu, Martićeva 36, 10000 Zagreb</derivirana_varijabla>
  </DomainObject.Predmet.ProtustrankaFormatedWithAdress>
  <DomainObject.Predmet.ProtustrankaFormatedWithAdressOIB>
    <izvorni_sadrzaj> MADEMOISELLE jednostavno društvo s ograničenom odgovornošću za trgovinu, OIB 41363622156, Martićeva 36, 10000 Zagreb</izvorni_sadrzaj>
    <derivirana_varijabla naziv="DomainObject.Predmet.ProtustrankaFormatedWithAdressOIB_1"> MADEMOISELLE jednostavno društvo s ograničenom odgovornošću za trgovinu, OIB 41363622156, Martićeva 36, 10000 Zagreb</derivirana_varijabla>
  </DomainObject.Predmet.ProtustrankaFormatedWithAdressOIB>
  <DomainObject.Predmet.ProtustrankaWithAdress>
    <izvorni_sadrzaj>MADEMOISELLE jednostavno društvo s ograničenom odgovornošću za trgovinu Martićeva 36, 10000 Zagreb</izvorni_sadrzaj>
    <derivirana_varijabla naziv="DomainObject.Predmet.ProtustrankaWithAdress_1">MADEMOISELLE jednostavno društvo s ograničenom odgovornošću za trgovinu Martićeva 36, 10000 Zagreb</derivirana_varijabla>
  </DomainObject.Predmet.ProtustrankaWithAdress>
  <DomainObject.Predmet.ProtustrankaWithAdressOIB>
    <izvorni_sadrzaj>MADEMOISELLE jednostavno društvo s ograničenom odgovornošću za trgovinu, OIB 41363622156, Martićeva 36, 10000 Zagreb</izvorni_sadrzaj>
    <derivirana_varijabla naziv="DomainObject.Predmet.ProtustrankaWithAdressOIB_1">MADEMOISELLE jednostavno društvo s ograničenom odgovornošću za trgovinu, OIB 41363622156, Martićeva 36, 10000 Zagreb</derivirana_varijabla>
  </DomainObject.Predmet.ProtustrankaWithAdressOIB>
  <DomainObject.Predmet.ProtustrankaNazivFormated>
    <izvorni_sadrzaj>MADEMOISELLE jednostavno društvo s ograničenom odgovornošću za trgovinu</izvorni_sadrzaj>
    <derivirana_varijabla naziv="DomainObject.Predmet.ProtustrankaNazivFormated_1">MADEMOISELLE jednostavno društvo s ograničenom odgovornošću za trgovinu</derivirana_varijabla>
  </DomainObject.Predmet.ProtustrankaNazivFormated>
  <DomainObject.Predmet.ProtustrankaNazivFormatedOIB>
    <izvorni_sadrzaj>MADEMOISELLE jednostavno društvo s ograničenom odgovornošću za trgovinu, OIB 41363622156</izvorni_sadrzaj>
    <derivirana_varijabla naziv="DomainObject.Predmet.ProtustrankaNazivFormatedOIB_1">MADEMOISELLE jednostavno društvo s ograničenom odgovornošću za trgovinu, OIB 41363622156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MADEMOISELLE jednostavno društvo s ograničenom odgovornošću za trgovinu</item>
    </izvorni_sadrzaj>
    <derivirana_varijabla naziv="DomainObject.Predmet.ProtuStrankaListFormated_1">
      <item>MADEMOISELLE jednostavno društvo s ograničenom odgovornošću za trgovinu</item>
    </derivirana_varijabla>
  </DomainObject.Predmet.ProtuStrankaListFormated>
  <DomainObject.Predmet.ProtuStrankaListFormatedOIB>
    <izvorni_sadrzaj>
      <item>MADEMOISELLE jednostavno društvo s ograničenom odgovornošću za trgovinu, OIB 41363622156</item>
    </izvorni_sadrzaj>
    <derivirana_varijabla naziv="DomainObject.Predmet.ProtuStrankaListFormatedOIB_1">
      <item>MADEMOISELLE jednostavno društvo s ograničenom odgovornošću za trgovinu, OIB 41363622156</item>
    </derivirana_varijabla>
  </DomainObject.Predmet.ProtuStrankaListFormatedOIB>
  <DomainObject.Predmet.ProtuStrankaListFormatedWithAdress>
    <izvorni_sadrzaj>
      <item>MADEMOISELLE jednostavno društvo s ograničenom odgovornošću za trgovinu, Martićeva 36, 10000 Zagreb</item>
    </izvorni_sadrzaj>
    <derivirana_varijabla naziv="DomainObject.Predmet.ProtuStrankaListFormatedWithAdress_1">
      <item>MADEMOISELLE jednostavno društvo s ograničenom odgovornošću za trgovinu, Martićeva 36, 10000 Zagreb</item>
    </derivirana_varijabla>
  </DomainObject.Predmet.ProtuStrankaListFormatedWithAdress>
  <DomainObject.Predmet.ProtuStrankaListFormatedWithAdressOIB>
    <izvorni_sadrzaj>
      <item>MADEMOISELLE jednostavno društvo s ograničenom odgovornošću za trgovinu, OIB 41363622156, Martićeva 36, 10000 Zagreb</item>
    </izvorni_sadrzaj>
    <derivirana_varijabla naziv="DomainObject.Predmet.ProtuStrankaListFormatedWithAdressOIB_1">
      <item>MADEMOISELLE jednostavno društvo s ograničenom odgovornošću za trgovinu, OIB 41363622156, Martićeva 36, 10000 Zagreb</item>
    </derivirana_varijabla>
  </DomainObject.Predmet.ProtuStrankaListFormatedWithAdressOIB>
  <DomainObject.Predmet.ProtuStrankaListNazivFormated>
    <izvorni_sadrzaj>
      <item>MADEMOISELLE jednostavno društvo s ograničenom odgovornošću za trgovinu</item>
    </izvorni_sadrzaj>
    <derivirana_varijabla naziv="DomainObject.Predmet.ProtuStrankaListNazivFormated_1">
      <item>MADEMOISELLE jednostavno društvo s ograničenom odgovornošću za trgovinu</item>
    </derivirana_varijabla>
  </DomainObject.Predmet.ProtuStrankaListNazivFormated>
  <DomainObject.Predmet.ProtuStrankaListNazivFormatedOIB>
    <izvorni_sadrzaj>
      <item>MADEMOISELLE jednostavno društvo s ograničenom odgovornošću za trgovinu, OIB 41363622156</item>
    </izvorni_sadrzaj>
    <derivirana_varijabla naziv="DomainObject.Predmet.ProtuStrankaListNazivFormatedOIB_1">
      <item>MADEMOISELLE jednostavno društvo s ograničenom odgovornošću za trgovinu, OIB 41363622156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MADEMOISELLE jednostavno društvo s ograničenom odgovornošću za trgovinu</izvorni_sadrzaj>
    <derivirana_varijabla naziv="DomainObject.Predmet.ProtustrankaIDrugi_1">MADEMOISELLE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MADEMOISELLE jednostavno društvo s ograničenom odgovornošću za trgovinu, OIB 41363622156, Martićeva 36, 10000 Zagreb</izvorni_sadrzaj>
    <derivirana_varijabla naziv="DomainObject.Predmet.ProtustrankaIDrugiAdressOIB_1">MADEMOISELLE jednostavno društvo s ograničenom odgovornošću za trgovinu, OIB 41363622156, Martićeva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MADEMOISELLE jednostavno društvo s ograničenom odgovornošću za trgovinu</item>
      <item>FINA Regionalni centar Zagreb</item>
    </izvorni_sadrzaj>
    <derivirana_varijabla naziv="DomainObject.Predmet.SudioniciListNaziv_1">
      <item>MADEMOISELLE jednostavno društvo s ograničenom odgovornošću za trgovinu</item>
      <item>FINA Regionalni centar Zagreb</item>
    </derivirana_varijabla>
  </DomainObject.Predmet.SudioniciListNaziv>
  <DomainObject.Predmet.SudioniciListAdressOIB>
    <izvorni_sadrzaj>
      <item>MADEMOISELLE jednostavno društvo s ograničenom odgovornošću za trgovinu, OIB 41363622156, Martićeva 36,10000 Zagreb</item>
      <item>FINA Regionalni centar Zagreb, OIB 85821130368, Trg svibanjskih žrtava 1995. br. 1,10000 Zagreb</item>
    </izvorni_sadrzaj>
    <derivirana_varijabla naziv="DomainObject.Predmet.SudioniciListAdressOIB_1">
      <item>MADEMOISELLE jednostavno društvo s ograničenom odgovornošću za trgovinu, OIB 41363622156, Martićeva 36,10000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41363622156</item>
      <item>, OIB 85821130368</item>
    </izvorni_sadrzaj>
    <derivirana_varijabla naziv="DomainObject.Predmet.SudioniciListNazivOIB_1">
      <item>, OIB 41363622156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0CC321-D347-4CB3-A8FB-630CE224B1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480</properties:Words>
  <properties:Characters>2405</properties:Characters>
  <properties:Lines>126</properties:Lines>
  <properties:Paragraphs>26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2018-12-07T13:15:00Z</cp:lastPrinted>
  <dcterms:modified xmlns:xsi="http://www.w3.org/2001/XMLSchema-instance" xsi:type="dcterms:W3CDTF">2018-12-07T13:16:00Z</dcterms:modified>
  <cp:revision>69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