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80fa" w14:paraId="7bd80fa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0A1F45">
        <w:rPr>
          <w:lang w:val="hr-HR"/>
        </w:rPr>
        <w:t>CON MOTO d.o.o. Split, Borisa Papandopula 25, OIB: 24154899882</w:t>
      </w:r>
      <w:r w:rsidR="005A4641" w:rsidRPr="00E95649">
        <w:rPr>
          <w:lang w:val="hr-HR"/>
        </w:rPr>
        <w:t xml:space="preserve">, dana </w:t>
      </w:r>
      <w:r w:rsidR="000A1F45">
        <w:rPr>
          <w:lang w:val="hr-HR"/>
        </w:rPr>
        <w:t>21. lipnja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B15C8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0A1F45" w:rsidRPr="000A1F45">
        <w:rPr>
          <w:lang w:val="hr-HR"/>
        </w:rPr>
        <w:t>CON MOTO d.o.o. Split, Borisa Papandopula 25, OIB: 24154899882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F811B8" w:rsidR="00F811B8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0A1F45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="000A1F45">
        <w:rPr>
          <w:lang w:val="hr-HR"/>
        </w:rPr>
        <w:t xml:space="preserve">2015. godine </w:t>
      </w:r>
      <w:r w:rsidRPr="00E95649">
        <w:rPr>
          <w:lang w:val="hr-HR"/>
        </w:rPr>
        <w:t>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0A1F45" w:rsidRPr="000A1F45">
        <w:rPr>
          <w:lang w:val="hr-HR"/>
        </w:rPr>
        <w:t>CON MOTO d.o.o. Split, Borisa Papandopula 25, OIB: 24154899882</w:t>
      </w:r>
      <w:r w:rsidR="000A1F45">
        <w:rPr>
          <w:lang w:val="hr-HR"/>
        </w:rPr>
        <w:t>.</w:t>
      </w:r>
    </w:p>
    <w:p w:rsidRDefault="004371FD" w:rsidP="004371FD" w:rsidR="00F811B8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Kako iz izvatka iz sudskog registra proizlazi</w:t>
      </w:r>
      <w:r w:rsidR="000A1F45" w:rsidRPr="000A1F45">
        <w:rPr>
          <w:lang w:val="hr-HR"/>
        </w:rPr>
        <w:t xml:space="preserve"> da je</w:t>
      </w:r>
      <w:r>
        <w:rPr>
          <w:lang w:val="hr-HR"/>
        </w:rPr>
        <w:t xml:space="preserve"> na temelju</w:t>
      </w:r>
      <w:r w:rsidR="000A1F45" w:rsidRPr="000A1F45">
        <w:rPr>
          <w:lang w:val="hr-HR"/>
        </w:rPr>
        <w:t xml:space="preserve"> rješenj</w:t>
      </w:r>
      <w:r>
        <w:rPr>
          <w:lang w:val="hr-HR"/>
        </w:rPr>
        <w:t>a</w:t>
      </w:r>
      <w:r w:rsidR="000A1F45" w:rsidRPr="000A1F45">
        <w:rPr>
          <w:lang w:val="hr-HR"/>
        </w:rPr>
        <w:t xml:space="preserve"> ovog</w:t>
      </w:r>
      <w:r>
        <w:rPr>
          <w:lang w:val="hr-HR"/>
        </w:rPr>
        <w:t>a</w:t>
      </w:r>
      <w:r w:rsidR="000A1F45" w:rsidRPr="000A1F45">
        <w:rPr>
          <w:lang w:val="hr-HR"/>
        </w:rPr>
        <w:t xml:space="preserve"> suda broj Tt-</w:t>
      </w:r>
      <w:r w:rsidR="000A1F45">
        <w:rPr>
          <w:lang w:val="hr-HR"/>
        </w:rPr>
        <w:t>16/2617-2 od 16. svibnja 2016</w:t>
      </w:r>
      <w:r w:rsidR="000A1F45" w:rsidRPr="000A1F45">
        <w:rPr>
          <w:lang w:val="hr-HR"/>
        </w:rPr>
        <w:t xml:space="preserve">. godine dužnik brisan iz </w:t>
      </w:r>
      <w:r>
        <w:rPr>
          <w:lang w:val="hr-HR"/>
        </w:rPr>
        <w:t xml:space="preserve">tog registra, </w:t>
      </w:r>
      <w:r w:rsidR="00F811B8">
        <w:rPr>
          <w:lang w:val="hr-HR"/>
        </w:rPr>
        <w:t>prijedlog</w:t>
      </w:r>
      <w:r>
        <w:rPr>
          <w:lang w:val="hr-HR"/>
        </w:rPr>
        <w:t xml:space="preserve"> je</w:t>
      </w:r>
      <w:r w:rsidRPr="004371FD">
        <w:rPr>
          <w:lang w:val="hr-HR"/>
        </w:rPr>
        <w:t xml:space="preserve"> </w:t>
      </w:r>
      <w:r>
        <w:rPr>
          <w:lang w:val="hr-HR"/>
        </w:rPr>
        <w:t xml:space="preserve">temeljem odredbe čl. 333. Zakona o parničnom postupku </w:t>
      </w:r>
      <w:r w:rsidRPr="00F811B8">
        <w:rPr>
          <w:lang w:val="hr-HR"/>
        </w:rPr>
        <w:t>(„Narodne novine“ broj 53/91, 91/92, 112/99, 88/01, 117/03, 88/05, 2/07, 84/08, 96/08, 123/08, 57/11 i 25/13, dalje ZPP),</w:t>
      </w:r>
      <w:r>
        <w:rPr>
          <w:lang w:val="hr-HR"/>
        </w:rPr>
        <w:t xml:space="preserve"> u svezi sa čl. 10. Stečajnog zakona </w:t>
      </w:r>
      <w:r w:rsidRPr="008005E3">
        <w:rPr>
          <w:lang w:val="hr-HR"/>
        </w:rPr>
        <w:t>(„Narodne no</w:t>
      </w:r>
      <w:r>
        <w:rPr>
          <w:lang w:val="hr-HR"/>
        </w:rPr>
        <w:t xml:space="preserve">vine“ broj 71/15; dalje SZ/15) </w:t>
      </w:r>
      <w:r w:rsidR="00F811B8">
        <w:rPr>
          <w:lang w:val="hr-HR"/>
        </w:rPr>
        <w:t xml:space="preserve"> valjalo odbaciti</w:t>
      </w:r>
      <w:r>
        <w:rPr>
          <w:lang w:val="hr-HR"/>
        </w:rPr>
        <w:t xml:space="preserve"> radi čega je odlučeno kao u izreci ovog rješenja.</w:t>
      </w:r>
    </w:p>
    <w:p w:rsidRDefault="00F811B8" w:rsidP="00F811B8" w:rsidR="00F811B8" w:rsidRPr="00E95649">
      <w:pPr>
        <w:ind w:firstLine="708"/>
        <w:jc w:val="both"/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0A1F45">
        <w:rPr>
          <w:lang w:val="hr-HR"/>
        </w:rPr>
        <w:t>21. lipnja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6E205B" w:rsidR="00DA2761" w:rsidRPr="00DA2761">
      <w:pPr>
        <w:spacing w:before="100"/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403F01" w:rsidP="006E205B" w:rsidR="00403F01" w:rsidRPr="00E95649">
      <w:pPr>
        <w:spacing w:before="120"/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A1F45" w:rsidRPr="000A1F45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0B76D0">
      <w:t>1378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="006E205B">
      <w:t>. St-1</w:t>
    </w:r>
    <w:r w:rsidR="000A1F45">
      <w:t>580</w:t>
    </w:r>
    <w:r w:rsidR="006E205B">
      <w:t>/</w:t>
    </w:r>
    <w:r w:rsidRPr="00E47FD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A1F45"/>
    <w:rsid w:val="000B76D0"/>
    <w:rsid w:val="00106A8C"/>
    <w:rsid w:val="00110325"/>
    <w:rsid w:val="00133015"/>
    <w:rsid w:val="00160774"/>
    <w:rsid w:val="001B15C8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371FD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205B"/>
    <w:rsid w:val="006E3551"/>
    <w:rsid w:val="00703E94"/>
    <w:rsid w:val="00736EF6"/>
    <w:rsid w:val="00743750"/>
    <w:rsid w:val="00764538"/>
    <w:rsid w:val="007725FF"/>
    <w:rsid w:val="007A74B6"/>
    <w:rsid w:val="008005E3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11B8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7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St-1580/2015</izvorni_sadrzaj>
    <derivirana_varijabla naziv="DomainObject.Predmet.OznakaBroj_1">St-1580/2015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za završne radove u građevinarstvu, društvo s ograničenom odgovornošću</izvorni_sadrzaj>
    <derivirana_varijabla naziv="DomainObject.Predmet.ProtustrankaFormated_1">  CON MOTO za završne radove u građevinarstvu, društvo s ograničenom odgovornošću</derivirana_varijabla>
  </DomainObject.Predmet.ProtustrankaFormated>
  <DomainObject.Predmet.ProtustrankaFormatedOIB>
    <izvorni_sadrzaj>  CON MOTO za završne radove u građevinarstvu, društvo s ograničenom odgovornošću, OIB 24154899882</izvorni_sadrzaj>
    <derivirana_varijabla naziv="DomainObject.Predmet.ProtustrankaFormatedOIB_1">  CON MOTO za završne radove u građevinarstvu, društvo s ograničenom odgovornošću, OIB 24154899882</derivirana_varijabla>
  </DomainObject.Predmet.ProtustrankaFormatedOIB>
  <DomainObject.Predmet.ProtustrankaFormatedWithAdress>
    <izvorni_sadrzaj> CON MOTO za završne radove u građevinarstvu, društvo s ograničenom odgovornošću, Borisa Papandopula 25, 21000 Split</izvorni_sadrzaj>
    <derivirana_varijabla naziv="DomainObject.Predmet.ProtustrankaFormatedWithAdress_1"> CON MOTO za završne radove u građevinarstvu, društvo s ograničenom odgovornošću, Borisa Papandopula 25, 21000 Split</derivirana_varijabla>
  </DomainObject.Predmet.ProtustrankaFormatedWithAdress>
  <DomainObject.Predmet.ProtustrankaFormatedWithAdressOIB>
    <izvorni_sadrzaj> CON MOTO za završne radove u građevinarstvu, društvo s ograničenom odgovornošću, OIB 24154899882, Borisa Papandopula 25, 21000 Split</izvorni_sadrzaj>
    <derivirana_varijabla naziv="DomainObject.Predmet.ProtustrankaFormatedWithAdressOIB_1"> CON MOTO za završne radove u građevinarstvu, društvo s ograničenom odgovornošću, OIB 24154899882, Borisa Papandopula 25, 21000 Split</derivirana_varijabla>
  </DomainObject.Predmet.ProtustrankaFormatedWithAdressOIB>
  <DomainObject.Predmet.ProtustrankaWithAdress>
    <izvorni_sadrzaj>CON MOTO za završne radove u građevinarstvu, društvo s ograničenom odgovornošću Borisa Papandopula 25, 21000 Split</izvorni_sadrzaj>
    <derivirana_varijabla naziv="DomainObject.Predmet.ProtustrankaWithAdress_1">CON MOTO za završne radove u građevinarstvu, društvo s ograničenom odgovornošću Borisa Papandopula 25, 21000 Split</derivirana_varijabla>
  </DomainObject.Predmet.ProtustrankaWithAdress>
  <DomainObject.Predmet.ProtustrankaWithAdressOIB>
    <izvorni_sadrzaj>CON MOTO za završne radove u građevinarstvu, društvo s ograničenom odgovornošću, OIB 24154899882, Borisa Papandopula 25, 21000 Split</izvorni_sadrzaj>
    <derivirana_varijabla naziv="DomainObject.Predmet.ProtustrankaWithAdressOIB_1">CON MOTO za završne radove u građevinarstvu, društvo s ograničenom odgovornošću, OIB 24154899882, Borisa Papandopula 25, 21000 Split</derivirana_varijabla>
  </DomainObject.Predmet.ProtustrankaWithAdressOIB>
  <DomainObject.Predmet.ProtustrankaNazivFormated>
    <izvorni_sadrzaj>CON MOTO za završne radove u građevinarstvu, društvo s ograničenom odgovornošću</izvorni_sadrzaj>
    <derivirana_varijabla naziv="DomainObject.Predmet.ProtustrankaNazivFormated_1">CON MOTO za završne radove u građevinarstvu, društvo s ograničenom odgovornošću</derivirana_varijabla>
  </DomainObject.Predmet.ProtustrankaNazivFormated>
  <DomainObject.Predmet.ProtustrankaNazivFormatedOIB>
    <izvorni_sadrzaj>CON MOTO za završne radove u građevinarstvu, društvo s ograničenom odgovornošću, OIB 24154899882</izvorni_sadrzaj>
    <derivirana_varijabla naziv="DomainObject.Predmet.ProtustrankaNazivFormatedOIB_1">CON MOTO za završne radove u građevinarstvu, društvo s ograničenom odgovornošću, OIB 24154899882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54811.67</izvorni_sadrzaj>
    <derivirana_varijabla naziv="DomainObject.Predmet.TrenutnaVrijednost_1">54811.67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 MOTO za završne radove u građevinarstvu, društvo s ograničenom odgovornošću</item>
    </izvorni_sadrzaj>
    <derivirana_varijabla naziv="DomainObject.Predmet.ProtuStrankaListFormated_1">
      <item>CON MOTO za završne radove u građevinarstvu, društvo s ograničenom odgovornošću</item>
    </derivirana_varijabla>
  </DomainObject.Predmet.ProtuStrankaListFormated>
  <DomainObject.Predmet.ProtuStrankaListFormatedOIB>
    <izvorni_sadrzaj>
      <item>CON MOTO za završne radove u građevinarstvu, društvo s ograničenom odgovornošću, OIB 24154899882</item>
    </izvorni_sadrzaj>
    <derivirana_varijabla naziv="DomainObject.Predmet.ProtuStrankaListFormatedOIB_1">
      <item>CON MOTO za završne radove u građevinarstvu, društvo s ograničenom odgovornošću, OIB 24154899882</item>
    </derivirana_varijabla>
  </DomainObject.Predmet.ProtuStrankaListFormatedOIB>
  <DomainObject.Predmet.ProtuStrankaListFormatedWithAdress>
    <izvorni_sadrzaj>
      <item>CON MOTO za završne radove u građevinarstvu, društvo s ograničenom odgovornošću, Borisa Papandopula 25, 21000 Split</item>
    </izvorni_sadrzaj>
    <derivirana_varijabla naziv="DomainObject.Predmet.ProtuStrankaListFormatedWithAdress_1">
      <item>CON MOTO za završne radove u građevinarstvu, društvo s ograničenom odgovornošću, Borisa Papandopula 25, 21000 Split</item>
    </derivirana_varijabla>
  </DomainObject.Predmet.ProtuStrankaListFormatedWithAdress>
  <DomainObject.Predmet.ProtuStrankaListFormatedWithAdressOIB>
    <izvorni_sadrzaj>
      <item>CON MOTO za završne radove u građevinarstvu, društvo s ograničenom odgovornošću, OIB 24154899882, Borisa Papandopula 25, 21000 Split</item>
    </izvorni_sadrzaj>
    <derivirana_varijabla naziv="DomainObject.Predmet.ProtuStrankaListFormatedWithAdressOIB_1">
      <item>CON MOTO za završne radove u građevinarstvu, društvo s ograničenom odgovornošću, OIB 24154899882, Borisa Papandopula 25, 21000 Split</item>
    </derivirana_varijabla>
  </DomainObject.Predmet.ProtuStrankaListFormatedWithAdressOIB>
  <DomainObject.Predmet.ProtuStrankaListNazivFormated>
    <izvorni_sadrzaj>
      <item>CON MOTO za završne radove u građevinarstvu, društvo s ograničenom odgovornošću</item>
    </izvorni_sadrzaj>
    <derivirana_varijabla naziv="DomainObject.Predmet.ProtuStrankaListNazivFormated_1">
      <item>CON MOTO za završne radove u građevinarstvu, društvo s ograničenom odgovornošću</item>
    </derivirana_varijabla>
  </DomainObject.Predmet.ProtuStrankaListNazivFormated>
  <DomainObject.Predmet.ProtuStrankaListNazivFormatedOIB>
    <izvorni_sadrzaj>
      <item>CON MOTO za završne radove u građevinarstvu, društvo s ograničenom odgovornošću, OIB 24154899882</item>
    </izvorni_sadrzaj>
    <derivirana_varijabla naziv="DomainObject.Predmet.ProtuStrankaListNazivFormatedOIB_1">
      <item>CON MOTO za završne radove u građevinarstvu, društvo s ograničenom odgovornošću, OIB 24154899882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 MOTO za završne radove u građevinarstvu, društvo s ograničenom odgovornošću</izvorni_sadrzaj>
    <derivirana_varijabla naziv="DomainObject.Predmet.ProtustrankaIDrugi_1">CON MOTO za završne radove u građevinarstvu,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 MOTO za završne radove u građevinarstvu, društvo s ograničenom odgovornošću, OIB 24154899882, Borisa Papandopula 25, 21000 Split</izvorni_sadrzaj>
    <derivirana_varijabla naziv="DomainObject.Predmet.ProtustrankaIDrugiAdressOIB_1">CON MOTO za završne radove u građevinarstvu, društvo s ograničenom odgovornošću, OIB 24154899882, Borisa Papandopula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CON MOTO za završne radove u građevinarstvu, društvo s ograničenom odgovornošću</item>
    </izvorni_sadrzaj>
    <derivirana_varijabla naziv="DomainObject.Predmet.SudioniciListNaziv_1">
      <item>FINANCIJSKA AGENCIJA, RC SPLIT</item>
      <item>CON MOTO za završne radove u građevinarstvu,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CON MOTO za završne radove u građevinarstvu, društvo s ograničenom odgovornošću, OIB 24154899882, Borisa Papandopula 25,21000 Split</item>
    </izvorni_sadrzaj>
    <derivirana_varijabla naziv="DomainObject.Predmet.SudioniciListAdressOIB_1">
      <item>FINANCIJSKA AGENCIJA, RC SPLIT, OIB 85821130368, Mažuranićevo šetalište 24 b,21000 Split</item>
      <item>CON MOTO za završne radove u građevinarstvu, društvo s ograničenom odgovornošću, OIB 24154899882, Borisa Papandopula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24154899882</item>
    </izvorni_sadrzaj>
    <derivirana_varijabla naziv="DomainObject.Predmet.SudioniciListNazivOIB_1">
      <item>, OIB 85821130368</item>
      <item>, OIB 24154899882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2239D-F6C6-4E9C-B839-F6C905BC34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278</properties:Words>
  <properties:Characters>1426</properties:Characters>
  <properties:Lines>41</properties:Lines>
  <properties:Paragraphs>20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2016-06-21T11:25:00Z</cp:lastPrinted>
  <dcterms:modified xmlns:xsi="http://www.w3.org/2001/XMLSchema-instance" xsi:type="dcterms:W3CDTF">2016-06-21T12:00:00Z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