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4588" w14:paraId="b234588" w:rsidRDefault="00EB3A58" w:rsidR="00EB3A58" w:rsidRPr="007435F1">
      <w:pPr>
        <w15:collapsed w:val="false"/>
        <w:rPr>
          <w:bCs/>
        </w:rPr>
      </w:pPr>
      <w:bookmarkStart w:name="_GoBack" w:id="0"/>
      <w:bookmarkEnd w:id="0"/>
      <w:r w:rsidRPr="007435F1">
        <w:rPr>
          <w:bCs/>
        </w:rPr>
        <w:t>REPUBLIKA HRVATSKA</w:t>
      </w:r>
    </w:p>
    <w:p w:rsidRDefault="00EB3A58" w:rsidR="00EB3A58" w:rsidRPr="007435F1">
      <w:r w:rsidRPr="007435F1">
        <w:rPr>
          <w:bCs/>
        </w:rPr>
        <w:t>TRGOVAČKI SUD U RIJECI</w:t>
      </w:r>
    </w:p>
    <w:p w:rsidRDefault="00EB3A58" w:rsidR="00EB3A58" w:rsidRPr="00717E05">
      <w:r w:rsidRPr="00717E05">
        <w:tab/>
      </w:r>
    </w:p>
    <w:p w:rsidRDefault="00EB3A58" w:rsidR="00EB3A58" w:rsidRPr="00717E05">
      <w:pPr>
        <w:jc w:val="center"/>
        <w:rPr>
          <w:b/>
          <w:bCs/>
        </w:rPr>
      </w:pPr>
      <w:r w:rsidRPr="00717E05">
        <w:rPr>
          <w:b/>
          <w:bCs/>
        </w:rPr>
        <w:t>Z A P I S N I K</w:t>
      </w:r>
    </w:p>
    <w:p w:rsidRDefault="00427ABE" w:rsidP="00427ABE" w:rsidR="00427ABE" w:rsidRPr="00717E05">
      <w:pPr>
        <w:jc w:val="center"/>
        <w:rPr>
          <w:b/>
          <w:bCs/>
        </w:rPr>
      </w:pPr>
      <w:r w:rsidRPr="00717E05">
        <w:rPr>
          <w:b/>
          <w:bCs/>
        </w:rPr>
        <w:t xml:space="preserve">S </w:t>
      </w:r>
      <w:r>
        <w:rPr>
          <w:b/>
          <w:bCs/>
        </w:rPr>
        <w:t xml:space="preserve">POSEBNOG </w:t>
      </w:r>
      <w:r w:rsidRPr="00717E05">
        <w:rPr>
          <w:b/>
          <w:bCs/>
        </w:rPr>
        <w:t>ISPITNOG ROČIŠTA</w:t>
      </w:r>
    </w:p>
    <w:p w:rsidRDefault="00EB3A58" w:rsidR="00EB3A58" w:rsidRPr="00717E05">
      <w:pPr>
        <w:jc w:val="center"/>
        <w:rPr>
          <w:b/>
          <w:bCs/>
        </w:rPr>
      </w:pPr>
    </w:p>
    <w:p w:rsidRDefault="008B7182" w:rsidR="00EB3A58" w:rsidRPr="00717E05">
      <w:pPr>
        <w:jc w:val="center"/>
      </w:pPr>
      <w:r>
        <w:t>o</w:t>
      </w:r>
      <w:r w:rsidR="00EB3A58" w:rsidRPr="00717E05">
        <w:t xml:space="preserve">držanog </w:t>
      </w:r>
      <w:r w:rsidR="00427ABE">
        <w:t>11</w:t>
      </w:r>
      <w:r w:rsidR="00C73B4E">
        <w:t xml:space="preserve">. </w:t>
      </w:r>
      <w:r w:rsidR="00427ABE">
        <w:t xml:space="preserve">studenoga </w:t>
      </w:r>
      <w:r w:rsidR="00577990" w:rsidRPr="00717E05">
        <w:t>201</w:t>
      </w:r>
      <w:r w:rsidR="00D26095">
        <w:t>5</w:t>
      </w:r>
      <w:r w:rsidR="00EB3A58" w:rsidRPr="00717E05">
        <w:t>. na Trgovačkom sudu u Rijeci,</w:t>
      </w:r>
    </w:p>
    <w:p w:rsidRDefault="00EB3A58" w:rsidP="00170EDD" w:rsidR="00B67B01" w:rsidRPr="00717E05">
      <w:pPr>
        <w:jc w:val="center"/>
        <w:rPr>
          <w:b/>
          <w:bCs/>
        </w:rPr>
      </w:pPr>
      <w:r w:rsidRPr="00717E05">
        <w:t>u stečajnom predmetu nad stečajnim dužnikom</w:t>
      </w:r>
      <w:r w:rsidR="00B67B01" w:rsidRPr="00717E05">
        <w:t xml:space="preserve"> </w:t>
      </w:r>
      <w:r w:rsidR="00E5553E">
        <w:t>TIPOGRAFIJA d.d. Umag, Joakima Rakovca 9</w:t>
      </w:r>
      <w:r w:rsidR="00AE14D2">
        <w:t xml:space="preserve">, OIB: </w:t>
      </w:r>
      <w:r w:rsidR="00E5553E" w:rsidRPr="00E5553E">
        <w:t>57418678510</w:t>
      </w:r>
    </w:p>
    <w:p w:rsidRDefault="00EB3A58" w:rsidR="00EB3A58" w:rsidRPr="00717E05">
      <w:pPr>
        <w:jc w:val="center"/>
      </w:pPr>
    </w:p>
    <w:p w:rsidRDefault="00EB3A58" w:rsidR="00EB3A58" w:rsidRPr="00717E05">
      <w:pPr>
        <w:jc w:val="both"/>
      </w:pPr>
      <w:r w:rsidRPr="00717E05">
        <w:t>OD SUDA NAZOČNI:</w:t>
      </w:r>
    </w:p>
    <w:p w:rsidRDefault="00D26095" w:rsidR="00EB3A58" w:rsidRPr="00717E05">
      <w:pPr>
        <w:jc w:val="both"/>
      </w:pPr>
      <w:r>
        <w:t>Ema Brdovčak</w:t>
      </w:r>
      <w:r w:rsidR="00EB3A58" w:rsidRPr="00717E05">
        <w:t>, stečajn</w:t>
      </w:r>
      <w:r>
        <w:t>a</w:t>
      </w:r>
      <w:r w:rsidR="00EB3A58" w:rsidRPr="00717E05">
        <w:t xml:space="preserve"> su</w:t>
      </w:r>
      <w:r>
        <w:t>tkinja</w:t>
      </w:r>
    </w:p>
    <w:p w:rsidRDefault="00170EDD" w:rsidR="00EB3A58" w:rsidRPr="00717E05">
      <w:pPr>
        <w:jc w:val="both"/>
      </w:pPr>
      <w:r>
        <w:t>Renata Valić</w:t>
      </w:r>
      <w:r w:rsidR="00EB3A58" w:rsidRPr="00717E05">
        <w:t>, zapisničar</w:t>
      </w:r>
    </w:p>
    <w:p w:rsidRDefault="00170EDD" w:rsidR="00170EDD" w:rsidRPr="00717E05">
      <w:pPr>
        <w:jc w:val="both"/>
      </w:pPr>
    </w:p>
    <w:p w:rsidRDefault="008B7182" w:rsidP="008B7182" w:rsidR="00EB3A58" w:rsidRPr="00717E05">
      <w:r>
        <w:t>Počet</w:t>
      </w:r>
      <w:r w:rsidR="00EB3A58" w:rsidRPr="00717E05">
        <w:t xml:space="preserve">ak u </w:t>
      </w:r>
      <w:r w:rsidR="00427ABE">
        <w:t>11</w:t>
      </w:r>
      <w:r w:rsidR="00170EDD">
        <w:t>:</w:t>
      </w:r>
      <w:r w:rsidR="00427ABE">
        <w:t>15</w:t>
      </w:r>
      <w:r w:rsidR="00EB3A58" w:rsidRPr="00717E05">
        <w:t xml:space="preserve"> sati.</w:t>
      </w:r>
    </w:p>
    <w:p w:rsidRDefault="00EB3A58" w:rsidR="00EB3A58" w:rsidRPr="00717E05">
      <w:pPr>
        <w:jc w:val="both"/>
      </w:pPr>
    </w:p>
    <w:p w:rsidRDefault="00625AEF" w:rsidP="00AE14D2" w:rsidR="00625AEF">
      <w:pPr>
        <w:jc w:val="both"/>
      </w:pPr>
    </w:p>
    <w:p w:rsidRDefault="00B335AE" w:rsidR="00A438CC">
      <w:pPr>
        <w:jc w:val="both"/>
      </w:pPr>
      <w:r>
        <w:tab/>
        <w:t>Utvrđuje se da se u spisu nalazi podnesak stečajne upraviteljice kojim predlaže da se današnje ročište održi u njenoj odsutnosti.</w:t>
      </w:r>
    </w:p>
    <w:p w:rsidRDefault="00A438CC" w:rsidR="00A438CC">
      <w:pPr>
        <w:jc w:val="both"/>
      </w:pPr>
    </w:p>
    <w:p w:rsidRDefault="00B335AE" w:rsidR="00B335AE">
      <w:pPr>
        <w:jc w:val="both"/>
      </w:pPr>
    </w:p>
    <w:p w:rsidRDefault="00783537" w:rsidP="00783537" w:rsidR="00621FCA" w:rsidRPr="00621FCA">
      <w:pPr>
        <w:numPr>
          <w:ilvl w:val="12"/>
          <w:numId w:val="0"/>
        </w:numPr>
        <w:jc w:val="both"/>
        <w:rPr>
          <w:bCs/>
        </w:rPr>
      </w:pPr>
      <w:r w:rsidRPr="00621FCA">
        <w:rPr>
          <w:bCs/>
        </w:rPr>
        <w:t xml:space="preserve">Sud donosi </w:t>
      </w:r>
    </w:p>
    <w:p w:rsidRDefault="00615310" w:rsidP="00621FCA" w:rsidR="00783537" w:rsidRPr="00621FCA">
      <w:pPr>
        <w:numPr>
          <w:ilvl w:val="12"/>
          <w:numId w:val="0"/>
        </w:numPr>
        <w:jc w:val="center"/>
        <w:rPr>
          <w:bCs/>
        </w:rPr>
      </w:pPr>
      <w:r>
        <w:rPr>
          <w:bCs/>
        </w:rPr>
        <w:t>Rješenje</w:t>
      </w:r>
    </w:p>
    <w:p w:rsidRDefault="00783537" w:rsidP="00783537" w:rsidR="00783537">
      <w:pPr>
        <w:numPr>
          <w:ilvl w:val="12"/>
          <w:numId w:val="0"/>
        </w:numPr>
        <w:jc w:val="both"/>
        <w:rPr>
          <w:b/>
          <w:bCs/>
        </w:rPr>
      </w:pPr>
    </w:p>
    <w:p w:rsidRDefault="00615310" w:rsidP="00615310" w:rsidR="00615310" w:rsidRPr="00615310">
      <w:pPr>
        <w:pStyle w:val="Odlomakpopisa"/>
        <w:numPr>
          <w:ilvl w:val="0"/>
          <w:numId w:val="8"/>
        </w:numPr>
        <w:jc w:val="both"/>
        <w:rPr>
          <w:bCs/>
        </w:rPr>
      </w:pPr>
      <w:r w:rsidRPr="00615310">
        <w:rPr>
          <w:bCs/>
        </w:rPr>
        <w:t>Današnje ročište neće se održati</w:t>
      </w:r>
      <w:r w:rsidR="003D2701">
        <w:rPr>
          <w:bCs/>
        </w:rPr>
        <w:t>.</w:t>
      </w:r>
    </w:p>
    <w:p w:rsidRDefault="00615310" w:rsidP="00783537" w:rsidR="00615310">
      <w:pPr>
        <w:numPr>
          <w:ilvl w:val="12"/>
          <w:numId w:val="0"/>
        </w:numPr>
        <w:jc w:val="both"/>
        <w:rPr>
          <w:bCs/>
        </w:rPr>
      </w:pPr>
    </w:p>
    <w:p w:rsidRDefault="00615310" w:rsidP="00615310" w:rsidR="00615310">
      <w:pPr>
        <w:pStyle w:val="Odlomakpopisa"/>
        <w:numPr>
          <w:ilvl w:val="0"/>
          <w:numId w:val="8"/>
        </w:numPr>
        <w:jc w:val="both"/>
        <w:rPr>
          <w:bCs/>
        </w:rPr>
      </w:pPr>
      <w:r w:rsidRPr="00615310">
        <w:rPr>
          <w:bCs/>
        </w:rPr>
        <w:t xml:space="preserve">Posebno ispitno ročište </w:t>
      </w:r>
      <w:r>
        <w:rPr>
          <w:bCs/>
        </w:rPr>
        <w:t>vjerovnika na kojem će se ispitati naknadno prijavljene tražbine određuje se za 18. siječnja 2016. u 10,30.</w:t>
      </w:r>
    </w:p>
    <w:p w:rsidRDefault="00615310" w:rsidP="00615310" w:rsidR="00615310" w:rsidRPr="00615310">
      <w:pPr>
        <w:pStyle w:val="Odlomakpopisa"/>
        <w:rPr>
          <w:bCs/>
        </w:rPr>
      </w:pPr>
    </w:p>
    <w:p w:rsidRDefault="00615310" w:rsidP="00615310" w:rsidR="00615310" w:rsidRPr="00615310">
      <w:pPr>
        <w:pStyle w:val="Odlomakpopisa"/>
        <w:jc w:val="both"/>
        <w:rPr>
          <w:bCs/>
        </w:rPr>
      </w:pPr>
    </w:p>
    <w:p w:rsidRDefault="00C83E49" w:rsidP="008B7182" w:rsidR="00C83E49">
      <w:pPr>
        <w:jc w:val="center"/>
        <w:rPr>
          <w:bCs/>
        </w:rPr>
      </w:pPr>
    </w:p>
    <w:p w:rsidRDefault="008B7182" w:rsidP="008B7182" w:rsidR="008B7182" w:rsidRPr="00275CCC">
      <w:pPr>
        <w:jc w:val="center"/>
        <w:rPr>
          <w:bCs/>
        </w:rPr>
      </w:pPr>
      <w:r>
        <w:rPr>
          <w:bCs/>
        </w:rPr>
        <w:t>Stečajn</w:t>
      </w:r>
      <w:r w:rsidR="00C83E49">
        <w:rPr>
          <w:bCs/>
        </w:rPr>
        <w:t>a</w:t>
      </w:r>
      <w:r>
        <w:rPr>
          <w:bCs/>
        </w:rPr>
        <w:t xml:space="preserve"> su</w:t>
      </w:r>
      <w:r w:rsidR="00C83E49">
        <w:rPr>
          <w:bCs/>
        </w:rPr>
        <w:t>tkinja</w:t>
      </w:r>
    </w:p>
    <w:p w:rsidRDefault="008B7182" w:rsidP="008B7182" w:rsidR="008B7182">
      <w:pPr>
        <w:jc w:val="center"/>
        <w:rPr>
          <w:bCs/>
        </w:rPr>
      </w:pPr>
    </w:p>
    <w:p w:rsidRDefault="00C83E49" w:rsidP="008B7182" w:rsidR="00C83E49" w:rsidRPr="00275CCC">
      <w:pPr>
        <w:jc w:val="center"/>
        <w:rPr>
          <w:bCs/>
        </w:rPr>
      </w:pPr>
    </w:p>
    <w:p w:rsidRDefault="008B7182" w:rsidP="008B7182" w:rsidR="008B7182">
      <w:pPr>
        <w:jc w:val="center"/>
        <w:rPr>
          <w:bCs/>
        </w:rPr>
      </w:pPr>
      <w:r w:rsidRPr="00275CCC">
        <w:rPr>
          <w:bCs/>
        </w:rPr>
        <w:t>Zapisničar</w:t>
      </w:r>
    </w:p>
    <w:p w:rsidRDefault="008B7182" w:rsidP="00615310" w:rsidR="00615310">
      <w:r>
        <w:rPr>
          <w:bCs/>
        </w:rPr>
        <w:t>Stečajni upravitelj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</w:t>
      </w:r>
      <w:r w:rsidR="00615310">
        <w:rPr>
          <w:bCs/>
        </w:rPr>
        <w:t>Stečajni vjerovnici:</w:t>
      </w:r>
    </w:p>
    <w:p w:rsidRDefault="008B7182" w:rsidP="008B7182" w:rsidR="008B7182">
      <w:pPr>
        <w:jc w:val="both"/>
        <w:rPr>
          <w:bCs/>
        </w:rPr>
      </w:pPr>
    </w:p>
    <w:p w:rsidRDefault="008B7182" w:rsidP="008B7182" w:rsidR="008B7182"/>
    <w:p w:rsidRDefault="00EB3A58" w:rsidR="00EB3A58" w:rsidRPr="00717E05"/>
    <w:p w:rsidRDefault="00EB3A58" w:rsidR="00EB3A58"/>
    <w:p w:rsidRDefault="006F6223" w:rsidR="006F6223"/>
    <w:p w:rsidRDefault="006F6223" w:rsidR="006F6223" w:rsidRPr="00717E05"/>
    <w:sectPr w:rsidR="006F6223" w:rsidRPr="00717E0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284" w:rsidR="00E95284">
      <w:r>
        <w:separator/>
      </w:r>
    </w:p>
  </w:endnote>
  <w:endnote w:id="0" w:type="continuationSeparator">
    <w:p w:rsidRDefault="00E95284" w:rsidR="00E95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D6A" w:rsidP="00E1199E" w:rsidR="00E33D6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D6A" w:rsidR="00E33D6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095" w:rsidR="00D26095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C0141">
      <w:rPr>
        <w:noProof/>
      </w:rPr>
      <w:t>1</w:t>
    </w:r>
    <w:r>
      <w:fldChar w:fldCharType="end"/>
    </w:r>
  </w:p>
  <w:p w:rsidRDefault="00E33D6A" w:rsidR="00E33D6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284" w:rsidR="00E95284">
      <w:r>
        <w:separator/>
      </w:r>
    </w:p>
  </w:footnote>
  <w:footnote w:id="0" w:type="continuationSeparator">
    <w:p w:rsidRDefault="00E95284" w:rsidR="00E952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321" w:rsidR="00431321">
    <w:pPr>
      <w:pStyle w:val="Zaglavlje"/>
    </w:pPr>
    <w:r>
      <w:tab/>
    </w:r>
    <w:r>
      <w:tab/>
      <w:t>8 St-105/14-</w:t>
    </w:r>
    <w:r w:rsidR="00427ABE">
      <w:t>5</w:t>
    </w:r>
    <w:r w:rsidR="00B335AE">
      <w:t>8</w:t>
    </w:r>
  </w:p>
  <w:p w:rsidRDefault="00717E05" w:rsidP="00717E05" w:rsidR="00717E05" w:rsidRPr="00C73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04CB"/>
    <w:multiLevelType w:val="hybridMultilevel"/>
    <w:tmpl w:val="19CE3FCC"/>
    <w:lvl w:tplc="7E7CCA5E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BE49FB"/>
    <w:multiLevelType w:val="hybridMultilevel"/>
    <w:tmpl w:val="D01E8C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E14761"/>
    <w:multiLevelType w:val="hybridMultilevel"/>
    <w:tmpl w:val="9F4A8C60"/>
    <w:lvl w:tplc="DCD8C6E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1A0A37B7"/>
    <w:multiLevelType w:val="hybridMultilevel"/>
    <w:tmpl w:val="A2A04A82"/>
    <w:lvl w:tplc="2334F17C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29B77963"/>
    <w:multiLevelType w:val="hybridMultilevel"/>
    <w:tmpl w:val="8EAE3B16"/>
    <w:lvl w:tplc="04A0C91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43C728D"/>
    <w:multiLevelType w:val="hybridMultilevel"/>
    <w:tmpl w:val="D01E8C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876996"/>
    <w:multiLevelType w:val="hybridMultilevel"/>
    <w:tmpl w:val="4002F06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0636"/>
    <w:rsid w:val="000040E4"/>
    <w:rsid w:val="000074C4"/>
    <w:rsid w:val="000176AD"/>
    <w:rsid w:val="000506EB"/>
    <w:rsid w:val="00054D9C"/>
    <w:rsid w:val="000612CF"/>
    <w:rsid w:val="000A124B"/>
    <w:rsid w:val="0012096C"/>
    <w:rsid w:val="0012634B"/>
    <w:rsid w:val="00130397"/>
    <w:rsid w:val="0013059E"/>
    <w:rsid w:val="00146922"/>
    <w:rsid w:val="001562F3"/>
    <w:rsid w:val="00170EDD"/>
    <w:rsid w:val="00175639"/>
    <w:rsid w:val="00175D83"/>
    <w:rsid w:val="00180A2F"/>
    <w:rsid w:val="00183821"/>
    <w:rsid w:val="00186020"/>
    <w:rsid w:val="001A26E4"/>
    <w:rsid w:val="001A6A47"/>
    <w:rsid w:val="001C6C17"/>
    <w:rsid w:val="001C7E94"/>
    <w:rsid w:val="001E7EE3"/>
    <w:rsid w:val="002110DA"/>
    <w:rsid w:val="002370DB"/>
    <w:rsid w:val="00244C24"/>
    <w:rsid w:val="00246E35"/>
    <w:rsid w:val="002510FC"/>
    <w:rsid w:val="002A53FF"/>
    <w:rsid w:val="002B1DD5"/>
    <w:rsid w:val="002C2301"/>
    <w:rsid w:val="002D33C8"/>
    <w:rsid w:val="002E059F"/>
    <w:rsid w:val="002E20F3"/>
    <w:rsid w:val="002F0EEB"/>
    <w:rsid w:val="00320FFC"/>
    <w:rsid w:val="003479A9"/>
    <w:rsid w:val="00377B5A"/>
    <w:rsid w:val="003A4631"/>
    <w:rsid w:val="003D2701"/>
    <w:rsid w:val="003E40CA"/>
    <w:rsid w:val="003F2B33"/>
    <w:rsid w:val="003F5A38"/>
    <w:rsid w:val="0040708D"/>
    <w:rsid w:val="004078DE"/>
    <w:rsid w:val="00427ABE"/>
    <w:rsid w:val="00431321"/>
    <w:rsid w:val="00460EDA"/>
    <w:rsid w:val="00496F58"/>
    <w:rsid w:val="004B0CE2"/>
    <w:rsid w:val="004C0141"/>
    <w:rsid w:val="004E7F58"/>
    <w:rsid w:val="005008FF"/>
    <w:rsid w:val="005024C6"/>
    <w:rsid w:val="0050663F"/>
    <w:rsid w:val="00577990"/>
    <w:rsid w:val="0058079B"/>
    <w:rsid w:val="00584990"/>
    <w:rsid w:val="00593515"/>
    <w:rsid w:val="00607425"/>
    <w:rsid w:val="00615310"/>
    <w:rsid w:val="00621FCA"/>
    <w:rsid w:val="00622C0B"/>
    <w:rsid w:val="0062454D"/>
    <w:rsid w:val="0062497B"/>
    <w:rsid w:val="00625AEF"/>
    <w:rsid w:val="0067417F"/>
    <w:rsid w:val="00677EAE"/>
    <w:rsid w:val="0069373A"/>
    <w:rsid w:val="006A0945"/>
    <w:rsid w:val="006C699C"/>
    <w:rsid w:val="006D3E72"/>
    <w:rsid w:val="006F6223"/>
    <w:rsid w:val="007129A8"/>
    <w:rsid w:val="00717E05"/>
    <w:rsid w:val="00727ABD"/>
    <w:rsid w:val="007435F1"/>
    <w:rsid w:val="00747237"/>
    <w:rsid w:val="00752787"/>
    <w:rsid w:val="00757FD4"/>
    <w:rsid w:val="00783537"/>
    <w:rsid w:val="007865CC"/>
    <w:rsid w:val="007A0E4A"/>
    <w:rsid w:val="007A3C87"/>
    <w:rsid w:val="007D21CF"/>
    <w:rsid w:val="007E5F60"/>
    <w:rsid w:val="008010B5"/>
    <w:rsid w:val="00830383"/>
    <w:rsid w:val="008328B8"/>
    <w:rsid w:val="00832C12"/>
    <w:rsid w:val="00843281"/>
    <w:rsid w:val="00850908"/>
    <w:rsid w:val="00892A56"/>
    <w:rsid w:val="00896598"/>
    <w:rsid w:val="008A6E09"/>
    <w:rsid w:val="008B5B7A"/>
    <w:rsid w:val="008B7182"/>
    <w:rsid w:val="008D7175"/>
    <w:rsid w:val="00934653"/>
    <w:rsid w:val="00941821"/>
    <w:rsid w:val="009617EE"/>
    <w:rsid w:val="009C1151"/>
    <w:rsid w:val="00A17654"/>
    <w:rsid w:val="00A22ECE"/>
    <w:rsid w:val="00A331C2"/>
    <w:rsid w:val="00A438CC"/>
    <w:rsid w:val="00AD341A"/>
    <w:rsid w:val="00AD765D"/>
    <w:rsid w:val="00AE14D2"/>
    <w:rsid w:val="00AF1C90"/>
    <w:rsid w:val="00B308BA"/>
    <w:rsid w:val="00B335AE"/>
    <w:rsid w:val="00B37FD0"/>
    <w:rsid w:val="00B46635"/>
    <w:rsid w:val="00B67B01"/>
    <w:rsid w:val="00B72B3C"/>
    <w:rsid w:val="00B821B8"/>
    <w:rsid w:val="00B9175C"/>
    <w:rsid w:val="00BA0A61"/>
    <w:rsid w:val="00BD4F6C"/>
    <w:rsid w:val="00BE5601"/>
    <w:rsid w:val="00C73B4E"/>
    <w:rsid w:val="00C74B25"/>
    <w:rsid w:val="00C76B31"/>
    <w:rsid w:val="00C83E49"/>
    <w:rsid w:val="00C84751"/>
    <w:rsid w:val="00C85641"/>
    <w:rsid w:val="00C87A8A"/>
    <w:rsid w:val="00C93FC5"/>
    <w:rsid w:val="00CA5966"/>
    <w:rsid w:val="00CB5E38"/>
    <w:rsid w:val="00CD7EF2"/>
    <w:rsid w:val="00CE053F"/>
    <w:rsid w:val="00CE47B8"/>
    <w:rsid w:val="00CE5244"/>
    <w:rsid w:val="00D1276D"/>
    <w:rsid w:val="00D169EB"/>
    <w:rsid w:val="00D26095"/>
    <w:rsid w:val="00D65E1E"/>
    <w:rsid w:val="00DA5FFF"/>
    <w:rsid w:val="00DB00A0"/>
    <w:rsid w:val="00DD2079"/>
    <w:rsid w:val="00DD2C1A"/>
    <w:rsid w:val="00DD6438"/>
    <w:rsid w:val="00DE1F66"/>
    <w:rsid w:val="00E1199E"/>
    <w:rsid w:val="00E33D6A"/>
    <w:rsid w:val="00E3482F"/>
    <w:rsid w:val="00E37CAA"/>
    <w:rsid w:val="00E50636"/>
    <w:rsid w:val="00E51061"/>
    <w:rsid w:val="00E5553E"/>
    <w:rsid w:val="00E627F9"/>
    <w:rsid w:val="00E92BD1"/>
    <w:rsid w:val="00E95284"/>
    <w:rsid w:val="00EB3A58"/>
    <w:rsid w:val="00F01484"/>
    <w:rsid w:val="00F07591"/>
    <w:rsid w:val="00F111FA"/>
    <w:rsid w:val="00F50699"/>
    <w:rsid w:val="00F624E9"/>
    <w:rsid w:val="00F67FA2"/>
    <w:rsid w:val="00FD6AAD"/>
    <w:rsid w:val="00FF0BAB"/>
    <w:rsid w:val="00FF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0D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link w:val="ZaglavljeChar"/>
    <w:uiPriority w:val="99"/>
    <w:rsid w:val="00717E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26095"/>
    <w:rPr>
      <w:sz w:val="24"/>
      <w:szCs w:val="24"/>
    </w:rPr>
  </w:style>
  <w:style w:styleId="Tijeloteksta" w:type="paragraph">
    <w:name w:val="Body Text"/>
    <w:basedOn w:val="Normal"/>
    <w:link w:val="TijelotekstaChar"/>
    <w:rsid w:val="008B718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Cs w:val="20"/>
    </w:rPr>
  </w:style>
  <w:style w:customStyle="true" w:styleId="TijelotekstaChar" w:type="character">
    <w:name w:val="Tijelo teksta Char"/>
    <w:basedOn w:val="Zadanifontodlomka"/>
    <w:link w:val="Tijeloteksta"/>
    <w:rsid w:val="008B7182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83E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008FF"/>
    <w:rPr>
      <w:sz w:val="24"/>
      <w:szCs w:val="24"/>
    </w:rPr>
  </w:style>
  <w:style w:styleId="Tekstbalonia" w:type="paragraph">
    <w:name w:val="Balloon Text"/>
    <w:basedOn w:val="Normal"/>
    <w:link w:val="TekstbaloniaChar"/>
    <w:rsid w:val="005008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08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0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14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14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14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14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0D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link w:val="ZaglavljeChar"/>
    <w:uiPriority w:val="99"/>
    <w:rsid w:val="00717E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26095"/>
    <w:rPr>
      <w:sz w:val="24"/>
      <w:szCs w:val="24"/>
    </w:rPr>
  </w:style>
  <w:style w:styleId="Tijeloteksta" w:type="paragraph">
    <w:name w:val="Body Text"/>
    <w:basedOn w:val="Normal"/>
    <w:link w:val="TijelotekstaChar"/>
    <w:rsid w:val="008B718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customStyle="1" w:styleId="TijelotekstaChar" w:type="character">
    <w:name w:val="Tijelo teksta Char"/>
    <w:basedOn w:val="Zadanifontodlomka"/>
    <w:link w:val="Tijeloteksta"/>
    <w:rsid w:val="008B7182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83E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008FF"/>
    <w:rPr>
      <w:sz w:val="24"/>
      <w:szCs w:val="24"/>
    </w:rPr>
  </w:style>
  <w:style w:styleId="Tekstbalonia" w:type="paragraph">
    <w:name w:val="Balloon Text"/>
    <w:basedOn w:val="Normal"/>
    <w:link w:val="TekstbaloniaChar"/>
    <w:rsid w:val="005008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08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0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14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14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14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14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6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59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1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06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601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789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5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406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27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42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043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23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29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4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667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1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25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40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02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35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16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811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07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108</izvorni_sadrzaj>
    <derivirana_varijabla naziv="DomainObject.Prostorija.Naziv_1">Soba 108</derivirana_varijabla>
  </DomainObject.Prostorija.Naziv>
  <DomainObject.Prostorija.Oznaka>
    <izvorni_sadrzaj>108</izvorni_sadrzaj>
    <derivirana_varijabla naziv="DomainObject.Prostorija.Oznaka_1">108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studenog 2015.</izvorni_sadrzaj>
    <derivirana_varijabla naziv="DomainObject.PlaniraniZavrsetakDatum_1">11. studenog 2015.</derivirana_varijabla>
  </DomainObject.PlaniraniZavrsetakDatum>
  <DomainObject.PlaniraniPocetakDatum>
    <izvorni_sadrzaj>11. studenog 2015.</izvorni_sadrzaj>
    <derivirana_varijabla naziv="DomainObject.PlaniraniPocetakDatum_1">11. studenog 2015.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>
      <item>TIPOGRAFIJA d.d.  Umag</item>
    </izvorni_sadrzaj>
    <derivirana_varijabla naziv="DomainObject.UcesnikSudskeRadnjeListNaziv_1">
      <item>TIPOGRAFIJA d.d.  Umag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TIPOGRAFIJA d.d.  Umag</izvorni_sadrzaj>
    <derivirana_varijabla naziv="DomainObject.Predmet.ProtustrankaFormated_1">  TIPOGRAFIJA d.d.  Umag</derivirana_varijabla>
  </DomainObject.Predmet.ProtustrankaFormated>
  <DomainObject.Predmet.ProtustrankaFormatedOIB>
    <izvorni_sadrzaj>  TIPOGRAFIJA d.d.  Umag, OIB 57418678510</izvorni_sadrzaj>
    <derivirana_varijabla naziv="DomainObject.Predmet.ProtustrankaFormatedOIB_1">  TIPOGRAFIJA d.d.  Umag, OIB 57418678510</derivirana_varijabla>
  </DomainObject.Predmet.ProtustrankaFormatedOIB>
  <DomainObject.Predmet.ProtustrankaFormatedWithAdress>
    <izvorni_sadrzaj> TIPOGRAFIJA d.d.  Umag, Joakima Rakovca 9, 52470 Umag</izvorni_sadrzaj>
    <derivirana_varijabla naziv="DomainObject.Predmet.ProtustrankaFormatedWithAdress_1"> TIPOGRAFIJA d.d.  Umag, Joakima Rakovca 9, 52470 Umag</derivirana_varijabla>
  </DomainObject.Predmet.ProtustrankaFormatedWithAdress>
  <DomainObject.Predmet.ProtustrankaFormatedWithAdressOIB>
    <izvorni_sadrzaj> TIPOGRAFIJA d.d.  Umag, OIB 57418678510, Joakima Rakovca 9, 52470 Umag</izvorni_sadrzaj>
    <derivirana_varijabla naziv="DomainObject.Predmet.ProtustrankaFormatedWithAdressOIB_1"> TIPOGRAFIJA d.d.  Umag, OIB 57418678510, Joakima Rakovca 9, 52470 Umag</derivirana_varijabla>
  </DomainObject.Predmet.ProtustrankaFormatedWithAdressOIB>
  <DomainObject.Predmet.ProtustrankaWithAdress>
    <izvorni_sadrzaj>TIPOGRAFIJA d.d.  Umag Joakima Rakovca 9, 52470 Umag</izvorni_sadrzaj>
    <derivirana_varijabla naziv="DomainObject.Predmet.ProtustrankaWithAdress_1">TIPOGRAFIJA d.d.  Umag Joakima Rakovca 9, 52470 Umag</derivirana_varijabla>
  </DomainObject.Predmet.ProtustrankaWithAdress>
  <DomainObject.Predmet.ProtustrankaWithAdressOIB>
    <izvorni_sadrzaj>TIPOGRAFIJA d.d.  Umag, OIB 57418678510, Joakima Rakovca 9, 52470 Umag</izvorni_sadrzaj>
    <derivirana_varijabla naziv="DomainObject.Predmet.ProtustrankaWithAdressOIB_1">TIPOGRAFIJA d.d.  Umag, OIB 57418678510, Joakima Rakovca 9, 52470 Umag</derivirana_varijabla>
  </DomainObject.Predmet.ProtustrankaWithAdressOIB>
  <DomainObject.Predmet.ProtustrankaNazivFormated>
    <izvorni_sadrzaj>TIPOGRAFIJA d.d.  Umag</izvorni_sadrzaj>
    <derivirana_varijabla naziv="DomainObject.Predmet.ProtustrankaNazivFormated_1">TIPOGRAFIJA d.d.  Umag</derivirana_varijabla>
  </DomainObject.Predmet.ProtustrankaNazivFormated>
  <DomainObject.Predmet.ProtustrankaNazivFormatedOIB>
    <izvorni_sadrzaj>TIPOGRAFIJA d.d.  Umag, OIB 57418678510</izvorni_sadrzaj>
    <derivirana_varijabla naziv="DomainObject.Predmet.ProtustrankaNazivFormatedOIB_1">TIPOGRAFIJA d.d.  Umag, OIB 57418678510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Tatjana Popić</izvorni_sadrzaj>
    <derivirana_varijabla naziv="DomainObject.Predmet.StrankaFormated_1">  FINA  Pula; Tatjana Popić</derivirana_varijabla>
  </DomainObject.Predmet.StrankaFormated>
  <DomainObject.Predmet.StrankaFormatedOIB>
    <izvorni_sadrzaj>  FINA  Pula, OIB 85821130368; Tatjana Popić</izvorni_sadrzaj>
    <derivirana_varijabla naziv="DomainObject.Predmet.StrankaFormatedOIB_1">  FINA  Pula, OIB 85821130368; Tatjana Popić</derivirana_varijabla>
  </DomainObject.Predmet.StrankaFormatedOIB>
  <DomainObject.Predmet.StrankaFormatedWithAdress>
    <izvorni_sadrzaj> FINA  Pula, Giardini 5, 52100 Pula; Tatjana Popić</izvorni_sadrzaj>
    <derivirana_varijabla naziv="DomainObject.Predmet.StrankaFormatedWithAdress_1"> FINA  Pula, Giardini 5, 52100 Pula; Tatjana Popić</derivirana_varijabla>
  </DomainObject.Predmet.StrankaFormatedWithAdress>
  <DomainObject.Predmet.StrankaFormatedWithAdressOIB>
    <izvorni_sadrzaj> FINA  Pula, OIB 85821130368, Giardini 5, 52100 Pula; Tatjana Popić</izvorni_sadrzaj>
    <derivirana_varijabla naziv="DomainObject.Predmet.StrankaFormatedWithAdressOIB_1"> FINA  Pula, OIB 85821130368, Giardini 5, 52100 Pula; Tatjana Popić</derivirana_varijabla>
  </DomainObject.Predmet.StrankaFormatedWithAdressOIB>
  <DomainObject.Predmet.StrankaWithAdress>
    <izvorni_sadrzaj>FINA  Pula Giardini 5,52100 Pula,Tatjana Popić </izvorni_sadrzaj>
    <derivirana_varijabla naziv="DomainObject.Predmet.StrankaWithAdress_1">FINA  Pula Giardini 5,52100 Pula,Tatjana Popić </derivirana_varijabla>
  </DomainObject.Predmet.StrankaWithAdress>
  <DomainObject.Predmet.StrankaWithAdressOIB>
    <izvorni_sadrzaj>FINA  Pula, OIB 85821130368, Giardini 5,52100 Pula,Tatjana Popić</izvorni_sadrzaj>
    <derivirana_varijabla naziv="DomainObject.Predmet.StrankaWithAdressOIB_1">FINA  Pula, OIB 85821130368, Giardini 5,52100 Pula,Tatjana Popić</derivirana_varijabla>
  </DomainObject.Predmet.StrankaWithAdressOIB>
  <DomainObject.Predmet.StrankaNazivFormated>
    <izvorni_sadrzaj>FINA  Pula,Tatjana Popić</izvorni_sadrzaj>
    <derivirana_varijabla naziv="DomainObject.Predmet.StrankaNazivFormated_1">FINA  Pula,Tatjana Popić</derivirana_varijabla>
  </DomainObject.Predmet.StrankaNazivFormated>
  <DomainObject.Predmet.StrankaNazivFormatedOIB>
    <izvorni_sadrzaj>FINA  Pula, OIB 85821130368,Tatjana Popić</izvorni_sadrzaj>
    <derivirana_varijabla naziv="DomainObject.Predmet.StrankaNazivFormatedOIB_1">FINA  Pula, OIB 85821130368,Tatjana Popić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  <item>Tatjana Popić</item>
    </izvorni_sadrzaj>
    <derivirana_varijabla naziv="DomainObject.Predmet.StrankaListFormated_1">
      <item>FINA  Pula</item>
      <item>Tatjana Popić</item>
    </derivirana_varijabla>
  </DomainObject.Predmet.StrankaListFormated>
  <DomainObject.Predmet.StrankaListFormatedOIB>
    <izvorni_sadrzaj>
      <item>FINA  Pula, OIB 85821130368</item>
      <item>Tatjana Popić</item>
    </izvorni_sadrzaj>
    <derivirana_varijabla naziv="DomainObject.Predmet.StrankaListFormatedOIB_1">
      <item>FINA  Pula, OIB 85821130368</item>
      <item>Tatjana Popić</item>
    </derivirana_varijabla>
  </DomainObject.Predmet.StrankaListFormatedOIB>
  <DomainObject.Predmet.StrankaListFormatedWithAdress>
    <izvorni_sadrzaj>
      <item>FINA  Pula, Giardini 5, 52100 Pula</item>
      <item>Tatjana Popić</item>
    </izvorni_sadrzaj>
    <derivirana_varijabla naziv="DomainObject.Predmet.StrankaListFormatedWithAdress_1">
      <item>FINA  Pula, Giardini 5, 52100 Pula</item>
      <item>Tatjana Popić</item>
    </derivirana_varijabla>
  </DomainObject.Predmet.StrankaListFormatedWithAdress>
  <DomainObject.Predmet.StrankaListFormatedWithAdressOIB>
    <izvorni_sadrzaj>
      <item>FINA  Pula, OIB 85821130368, Giardini 5, 52100 Pula</item>
      <item>Tatjana Popić</item>
    </izvorni_sadrzaj>
    <derivirana_varijabla naziv="DomainObject.Predmet.StrankaListFormatedWithAdressOIB_1">
      <item>FINA  Pula, OIB 85821130368, Giardini 5, 52100 Pula</item>
      <item>Tatjana Popić</item>
    </derivirana_varijabla>
  </DomainObject.Predmet.StrankaListFormatedWithAdressOIB>
  <DomainObject.Predmet.StrankaListNazivFormated>
    <izvorni_sadrzaj>
      <item>FINA  Pula</item>
      <item>Tatjana Popić</item>
    </izvorni_sadrzaj>
    <derivirana_varijabla naziv="DomainObject.Predmet.StrankaListNazivFormated_1">
      <item>FINA  Pula</item>
      <item>Tatjana Popić</item>
    </derivirana_varijabla>
  </DomainObject.Predmet.StrankaListNazivFormated>
  <DomainObject.Predmet.StrankaListNazivFormatedOIB>
    <izvorni_sadrzaj>
      <item>FINA  Pula, OIB 85821130368</item>
      <item>Tatjana Popić</item>
    </izvorni_sadrzaj>
    <derivirana_varijabla naziv="DomainObject.Predmet.StrankaListNazivFormatedOIB_1">
      <item>FINA  Pula, OIB 85821130368</item>
      <item>Tatjana Popić</item>
    </derivirana_varijabla>
  </DomainObject.Predmet.StrankaListNazivFormatedOIB>
  <DomainObject.Predmet.ProtuStrankaListFormated>
    <izvorni_sadrzaj>
      <item>TIPOGRAFIJA d.d.  Umag</item>
    </izvorni_sadrzaj>
    <derivirana_varijabla naziv="DomainObject.Predmet.ProtuStrankaListFormated_1">
      <item>TIPOGRAFIJA d.d.  Umag</item>
    </derivirana_varijabla>
  </DomainObject.Predmet.ProtuStrankaListFormated>
  <DomainObject.Predmet.ProtuStrankaListFormatedOIB>
    <izvorni_sadrzaj>
      <item>TIPOGRAFIJA d.d.  Umag, OIB 57418678510</item>
    </izvorni_sadrzaj>
    <derivirana_varijabla naziv="DomainObject.Predmet.ProtuStrankaListFormatedOIB_1">
      <item>TIPOGRAFIJA d.d.  Umag, OIB 57418678510</item>
    </derivirana_varijabla>
  </DomainObject.Predmet.ProtuStrankaListFormatedOIB>
  <DomainObject.Predmet.ProtuStrankaListFormatedWithAdress>
    <izvorni_sadrzaj>
      <item>TIPOGRAFIJA d.d.  Umag, Joakima Rakovca 9, 52470 Umag</item>
    </izvorni_sadrzaj>
    <derivirana_varijabla naziv="DomainObject.Predmet.ProtuStrankaListFormatedWithAdress_1">
      <item>TIPOGRAFIJA d.d.  Umag, Joakima Rakovca 9, 52470 Umag</item>
    </derivirana_varijabla>
  </DomainObject.Predmet.ProtuStrankaListFormatedWithAdress>
  <DomainObject.Predmet.ProtuStrankaListFormatedWithAdressOIB>
    <izvorni_sadrzaj>
      <item>TIPOGRAFIJA d.d.  Umag, OIB 57418678510, Joakima Rakovca 9, 52470 Umag</item>
    </izvorni_sadrzaj>
    <derivirana_varijabla naziv="DomainObject.Predmet.ProtuStrankaListFormatedWithAdressOIB_1">
      <item>TIPOGRAFIJA d.d.  Umag, OIB 57418678510, Joakima Rakovca 9, 52470 Umag</item>
    </derivirana_varijabla>
  </DomainObject.Predmet.ProtuStrankaListFormatedWithAdressOIB>
  <DomainObject.Predmet.ProtuStrankaListNazivFormated>
    <izvorni_sadrzaj>
      <item>TIPOGRAFIJA d.d.  Umag</item>
    </izvorni_sadrzaj>
    <derivirana_varijabla naziv="DomainObject.Predmet.ProtuStrankaListNazivFormated_1">
      <item>TIPOGRAFIJA d.d.  Umag</item>
    </derivirana_varijabla>
  </DomainObject.Predmet.ProtuStrankaListNazivFormated>
  <DomainObject.Predmet.ProtuStrankaListNazivFormatedOIB>
    <izvorni_sadrzaj>
      <item>TIPOGRAFIJA d.d.  Umag, OIB 57418678510</item>
    </izvorni_sadrzaj>
    <derivirana_varijabla naziv="DomainObject.Predmet.ProtuStrankaListNazivFormatedOIB_1">
      <item>TIPOGRAFIJA d.d.  Umag, OIB 57418678510</item>
    </derivirana_varijabla>
  </DomainObject.Predmet.ProtuStrankaListNazivFormatedOIB>
  <DomainObject.Predmet.OstaliListFormated>
    <izvorni_sadrzaj>
      <item>Slavko Vidović</item>
      <item>Zajednički odvjetnički ured Marcan &amp; Marcan</item>
    </izvorni_sadrzaj>
    <derivirana_varijabla naziv="DomainObject.Predmet.OstaliListFormated_1">
      <item>Slavko Vidović</item>
      <item>Zajednički odvjetnički ured Marcan &amp; Marcan</item>
    </derivirana_varijabla>
  </DomainObject.Predmet.OstaliListFormated>
  <DomainObject.Predmet.OstaliListFormatedOIB>
    <izvorni_sadrzaj>
      <item>Slavko Vidović, OIB 97822508406</item>
      <item>Zajednički odvjetnički ured Marcan &amp; Marcan</item>
    </izvorni_sadrzaj>
    <derivirana_varijabla naziv="DomainObject.Predmet.OstaliListFormatedOIB_1">
      <item>Slavko Vidović, OIB 97822508406</item>
      <item>Zajednički odvjetnički ured Marcan &amp; Marcan</item>
    </derivirana_varijabla>
  </DomainObject.Predmet.OstaliListFormatedOIB>
  <DomainObject.Predmet.OstaliListFormatedWithAdress>
    <izvorni_sadrzaj>
      <item>Slavko Vidović, Vladimira Nazora 13 a, 52470 Umag</item>
      <item>Zajednički odvjetnički ured Marcan &amp; Marcan, 1. svibnja 4, 52470 Umag</item>
    </izvorni_sadrzaj>
    <derivirana_varijabla naziv="DomainObject.Predmet.OstaliListFormatedWithAdress_1">
      <item>Slavko Vidović, Vladimira Nazora 13 a, 52470 Umag</item>
      <item>Zajednički odvjetnički ured Marcan &amp; Marcan, 1. svibnja 4, 52470 Umag</item>
    </derivirana_varijabla>
  </DomainObject.Predmet.OstaliListFormatedWithAdress>
  <DomainObject.Predmet.OstaliListFormatedWithAdressOIB>
    <izvorni_sadrzaj>
      <item>Slavko Vidović, OIB 97822508406, Vladimira Nazora 13 a, 52470 Umag</item>
      <item>Zajednički odvjetnički ured Marcan &amp; Marcan, 1. svibnja 4, 52470 Umag</item>
    </izvorni_sadrzaj>
    <derivirana_varijabla naziv="DomainObject.Predmet.OstaliListFormatedWithAdressOIB_1">
      <item>Slavko Vidović, OIB 97822508406, Vladimira Nazora 13 a, 52470 Umag</item>
      <item>Zajednički odvjetnički ured Marcan &amp; Marcan, 1. svibnja 4, 52470 Umag</item>
    </derivirana_varijabla>
  </DomainObject.Predmet.OstaliListFormatedWithAdressOIB>
  <DomainObject.Predmet.OstaliListNazivFormated>
    <izvorni_sadrzaj>
      <item>Slavko Vidović</item>
      <item>Zajednički odvjetnički ured Marcan &amp; Marcan</item>
    </izvorni_sadrzaj>
    <derivirana_varijabla naziv="DomainObject.Predmet.OstaliListNazivFormated_1">
      <item>Slavko Vidović</item>
      <item>Zajednički odvjetnički ured Marcan &amp; Marcan</item>
    </derivirana_varijabla>
  </DomainObject.Predmet.OstaliListNazivFormated>
  <DomainObject.Predmet.OstaliListNazivFormatedOIB>
    <izvorni_sadrzaj>
      <item>Slavko Vidović, OIB 97822508406</item>
      <item>Zajednički odvjetnički ured Marcan &amp; Marcan</item>
    </izvorni_sadrzaj>
    <derivirana_varijabla naziv="DomainObject.Predmet.OstaliListNazivFormatedOIB_1">
      <item>Slavko Vidović, OIB 97822508406</item>
      <item>Zajednički odvjetnički ured Marcan &amp; Marcan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TIPOGRAFIJA d.d.  Umag</izvorni_sadrzaj>
    <derivirana_varijabla naziv="DomainObject.Predmet.ProtustrankaIDrugi_1">TIPOGRAFIJA d.d.  Umag</derivirana_varijabla>
  </DomainObject.Predmet.ProtustrankaIDrugi>
  <DomainObject.Predmet.StrankaIDrugiAdressOIB>
    <izvorni_sadrzaj>FINA  Pula, OIB 85821130368, Giardini 5, 52100 Pula i dr.</izvorni_sadrzaj>
    <derivirana_varijabla naziv="DomainObject.Predmet.StrankaIDrugiAdressOIB_1">FINA  Pula, OIB 85821130368, Giardini 5, 52100 Pula i dr.</derivirana_varijabla>
  </DomainObject.Predmet.StrankaIDrugiAdressOIB>
  <DomainObject.Predmet.ProtustrankaIDrugiAdressOIB>
    <izvorni_sadrzaj>TIPOGRAFIJA d.d.  Umag, OIB 57418678510, Joakima Rakovca 9, 52470 Umag</izvorni_sadrzaj>
    <derivirana_varijabla naziv="DomainObject.Predmet.ProtustrankaIDrugiAdressOIB_1">TIPOGRAFIJA d.d.  Umag, OIB 57418678510, Joakima Rakovca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TIPOGRAFIJA d.d.  Umag</item>
      <item>Slavko Vidović</item>
      <item>Zajednički odvjetnički ured Marcan &amp; Marcan</item>
      <item>Tatjana Popić</item>
    </izvorni_sadrzaj>
    <derivirana_varijabla naziv="DomainObject.Predmet.SudioniciListNaziv_1">
      <item>FINA  Pula</item>
      <item>TIPOGRAFIJA d.d.  Umag</item>
      <item>Slavko Vidović</item>
      <item>Zajednički odvjetnički ured Marcan &amp; Marcan</item>
      <item>Tatjana Popić</item>
    </derivirana_varijabla>
  </DomainObject.Predmet.SudioniciListNaziv>
  <DomainObject.Predmet.SudioniciListAdressOIB>
    <izvorni_sadrzaj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izvorni_sadrzaj>
    <derivirana_varijabla naziv="DomainObject.Predmet.SudioniciListAdressOIB_1"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57418678510</item>
      <item>, OIB 97822508406</item>
      <item>, OIB null</item>
      <item>, OIB null</item>
    </izvorni_sadrzaj>
    <derivirana_varijabla naziv="DomainObject.Predmet.SudioniciListNazivOIB_1">
      <item>, OIB 85821130368</item>
      <item>, OIB 57418678510</item>
      <item>, OIB 97822508406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54BB1-0E09-4798-808B-B552E14F9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112</properties:Words>
  <properties:Characters>624</properties:Characters>
  <properties:Lines>41</properties:Lines>
  <properties:Paragraphs>18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2015-11-04T07:23:00Z</dcterms:created>
  <dc:creator>stecaj</dc:creator>
  <cp:lastModifiedBy>Renata Valić</cp:lastModifiedBy>
  <cp:lastPrinted>2015-11-11T10:17:00Z</cp:lastPrinted>
  <dcterms:modified xmlns:xsi="http://www.w3.org/2001/XMLSchema-instance" xsi:type="dcterms:W3CDTF">2015-11-11T10:43:00Z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