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858b" w14:paraId="ab4858b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CE778C" w:rsidR="00EC7D57" w:rsidRPr="00212CAF">
      <w:pPr>
        <w:rPr>
          <w:b/>
        </w:rPr>
      </w:pPr>
      <w:r>
        <w:rPr>
          <w:b/>
        </w:rPr>
        <w:t>TRGOVAČKI SUD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4E3C27">
        <w:rPr>
          <w:b/>
        </w:rPr>
        <w:t>57/</w:t>
      </w:r>
      <w:r w:rsidR="00CE778C">
        <w:rPr>
          <w:b/>
        </w:rPr>
        <w:t>19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CE778C" w:rsidP="001E459B" w:rsidR="00573046" w:rsidRPr="00212CAF">
      <w:pPr>
        <w:ind w:firstLine="708"/>
        <w:jc w:val="both"/>
      </w:pPr>
      <w:r>
        <w:t xml:space="preserve">Trgovački sud </w:t>
      </w:r>
      <w:r w:rsidR="00EC7D57" w:rsidRPr="00212CAF">
        <w:t xml:space="preserve"> u </w:t>
      </w:r>
      <w:r w:rsidR="00573046"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="00573046" w:rsidRPr="00212CAF">
        <w:t>u stečajnom postupku nad dužnikom</w:t>
      </w:r>
      <w:r>
        <w:t xml:space="preserve"> </w:t>
      </w:r>
      <w:r w:rsidR="004E3C27">
        <w:t>ECOOPERATIVA d. o. o u stečaju,</w:t>
      </w:r>
      <w:r w:rsidR="004E3C27" w:rsidRPr="004E3C27">
        <w:t xml:space="preserve"> Ulica kralja Zvonimira 14</w:t>
      </w:r>
      <w:r w:rsidR="004E3C27">
        <w:t>, Split, OIB:</w:t>
      </w:r>
      <w:r w:rsidR="004E3C27" w:rsidRPr="004E3C27">
        <w:t xml:space="preserve"> 71394193474</w:t>
      </w:r>
      <w:r w:rsidR="004E3C27">
        <w:t>,  z</w:t>
      </w:r>
      <w:r w:rsidR="0044270D">
        <w:t>astupano</w:t>
      </w:r>
      <w:r w:rsidR="004E3C27">
        <w:t xml:space="preserve">g po stečajnom upravitelju Drašku </w:t>
      </w:r>
      <w:proofErr w:type="spellStart"/>
      <w:r w:rsidR="004E3C27">
        <w:t>Lambaši</w:t>
      </w:r>
      <w:proofErr w:type="spellEnd"/>
      <w:r w:rsidR="0044270D">
        <w:t>,</w:t>
      </w:r>
      <w:r w:rsidR="001E459B" w:rsidRPr="00FA1EA0">
        <w:t xml:space="preserve"> </w:t>
      </w:r>
      <w:r w:rsidR="004B2051">
        <w:t>dana 18</w:t>
      </w:r>
      <w:r>
        <w:t>. travnja 2019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>
      <w:pPr>
        <w:ind w:firstLine="705"/>
        <w:jc w:val="both"/>
      </w:pPr>
      <w:r w:rsidRPr="0044270D">
        <w:t>S</w:t>
      </w:r>
      <w:r w:rsidR="00573046" w:rsidRPr="0044270D">
        <w:t>a</w:t>
      </w:r>
      <w:r w:rsidR="00BD40CD" w:rsidRPr="0044270D">
        <w:t>z</w:t>
      </w:r>
      <w:r w:rsidRPr="0044270D">
        <w:t>iva se s</w:t>
      </w:r>
      <w:r w:rsidR="00BD40CD" w:rsidRPr="0044270D">
        <w:t xml:space="preserve">kupština vjerovnika </w:t>
      </w:r>
      <w:r w:rsidR="00483BBF" w:rsidRPr="0044270D">
        <w:t xml:space="preserve">za dan </w:t>
      </w:r>
      <w:r w:rsidR="00CE778C" w:rsidRPr="0044270D">
        <w:rPr>
          <w:b/>
          <w:u w:val="single"/>
        </w:rPr>
        <w:t>06. svibnja</w:t>
      </w:r>
      <w:r w:rsidR="00F33AEB" w:rsidRPr="0044270D">
        <w:rPr>
          <w:b/>
          <w:u w:val="single"/>
        </w:rPr>
        <w:t xml:space="preserve"> 2019 </w:t>
      </w:r>
      <w:r w:rsidR="003B73A4" w:rsidRPr="0044270D">
        <w:rPr>
          <w:b/>
          <w:u w:val="single"/>
        </w:rPr>
        <w:t>g</w:t>
      </w:r>
      <w:r w:rsidR="00F33AEB" w:rsidRPr="0044270D">
        <w:rPr>
          <w:b/>
          <w:u w:val="single"/>
        </w:rPr>
        <w:t>.</w:t>
      </w:r>
      <w:r w:rsidR="003B73A4" w:rsidRPr="0044270D">
        <w:rPr>
          <w:b/>
          <w:u w:val="single"/>
        </w:rPr>
        <w:t xml:space="preserve"> u 1</w:t>
      </w:r>
      <w:r w:rsidR="004E3C27">
        <w:rPr>
          <w:b/>
          <w:u w:val="single"/>
        </w:rPr>
        <w:t>3,40</w:t>
      </w:r>
      <w:r w:rsidR="003B73A4" w:rsidRPr="0044270D">
        <w:rPr>
          <w:b/>
          <w:u w:val="single"/>
        </w:rPr>
        <w:t xml:space="preserve"> sati</w:t>
      </w:r>
      <w:r w:rsidR="0044270D" w:rsidRPr="0044270D">
        <w:t xml:space="preserve"> u prostorijama Trgovačkog suda u Splitu,soba br. 118., </w:t>
      </w:r>
      <w:r w:rsidR="00212CAF" w:rsidRPr="0044270D">
        <w:t xml:space="preserve"> </w:t>
      </w:r>
      <w:r w:rsidR="000A295A" w:rsidRPr="0044270D">
        <w:t>s dnevnim redom:</w:t>
      </w:r>
    </w:p>
    <w:p w:rsidRDefault="002B052E" w:rsidP="000A295A" w:rsidR="002B052E">
      <w:pPr>
        <w:ind w:firstLine="705"/>
        <w:jc w:val="both"/>
      </w:pPr>
    </w:p>
    <w:p w:rsidRDefault="004E3C27" w:rsidP="004E3C27" w:rsidR="000A295A">
      <w:pPr>
        <w:pStyle w:val="Odlomakpopisa"/>
        <w:numPr>
          <w:ilvl w:val="0"/>
          <w:numId w:val="10"/>
        </w:numPr>
        <w:jc w:val="both"/>
      </w:pPr>
      <w:r>
        <w:t xml:space="preserve">Odluka o prihvaćanju ponude za kupnju pokretnina dužnika od </w:t>
      </w:r>
      <w:proofErr w:type="spellStart"/>
      <w:r>
        <w:t>Kemisa</w:t>
      </w:r>
      <w:proofErr w:type="spellEnd"/>
      <w:r>
        <w:t xml:space="preserve"> </w:t>
      </w:r>
      <w:proofErr w:type="spellStart"/>
      <w:r>
        <w:t>Termoclean</w:t>
      </w:r>
      <w:proofErr w:type="spellEnd"/>
      <w:r>
        <w:t xml:space="preserve"> d.o.o., Zagreb.</w:t>
      </w:r>
    </w:p>
    <w:p w:rsidRDefault="00223953" w:rsidP="00223953" w:rsidR="00223953">
      <w:pPr>
        <w:jc w:val="both"/>
      </w:pPr>
    </w:p>
    <w:p w:rsidRDefault="00223953" w:rsidP="00223953" w:rsidR="00223953">
      <w:pPr>
        <w:jc w:val="both"/>
      </w:pPr>
    </w:p>
    <w:p w:rsidRDefault="00223953" w:rsidP="00223953" w:rsidR="00223953" w:rsidRPr="0044270D">
      <w:pPr>
        <w:jc w:val="both"/>
      </w:pPr>
    </w:p>
    <w:p w:rsidRDefault="002061EA" w:rsidP="002061EA" w:rsidR="002061EA" w:rsidRPr="002061EA">
      <w:pPr>
        <w:pStyle w:val="Odlomakpopisa"/>
        <w:ind w:left="1080"/>
        <w:jc w:val="both"/>
        <w:rPr>
          <w:b/>
        </w:rPr>
      </w:pPr>
    </w:p>
    <w:p w:rsidRDefault="00D92C24" w:rsidP="002061EA" w:rsidR="00573046">
      <w:pPr>
        <w:pStyle w:val="Odlomakpopisa"/>
        <w:ind w:left="1080"/>
        <w:jc w:val="both"/>
        <w:rPr>
          <w:b/>
        </w:rPr>
      </w:pPr>
      <w:r>
        <w:rPr>
          <w:b/>
        </w:rPr>
        <w:t xml:space="preserve">                                      </w:t>
      </w:r>
      <w:r w:rsidR="00573046"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4B2051">
        <w:rPr>
          <w:b/>
        </w:rPr>
        <w:t>18</w:t>
      </w:r>
      <w:r w:rsidR="00CE778C">
        <w:rPr>
          <w:b/>
        </w:rPr>
        <w:t xml:space="preserve">. travnja 2019 </w:t>
      </w:r>
      <w:r w:rsidR="00704079">
        <w:rPr>
          <w:b/>
        </w:rPr>
        <w:t>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  <w:r w:rsidR="003054F4">
        <w:rPr>
          <w:b/>
        </w:rPr>
        <w:t xml:space="preserve"> </w:t>
      </w:r>
    </w:p>
    <w:p w:rsidRDefault="00EB3A7A" w:rsidR="00EB3A7A">
      <w:pPr>
        <w:jc w:val="both"/>
        <w:rPr>
          <w:b/>
        </w:rPr>
      </w:pPr>
    </w:p>
    <w:p w:rsidRDefault="00CE778C" w:rsidR="00CE778C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635" w:rsidR="00672635">
      <w:r>
        <w:separator/>
      </w:r>
    </w:p>
  </w:endnote>
  <w:endnote w:id="0" w:type="continuationSeparator">
    <w:p w:rsidRDefault="00672635" w:rsidR="00672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635" w:rsidR="00672635">
      <w:r>
        <w:separator/>
      </w:r>
    </w:p>
  </w:footnote>
  <w:footnote w:id="0" w:type="continuationSeparator">
    <w:p w:rsidRDefault="00672635" w:rsidR="00672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21DD4D70"/>
    <w:multiLevelType w:val="hybridMultilevel"/>
    <w:tmpl w:val="E316819A"/>
    <w:lvl w:tplc="DE7254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6860BED"/>
    <w:multiLevelType w:val="hybridMultilevel"/>
    <w:tmpl w:val="F0A0D5C8"/>
    <w:lvl w:tplc="59FC801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12E7A16"/>
    <w:multiLevelType w:val="hybridMultilevel"/>
    <w:tmpl w:val="8856AEA4"/>
    <w:lvl w:tplc="834459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41B4DE0"/>
    <w:multiLevelType w:val="hybridMultilevel"/>
    <w:tmpl w:val="0D5A7128"/>
    <w:lvl w:tplc="E1C838F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C463C90"/>
    <w:multiLevelType w:val="hybridMultilevel"/>
    <w:tmpl w:val="80D2669A"/>
    <w:lvl w:tplc="0438522A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AC31B03"/>
    <w:multiLevelType w:val="hybridMultilevel"/>
    <w:tmpl w:val="785C0574"/>
    <w:lvl w:tplc="741CD71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0F3A49"/>
    <w:rsid w:val="00106E84"/>
    <w:rsid w:val="00114D00"/>
    <w:rsid w:val="00162BF8"/>
    <w:rsid w:val="001801BA"/>
    <w:rsid w:val="001A63A8"/>
    <w:rsid w:val="001E39D3"/>
    <w:rsid w:val="001E459B"/>
    <w:rsid w:val="001F22B3"/>
    <w:rsid w:val="001F37BD"/>
    <w:rsid w:val="002061EA"/>
    <w:rsid w:val="00210763"/>
    <w:rsid w:val="00212CAF"/>
    <w:rsid w:val="00223953"/>
    <w:rsid w:val="00231F7C"/>
    <w:rsid w:val="0025691F"/>
    <w:rsid w:val="00264267"/>
    <w:rsid w:val="00286274"/>
    <w:rsid w:val="002B052E"/>
    <w:rsid w:val="002D1868"/>
    <w:rsid w:val="003054F4"/>
    <w:rsid w:val="00312C9E"/>
    <w:rsid w:val="00382A09"/>
    <w:rsid w:val="003A1037"/>
    <w:rsid w:val="003A586E"/>
    <w:rsid w:val="003B73A4"/>
    <w:rsid w:val="003E5D01"/>
    <w:rsid w:val="0044270D"/>
    <w:rsid w:val="00451801"/>
    <w:rsid w:val="00455B47"/>
    <w:rsid w:val="00483BBF"/>
    <w:rsid w:val="004A4EF1"/>
    <w:rsid w:val="004A69BE"/>
    <w:rsid w:val="004B2051"/>
    <w:rsid w:val="004E0C68"/>
    <w:rsid w:val="004E3C27"/>
    <w:rsid w:val="0054606A"/>
    <w:rsid w:val="005543CE"/>
    <w:rsid w:val="00573046"/>
    <w:rsid w:val="005B09BF"/>
    <w:rsid w:val="005C1E8C"/>
    <w:rsid w:val="005F5232"/>
    <w:rsid w:val="006256E4"/>
    <w:rsid w:val="006515D1"/>
    <w:rsid w:val="00657810"/>
    <w:rsid w:val="00664B6E"/>
    <w:rsid w:val="00667FE8"/>
    <w:rsid w:val="00672635"/>
    <w:rsid w:val="00675BC6"/>
    <w:rsid w:val="006911E8"/>
    <w:rsid w:val="006968C9"/>
    <w:rsid w:val="006D1787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9B6456"/>
    <w:rsid w:val="00A40FFD"/>
    <w:rsid w:val="00A4122B"/>
    <w:rsid w:val="00A63B67"/>
    <w:rsid w:val="00A871AC"/>
    <w:rsid w:val="00AA09CB"/>
    <w:rsid w:val="00AA1C27"/>
    <w:rsid w:val="00AA2B2C"/>
    <w:rsid w:val="00B454C5"/>
    <w:rsid w:val="00B94A04"/>
    <w:rsid w:val="00B94CD5"/>
    <w:rsid w:val="00BA0350"/>
    <w:rsid w:val="00BC1F8F"/>
    <w:rsid w:val="00BC7B4E"/>
    <w:rsid w:val="00BD04D3"/>
    <w:rsid w:val="00BD40CD"/>
    <w:rsid w:val="00BD690A"/>
    <w:rsid w:val="00BE3660"/>
    <w:rsid w:val="00BE5377"/>
    <w:rsid w:val="00C10E8C"/>
    <w:rsid w:val="00C16D9F"/>
    <w:rsid w:val="00C456BE"/>
    <w:rsid w:val="00C94F9C"/>
    <w:rsid w:val="00CE778C"/>
    <w:rsid w:val="00D11966"/>
    <w:rsid w:val="00D33330"/>
    <w:rsid w:val="00D40196"/>
    <w:rsid w:val="00D92C24"/>
    <w:rsid w:val="00DA0030"/>
    <w:rsid w:val="00DD57A4"/>
    <w:rsid w:val="00DE4C8A"/>
    <w:rsid w:val="00DF0094"/>
    <w:rsid w:val="00DF76CF"/>
    <w:rsid w:val="00E24568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76E57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NOVI SINDIKAT; HP - Hrvatska pošta d.d.; FINANCIJSKA AGENCIJA, RC SPLIT</izvorni_sadrzaj>
    <derivirana_varijabla naziv="DomainObject.Predmet.StrankaFormated_1">  ECOOPERATIVA društvo s ograničenom odgovornošću za komunalne usluge i trgovinu; NOVI SINDIKAT; HP - Hrvatska pošta d.d.; FINANCIJSKA AGENCIJA, RC SPLIT</derivirana_varijabla>
  </DomainObject.Predmet.StrankaFormated>
  <DomainObject.Predmet.StrankaFormatedOIB>
    <izvorni_sadrzaj>  ECOOPERATIVA društvo s ograničenom odgovornošću za komunalne usluge i trgovinu, OIB 71394193474; NOVI SINDIKAT, OIB 50244479249; HP - Hrvatska pošta d.d., OIB 87311810356; FINANCIJSKA AGENCIJA, RC SPLIT, OIB 85821130368</izvorni_sadrzaj>
    <derivirana_varijabla naziv="DomainObject.Predmet.StrankaFormatedOIB_1">  ECOOPERATIVA društvo s ograničenom odgovornošću za komunalne usluge i trgovinu, OIB 71394193474; NOVI SINDIKAT, OIB 50244479249; HP - Hrvatska pošta d.d., OIB 87311810356; FINANCIJSKA AGENCIJA, RC SPLIT, OIB 85821130368</derivirana_varijabla>
  </DomainObject.Predmet.StrankaFormatedOIB>
  <DomainObject.Predmet.StrankaFormatedWithAdress>
    <izvorni_sadrzaj> ECOOPERATIVA društvo s ograničenom odgovornošću za komunalne usluge i trgovinu, Ulica kralja Zvonimira 14, 21000 Split; NOVI SINDIKAT, Park Stara Trešnjevka 2, 10000 Zagreb; HP - Hrvatska pošta d.d., Jurišićeva 13, 10000 Zagreb; FINANCIJSKA AGENCIJA, RC SPLIT, Mažuranićevo šetalište 24 b, 21000 Split</izvorni_sadrzaj>
    <derivirana_varijabla naziv="DomainObject.Predmet.StrankaFormatedWithAdress_1"> ECOOPERATIVA društvo s ograničenom odgovornošću za komunalne usluge i trgovinu, Ulica kralja Zvonimira 14, 21000 Split; NOVI SINDIKAT, Park Stara Trešnjevka 2, 10000 Zagreb; HP - Hrvatska pošta d.d., Jurišićeva 13, 10000 Zagreb; FINANCIJSKA AGENCIJA, RC SPLIT, Mažuranićevo šetalište 24 b, 21000 Split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NOVI SINDIKAT, OIB 50244479249, Park Stara Trešnjevka 2, 10000 Zagreb; HP - Hrvatska pošta d.d., OIB 87311810356, Jurišićeva 13, 10000 Zagreb; FINANCIJSKA AGENCIJA, RC SPLIT, OIB 85821130368, Mažuranićevo šetalište 24 b, 21000 Split</izvorni_sadrzaj>
    <derivirana_varijabla naziv="DomainObject.Predmet.StrankaFormatedWithAdressOIB_1"> ECOOPERATIVA društvo s ograničenom odgovornošću za komunalne usluge i trgovinu, OIB 71394193474, Ulica kralja Zvonimira 14, 21000 Split; NOVI SINDIKAT, OIB 50244479249, Park Stara Trešnjevka 2, 10000 Zagreb; HP - Hrvatska pošta d.d., OIB 87311810356, Jurišićeva 13, 10000 Zagreb; FINANCIJSKA AGENCIJA, RC SPLIT, OIB 85821130368, Mažuranićevo šetalište 24 b, 21000 Split</derivirana_varijabla>
  </DomainObject.Predmet.StrankaFormatedWithAdressOIB>
  <DomainObject.Predmet.StrankaWithAdress>
    <izvorni_sadrzaj>ECOOPERATIVA društvo s ograničenom odgovornošću za komunalne usluge i trgovinu Ulica kralja Zvonimira 14,21000 Split,NOVI SINDIKAT Park Stara Trešnjevka 2,10000 Zagreb,HP - Hrvatska pošta d.d. Jurišićeva 13,10000 Zagreb,FINANCIJSKA AGENCIJA, RC SPLIT Mažuranićevo šetalište 24 b,21000 Split</izvorni_sadrzaj>
    <derivirana_varijabla naziv="DomainObject.Predmet.StrankaWithAdress_1">ECOOPERATIVA društvo s ograničenom odgovornošću za komunalne usluge i trgovinu Ulica kralja Zvonimira 14,21000 Split,NOVI SINDIKAT Park Stara Trešnjevka 2,10000 Zagreb,HP - Hrvatska pošta d.d. Jurišićeva 13,10000 Zagreb,FINANCIJSKA AGENCIJA, RC SPLIT Mažuranićevo šetalište 24 b,21000 Split</derivirana_varijabla>
  </DomainObject.Predmet.StrankaWithAdress>
  <DomainObject.Predmet.StrankaWithAdressOIB>
    <izvorni_sadrzaj>ECOOPERATIVA društvo s ograničenom odgovornošću za komunalne usluge i trgovinu, OIB 71394193474, Ulica kralja Zvonimira 14,21000 Split,NOVI SINDIKAT, OIB 50244479249, Park Stara Trešnjevka 2,10000 Zagreb,HP - Hrvatska pošta d.d., OIB 87311810356, Jurišićeva 13,10000 Zagreb,FINANCIJSKA AGENCIJA, RC SPLIT, OIB 85821130368, Mažuranićevo šetalište 24 b,21000 Split</izvorni_sadrzaj>
    <derivirana_varijabla naziv="DomainObject.Predmet.StrankaWithAdressOIB_1">ECOOPERATIVA društvo s ograničenom odgovornošću za komunalne usluge i trgovinu, OIB 71394193474, Ulica kralja Zvonimira 14,21000 Split,NOVI SINDIKAT, OIB 50244479249, Park Stara Trešnjevka 2,10000 Zagreb,HP - Hrvatska pošta d.d., OIB 87311810356, Jurišićeva 13,10000 Zagreb,FINANCIJSKA AGENCIJA, RC SPLIT, OIB 85821130368, Mažuranićevo šetalište 24 b,21000 Split</derivirana_varijabla>
  </DomainObject.Predmet.StrankaWithAdressOIB>
  <DomainObject.Predmet.StrankaNazivFormated>
    <izvorni_sadrzaj>ECOOPERATIVA društvo s ograničenom odgovornošću za komunalne usluge i trgovinu,NOVI SINDIKAT,HP - Hrvatska pošta d.d.,FINANCIJSKA AGENCIJA, RC SPLIT</izvorni_sadrzaj>
    <derivirana_varijabla naziv="DomainObject.Predmet.StrankaNazivFormated_1">ECOOPERATIVA društvo s ograničenom odgovornošću za komunalne usluge i trgovinu,NOVI SINDIKAT,HP - Hrvatska pošta d.d.,FINANCIJSKA AGENCIJA, RC SPLIT</derivirana_varijabla>
  </DomainObject.Predmet.StrankaNazivFormated>
  <DomainObject.Predmet.StrankaNazivFormatedOIB>
    <izvorni_sadrzaj>ECOOPERATIVA društvo s ograničenom odgovornošću za komunalne usluge i trgovinu, OIB 71394193474,NOVI SINDIKAT, OIB 50244479249,HP - Hrvatska pošta d.d., OIB 87311810356,FINANCIJSKA AGENCIJA, RC SPLIT, OIB 85821130368</izvorni_sadrzaj>
    <derivirana_varijabla naziv="DomainObject.Predmet.StrankaNazivFormatedOIB_1">ECOOPERATIVA društvo s ograničenom odgovornošću za komunalne usluge i trgovinu, OIB 71394193474,NOVI SINDIKAT, OIB 50244479249,HP - Hrvatska pošta d.d., OIB 87311810356,FINANCIJSKA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ECOOPERATIVA društvo s ograničenom odgovornošću za komunalne usluge i trgovinu</item>
      <item>NOVI SINDIKAT</item>
      <item>HP - Hrvatska pošta d.d.</item>
      <item>FINANCIJSKA AGENCIJA, RC SPLIT</item>
    </izvorni_sadrzaj>
    <derivirana_varijabla naziv="DomainObject.Predmet.StrankaListFormated_1">
      <item>ECOOPERATIVA društvo s ograničenom odgovornošću za komunalne usluge i trgovinu</item>
      <item>NOVI SINDIKAT</item>
      <item>HP - Hrvatska pošta d.d.</item>
      <item>FINANCIJSKA AGENCIJA, RC SPLIT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izvorni_sadrzaj>
    <derivirana_varijabla naziv="DomainObject.Predmet.StrankaListFormatedOIB_1"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NOVI SINDIKAT, Park Stara Trešnjevka 2, 10000 Zagreb</item>
      <item>HP - Hrvatska pošta d.d., Jurišićeva 13, 10000 Zagreb</item>
      <item>FINANCIJSKA AGENCIJA, RC SPLIT, Mažuranićevo šetalište 24 b, 21000 Split</item>
    </izvorni_sadrzaj>
    <derivirana_varijabla naziv="DomainObject.Predmet.StrankaListFormatedWithAdress_1">
      <item>ECOOPERATIVA društvo s ograničenom odgovornošću za komunalne usluge i trgovinu, Ulica kralja Zvonimira 14, 21000 Split</item>
      <item>NOVI SINDIKAT, Park Stara Trešnjevka 2, 10000 Zagreb</item>
      <item>HP - Hrvatska pošta d.d., Jurišićeva 13,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NOVI SINDIKAT, OIB 50244479249, Park Stara Trešnjevka 2, 10000 Zagreb</item>
      <item>HP - Hrvatska pošta d.d., OIB 87311810356, Jurišićeva 13, 10000 Zagreb</item>
      <item>FINANCIJSKA AGENCIJA, RC SPLIT, OIB 85821130368, Mažuranićevo šetalište 24 b, 21000 Split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NOVI SINDIKAT, OIB 50244479249, Park Stara Trešnjevka 2, 10000 Zagreb</item>
      <item>HP - Hrvatska pošta d.d., OIB 87311810356, Jurišićeva 13,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NOVI SINDIKAT</item>
      <item>HP - Hrvatska pošta d.d.</item>
      <item>FINANCIJSKA AGENCIJA, RC SPLIT</item>
    </izvorni_sadrzaj>
    <derivirana_varijabla naziv="DomainObject.Predmet.StrankaListNazivFormated_1">
      <item>ECOOPERATIVA društvo s ograničenom odgovornošću za komunalne usluge i trgovinu</item>
      <item>NOVI SINDIKAT</item>
      <item>HP - Hrvatska pošta d.d.</item>
      <item>FINANCIJSKA AGENCIJA, RC SPLIT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izvorni_sadrzaj>
    <derivirana_varijabla naziv="DomainObject.Predmet.StrankaListNazivFormatedOIB_1">
      <item>ECOOPERATIVA društvo s ograničenom odgovornošću za komunalne usluge i trgovinu, OIB 71394193474</item>
      <item>NOVI SINDIKAT, OIB 50244479249</item>
      <item>HP - Hrvatska pošta d.d., OIB 87311810356</item>
      <item>FINANCIJSKA AGENCIJA, RC SPLIT,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Šepić</item>
      <item>Draško Lambaša, stečajni upravitelj</item>
    </izvorni_sadrzaj>
    <derivirana_varijabla naziv="DomainObject.Predmet.OstaliListFormated_1">
      <item>Sanja Šepić</item>
      <item>Draško Lambaša, stečajni upravitelj</item>
    </derivirana_varijabla>
  </DomainObject.Predmet.OstaliListFormated>
  <DomainObject.Predmet.OstaliListFormatedOIB>
    <izvorni_sadrzaj>
      <item>Sanja Šepić, OIB 71247599425</item>
      <item>Draško Lambaša, stečajni upravitelj, OIB 48593997552</item>
    </izvorni_sadrzaj>
    <derivirana_varijabla naziv="DomainObject.Predmet.OstaliListFormatedOIB_1">
      <item>Sanja Šepić, OIB 71247599425</item>
      <item>Draško Lambaša, stečajni upravitelj, OIB 48593997552</item>
    </derivirana_varijabla>
  </DomainObject.Predmet.OstaliListFormatedOIB>
  <DomainObject.Predmet.OstaliListFormatedWithAdress>
    <izvorni_sadrzaj>
      <item>Sanja Šepić, Ulica Davorina Trinajstića 2, 51410 Opatija</item>
      <item>Draško Lambaša, stečajni upravitelj, Drniških Žrtava 10, 22000 Šibenik</item>
    </izvorni_sadrzaj>
    <derivirana_varijabla naziv="DomainObject.Predmet.OstaliListFormatedWithAdress_1">
      <item>Sanja Šepić, Ulica Davorina Trinajstića 2, 51410 Opatija</item>
      <item>Draško Lambaša, stečajni upravitelj, Drniških Žrtava 10, 22000 Šibenik</item>
    </derivirana_varijabla>
  </DomainObject.Predmet.OstaliListFormatedWithAdress>
  <DomainObject.Predmet.OstaliListFormatedWithAdressOIB>
    <izvorni_sadrzaj>
      <item>Sanja Šepić, OIB 71247599425, Ulica Davorina Trinajstića 2, 51410 Opatija</item>
      <item>Draško Lambaša, stečajni upravitelj, OIB 48593997552, Drniških Žrtava 10, 22000 Šibenik</item>
    </izvorni_sadrzaj>
    <derivirana_varijabla naziv="DomainObject.Predmet.OstaliListFormatedWithAdressOIB_1">
      <item>Sanja Šepić, OIB 71247599425, Ulica Davorina Trinajstića 2, 51410 Opatija</item>
      <item>Draško Lambaša, stečajni upravitelj, OIB 48593997552, Drniških Žrtava 10, 22000 Šibenik</item>
    </derivirana_varijabla>
  </DomainObject.Predmet.OstaliListFormatedWithAdressOIB>
  <DomainObject.Predmet.OstaliListNazivFormated>
    <izvorni_sadrzaj>
      <item>Sanja Šepić</item>
      <item>Draško Lambaša, stečajni upravitelj</item>
    </izvorni_sadrzaj>
    <derivirana_varijabla naziv="DomainObject.Predmet.OstaliListNazivFormated_1">
      <item>Sanja Šepić</item>
      <item>Draško Lambaša, stečajni upravitelj</item>
    </derivirana_varijabla>
  </DomainObject.Predmet.OstaliListNazivFormated>
  <DomainObject.Predmet.OstaliListNazivFormatedOIB>
    <izvorni_sadrzaj>
      <item>Sanja Šepić, OIB 71247599425</item>
      <item>Draško Lambaša, stečajni upravitelj, OIB 48593997552</item>
    </izvorni_sadrzaj>
    <derivirana_varijabla naziv="DomainObject.Predmet.OstaliListNazivFormatedOIB_1">
      <item>Sanja Šepić, OIB 71247599425</item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NOVI SINDIKAT</item>
      <item>HP - Hrvatska pošta d.d.</item>
      <item>Sanja Šepić</item>
      <item>Draško Lambaša, stečajni upravitelj</item>
      <item>FINANCIJSKA AGENCIJA, RC SPLIT</item>
    </izvorni_sadrzaj>
    <derivirana_varijabla naziv="DomainObject.Predmet.SudioniciListNaziv_1">
      <item>ECOOPERATIVA društvo s ograničenom odgovornošću za komunalne usluge i trgovinu</item>
      <item>NOVI SINDIKAT</item>
      <item>HP - Hrvatska pošta d.d.</item>
      <item>Sanja Šepić</item>
      <item>Draško Lambaša, stečajni upravitelj</item>
      <item>FINANCIJSKA AGENCIJA, RC SPLIT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NOVI SINDIKAT, OIB 50244479249, Park Stara Trešnjevka 2,10000 Zagreb</item>
      <item>HP - Hrvatska pošta d.d., OIB 87311810356, Jurišićeva 13,10000 Zagreb</item>
      <item>Sanja Šepić, OIB 71247599425, Ulica Davorina Trinajstića 2,51410 Opatija</item>
      <item>Draško Lambaša, stečajni upravitelj, OIB 48593997552, Drniških Žrtava 10,22000 Šibenik</item>
      <item>FINANCIJSKA AGENCIJA, RC SPLIT, OIB 85821130368, Mažuranićevo šetalište 24 b,21000 Split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NOVI SINDIKAT, OIB 50244479249, Park Stara Trešnjevka 2,10000 Zagreb</item>
      <item>HP - Hrvatska pošta d.d., OIB 87311810356, Jurišićeva 13,10000 Zagreb</item>
      <item>Sanja Šepić, OIB 71247599425, Ulica Davorina Trinajstića 2,51410 Opatija</item>
      <item>Draško Lambaša, stečajni upravitelj, OIB 48593997552, Drniških Žrtava 10,22000 Šibenik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50244479249</item>
      <item>, OIB 87311810356</item>
      <item>, OIB 71247599425</item>
      <item>, OIB 48593997552</item>
      <item>, OIB 85821130368</item>
    </izvorni_sadrzaj>
    <derivirana_varijabla naziv="DomainObject.Predmet.SudioniciListNazivOIB_1">
      <item>, OIB 71394193474</item>
      <item>, OIB 50244479249</item>
      <item>, OIB 87311810356</item>
      <item>, OIB 71247599425</item>
      <item>, OIB 48593997552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139</properties:Words>
  <properties:Characters>709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2019-04-18T11:34:00Z</dcterms:created>
  <dc:creator>RH-TDU</dc:creator>
  <cp:lastModifiedBy>Sanja Vuković</cp:lastModifiedBy>
  <cp:lastPrinted>2019-04-18T11:34:00Z</cp:lastPrinted>
  <dcterms:modified xmlns:xsi="http://www.w3.org/2001/XMLSchema-instance" xsi:type="dcterms:W3CDTF">2019-04-18T11:35:00Z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(eco operativa skupstina vjerovniika.docx)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