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a62d" w14:paraId="b7ca62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B52D72">
        <w:t xml:space="preserve">2148/16-3    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B52D72" w:rsidRPr="00B52D72">
        <w:t>CIDADE NOVA j.d.o.o.</w:t>
      </w:r>
      <w:r w:rsidR="00B52D72">
        <w:t xml:space="preserve"> Osijek, Biševska 15, OIB </w:t>
      </w:r>
      <w:r w:rsidR="00B52D72" w:rsidRPr="00B52D72">
        <w:t>56996085064</w:t>
      </w:r>
      <w:r w:rsidR="00B52D72">
        <w:t xml:space="preserve">, </w:t>
      </w:r>
      <w:r w:rsidR="009B3E49">
        <w:t>MBS</w:t>
      </w:r>
      <w:r w:rsidR="00B52D72">
        <w:t xml:space="preserve"> </w:t>
      </w:r>
      <w:r w:rsidR="00633E3C" w:rsidRPr="00633E3C">
        <w:t>030155177</w:t>
      </w:r>
      <w:r w:rsidR="00C93448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A36428">
        <w:t>3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33E3C">
        <w:t xml:space="preserve">CIDADE NOVA j.d.o.o. Osijek, Biševska 15, OIB 56996085064, MBS 030155177,  </w:t>
      </w:r>
      <w:r>
        <w:t xml:space="preserve">iznosi </w:t>
      </w:r>
      <w:r w:rsidR="00633E3C">
        <w:t xml:space="preserve">12.494,17 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159B7">
        <w:t>2148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A36428">
        <w:t>3</w:t>
      </w:r>
      <w:r w:rsidR="003C4842">
        <w:t xml:space="preserve">. rujna  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9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347A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St-2148/2016</izvorni_sadrzaj>
    <derivirana_varijabla naziv="DomainObject.Predmet.OznakaBroj_1">St-2148/2016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CIDADE NOVA j.d.o.o. za ugostiteljstvo i usluge</izvorni_sadrzaj>
    <derivirana_varijabla naziv="DomainObject.Predmet.ProtustrankaFormated_1">  CIDADE NOVA j.d.o.o. za ugostiteljstvo i usluge</derivirana_varijabla>
  </DomainObject.Predmet.ProtustrankaFormated>
  <DomainObject.Predmet.ProtustrankaFormatedOIB>
    <izvorni_sadrzaj>  CIDADE NOVA j.d.o.o. za ugostiteljstvo i usluge, OIB 56996085064</izvorni_sadrzaj>
    <derivirana_varijabla naziv="DomainObject.Predmet.ProtustrankaFormatedOIB_1">  CIDADE NOVA j.d.o.o. za ugostiteljstvo i usluge, OIB 56996085064</derivirana_varijabla>
  </DomainObject.Predmet.ProtustrankaFormatedOIB>
  <DomainObject.Predmet.ProtustrankaFormatedWithAdress>
    <izvorni_sadrzaj> CIDADE NOVA j.d.o.o. za ugostiteljstvo i usluge, Biševska 15, 31000 Osijek</izvorni_sadrzaj>
    <derivirana_varijabla naziv="DomainObject.Predmet.ProtustrankaFormatedWithAdress_1"> CIDADE NOVA j.d.o.o. za ugostiteljstvo i usluge, Biševska 15, 31000 Osijek</derivirana_varijabla>
  </DomainObject.Predmet.ProtustrankaFormatedWithAdress>
  <DomainObject.Predmet.ProtustrankaFormatedWithAdressOIB>
    <izvorni_sadrzaj> CIDADE NOVA j.d.o.o. za ugostiteljstvo i usluge, OIB 56996085064, Biševska 15, 31000 Osijek</izvorni_sadrzaj>
    <derivirana_varijabla naziv="DomainObject.Predmet.ProtustrankaFormatedWithAdressOIB_1"> CIDADE NOVA j.d.o.o. za ugostiteljstvo i usluge, OIB 56996085064, Biševska 15, 31000 Osijek</derivirana_varijabla>
  </DomainObject.Predmet.ProtustrankaFormatedWithAdressOIB>
  <DomainObject.Predmet.ProtustrankaWithAdress>
    <izvorni_sadrzaj>CIDADE NOVA j.d.o.o. za ugostiteljstvo i usluge Biševska 15, 31000 Osijek</izvorni_sadrzaj>
    <derivirana_varijabla naziv="DomainObject.Predmet.ProtustrankaWithAdress_1">CIDADE NOVA j.d.o.o. za ugostiteljstvo i usluge Biševska 15, 31000 Osijek</derivirana_varijabla>
  </DomainObject.Predmet.ProtustrankaWithAdress>
  <DomainObject.Predmet.ProtustrankaWithAdressOIB>
    <izvorni_sadrzaj>CIDADE NOVA j.d.o.o. za ugostiteljstvo i usluge, OIB 56996085064, Biševska 15, 31000 Osijek</izvorni_sadrzaj>
    <derivirana_varijabla naziv="DomainObject.Predmet.ProtustrankaWithAdressOIB_1">CIDADE NOVA j.d.o.o. za ugostiteljstvo i usluge, OIB 56996085064, Biševska 15, 31000 Osijek</derivirana_varijabla>
  </DomainObject.Predmet.ProtustrankaWithAdressOIB>
  <DomainObject.Predmet.ProtustrankaNazivFormated>
    <izvorni_sadrzaj>CIDADE NOVA j.d.o.o. za ugostiteljstvo i usluge</izvorni_sadrzaj>
    <derivirana_varijabla naziv="DomainObject.Predmet.ProtustrankaNazivFormated_1">CIDADE NOVA j.d.o.o. za ugostiteljstvo i usluge</derivirana_varijabla>
  </DomainObject.Predmet.ProtustrankaNazivFormated>
  <DomainObject.Predmet.ProtustrankaNazivFormatedOIB>
    <izvorni_sadrzaj>CIDADE NOVA j.d.o.o. za ugostiteljstvo i usluge, OIB 56996085064</izvorni_sadrzaj>
    <derivirana_varijabla naziv="DomainObject.Predmet.ProtustrankaNazivFormatedOIB_1">CIDADE NOVA j.d.o.o. za ugostiteljstvo i usluge, OIB 56996085064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CIDADE NOVA j.d.o.o. za ugostiteljstvo i usluge</item>
    </izvorni_sadrzaj>
    <derivirana_varijabla naziv="DomainObject.Predmet.ProtuStrankaListFormated_1">
      <item>CIDADE NOVA j.d.o.o. za ugostiteljstvo i usluge</item>
    </derivirana_varijabla>
  </DomainObject.Predmet.ProtuStrankaListFormated>
  <DomainObject.Predmet.ProtuStrankaListFormatedOIB>
    <izvorni_sadrzaj>
      <item>CIDADE NOVA j.d.o.o. za ugostiteljstvo i usluge, OIB 56996085064</item>
    </izvorni_sadrzaj>
    <derivirana_varijabla naziv="DomainObject.Predmet.ProtuStrankaListFormatedOIB_1">
      <item>CIDADE NOVA j.d.o.o. za ugostiteljstvo i usluge, OIB 56996085064</item>
    </derivirana_varijabla>
  </DomainObject.Predmet.ProtuStrankaListFormatedOIB>
  <DomainObject.Predmet.ProtuStrankaListFormatedWithAdress>
    <izvorni_sadrzaj>
      <item>CIDADE NOVA j.d.o.o. za ugostiteljstvo i usluge, Biševska 15, 31000 Osijek</item>
    </izvorni_sadrzaj>
    <derivirana_varijabla naziv="DomainObject.Predmet.ProtuStrankaListFormatedWithAdress_1">
      <item>CIDADE NOVA j.d.o.o. za ugostiteljstvo i usluge, Biševska 15, 31000 Osijek</item>
    </derivirana_varijabla>
  </DomainObject.Predmet.ProtuStrankaListFormatedWithAdress>
  <DomainObject.Predmet.ProtuStrankaListFormatedWithAdressOIB>
    <izvorni_sadrzaj>
      <item>CIDADE NOVA j.d.o.o. za ugostiteljstvo i usluge, OIB 56996085064, Biševska 15, 31000 Osijek</item>
    </izvorni_sadrzaj>
    <derivirana_varijabla naziv="DomainObject.Predmet.ProtuStrankaListFormatedWithAdressOIB_1">
      <item>CIDADE NOVA j.d.o.o. za ugostiteljstvo i usluge, OIB 56996085064, Biševska 15, 31000 Osijek</item>
    </derivirana_varijabla>
  </DomainObject.Predmet.ProtuStrankaListFormatedWithAdressOIB>
  <DomainObject.Predmet.ProtuStrankaListNazivFormated>
    <izvorni_sadrzaj>
      <item>CIDADE NOVA j.d.o.o. za ugostiteljstvo i usluge</item>
    </izvorni_sadrzaj>
    <derivirana_varijabla naziv="DomainObject.Predmet.ProtuStrankaListNazivFormated_1">
      <item>CIDADE NOVA j.d.o.o. za ugostiteljstvo i usluge</item>
    </derivirana_varijabla>
  </DomainObject.Predmet.ProtuStrankaListNazivFormated>
  <DomainObject.Predmet.ProtuStrankaListNazivFormatedOIB>
    <izvorni_sadrzaj>
      <item>CIDADE NOVA j.d.o.o. za ugostiteljstvo i usluge, OIB 56996085064</item>
    </izvorni_sadrzaj>
    <derivirana_varijabla naziv="DomainObject.Predmet.ProtuStrankaListNazivFormatedOIB_1">
      <item>CIDADE NOVA j.d.o.o. za ugostiteljstvo i usluge, OIB 56996085064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CIDADE NOVA j.d.o.o. za ugostiteljstvo i usluge</izvorni_sadrzaj>
    <derivirana_varijabla naziv="DomainObject.Predmet.ProtustrankaIDrugi_1">CIDADE NOVA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CIDADE NOVA j.d.o.o. za ugostiteljstvo i usluge, OIB 56996085064, Biševska 15, 31000 Osijek</izvorni_sadrzaj>
    <derivirana_varijabla naziv="DomainObject.Predmet.ProtustrankaIDrugiAdressOIB_1">CIDADE NOVA j.d.o.o. za ugostiteljstvo i usluge, OIB 56996085064,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CIDADE NOVA j.d.o.o. za ugostiteljstvo i usluge</item>
    </izvorni_sadrzaj>
    <derivirana_varijabla naziv="DomainObject.Predmet.SudioniciListNaziv_1">
      <item>FINA RC OSIJEK</item>
      <item>CIDADE NOVA j.d.o.o. za ugostiteljstvo i usluge</item>
    </derivirana_varijabla>
  </DomainObject.Predmet.SudioniciListNaziv>
  <DomainObject.Predmet.SudioniciListAdressOIB>
    <izvorni_sadrzaj>
      <item>FINA RC OSIJEK, OIB 85821130368</item>
      <item>CIDADE NOVA j.d.o.o. za ugostiteljstvo i usluge, OIB 56996085064, Biševska 15,31000 Osijek</item>
    </izvorni_sadrzaj>
    <derivirana_varijabla naziv="DomainObject.Predmet.SudioniciListAdressOIB_1">
      <item>FINA RC OSIJEK, OIB 85821130368</item>
      <item>CIDADE NOVA j.d.o.o. za ugostiteljstvo i usluge, OIB 56996085064, Biševska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56996085064</item>
    </izvorni_sadrzaj>
    <derivirana_varijabla naziv="DomainObject.Predmet.SudioniciListNazivOIB_1">
      <item>, OIB 85821130368</item>
      <item>, OIB 56996085064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1845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2016-09-13T11:41:00Z</dcterms:created>
  <dc:creator>Korisnik</dc:creator>
  <cp:lastModifiedBy>Sanja Ban</cp:lastModifiedBy>
  <cp:lastPrinted>2016-09-13T11:41:00Z</cp:lastPrinted>
  <dcterms:modified xmlns:xsi="http://www.w3.org/2001/XMLSchema-instance" xsi:type="dcterms:W3CDTF">2016-09-13T11:42:00Z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