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cd38" w14:paraId="237cd3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F05B7">
        <w:rPr>
          <w:rFonts w:cs="Times New Roman" w:hAnsi="Times New Roman" w:ascii="Times New Roman"/>
          <w:b w:val="false"/>
          <w:sz w:val="24"/>
          <w:szCs w:val="24"/>
        </w:rPr>
        <w:t>4746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EF05B7">
        <w:t xml:space="preserve">BRAĆA JUKIĆ d.o.o., Zagreb, </w:t>
      </w:r>
      <w:proofErr w:type="spellStart"/>
      <w:r w:rsidR="00EF05B7">
        <w:t>Lukoranska</w:t>
      </w:r>
      <w:proofErr w:type="spellEnd"/>
      <w:r w:rsidR="00EF05B7">
        <w:t xml:space="preserve"> 44, OIB: 65241385370</w:t>
      </w:r>
      <w:r w:rsidR="00D815A2">
        <w:t>,</w:t>
      </w:r>
      <w:r w:rsidR="00424E38">
        <w:t xml:space="preserve"> </w:t>
      </w:r>
      <w:r w:rsidR="003C5353" w:rsidRPr="002365A1">
        <w:t xml:space="preserve"> </w:t>
      </w:r>
      <w:r w:rsidR="00EF05B7">
        <w:t>10. siječnja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EF05B7">
        <w:t xml:space="preserve">BRAĆA JUKIĆ d.o.o., Zagreb, </w:t>
      </w:r>
      <w:proofErr w:type="spellStart"/>
      <w:r w:rsidR="00EF05B7">
        <w:t>Lukoranska</w:t>
      </w:r>
      <w:proofErr w:type="spellEnd"/>
      <w:r w:rsidR="00EF05B7">
        <w:t xml:space="preserve"> 44, OIB: 65241385370</w:t>
      </w:r>
      <w:r w:rsidR="00397FAA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EF05B7">
        <w:t>1. ožujka</w:t>
      </w:r>
      <w:r w:rsidR="00595619">
        <w:t xml:space="preserve"> 2018</w:t>
      </w:r>
      <w:r w:rsidR="00957736">
        <w:t>.</w:t>
      </w:r>
      <w:r>
        <w:t xml:space="preserve"> u </w:t>
      </w:r>
      <w:r w:rsidR="00EF05B7">
        <w:t>9,40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EF05B7">
        <w:t>10. siječnja 2018</w:t>
      </w:r>
      <w:r w:rsidR="00957736">
        <w:t>.</w:t>
      </w:r>
      <w:r w:rsidRPr="00DE5FCD">
        <w:t xml:space="preserve"> </w:t>
      </w:r>
    </w:p>
    <w:p w:rsidRDefault="00EE1A18" w:rsidP="00D971AC" w:rsidR="00EE1A18">
      <w:pPr>
        <w:jc w:val="center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07F" w:rsidR="0048407F">
      <w:r>
        <w:separator/>
      </w:r>
    </w:p>
  </w:endnote>
  <w:endnote w:id="0" w:type="continuationSeparator">
    <w:p w:rsidRDefault="0048407F" w:rsidR="00484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07F" w:rsidR="0048407F">
      <w:r>
        <w:separator/>
      </w:r>
    </w:p>
  </w:footnote>
  <w:footnote w:id="0" w:type="continuationSeparator">
    <w:p w:rsidRDefault="0048407F" w:rsidR="00484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A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1A18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A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A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JUKIĆ d.o.o. zastupanog po punomoćniku Krešimir Jukić</izvorni_sadrzaj>
    <derivirana_varijabla naziv="DomainObject.Predmet.ProtustrankaFormated_1">  BRAĆA JUKIĆ d.o.o. zastupanog po punomoćniku Krešimir Jukić</derivirana_varijabla>
  </DomainObject.Predmet.ProtustrankaFormated>
  <DomainObject.Predmet.ProtustrankaFormatedOIB>
    <izvorni_sadrzaj>  BRAĆA JUKIĆ d.o.o., OIB 65241385370 zastupanog po punomoćniku Krešimir Jukić</izvorni_sadrzaj>
    <derivirana_varijabla naziv="DomainObject.Predmet.ProtustrankaFormatedOIB_1">  BRAĆA JUKIĆ d.o.o., OIB 65241385370 zastupanog po punomoćniku Krešimir Jukić</derivirana_varijabla>
  </DomainObject.Predmet.ProtustrankaFormatedOIB>
  <DomainObject.Predmet.ProtustrankaFormatedWithAdress>
    <izvorni_sadrzaj> BRAĆA JUKIĆ d.o.o., Lukoranska 44, 10000 Zagreb zastupanog po punomoćniku Krešimir Jukić</izvorni_sadrzaj>
    <derivirana_varijabla naziv="DomainObject.Predmet.ProtustrankaFormatedWithAdress_1"> BRAĆA JUKIĆ d.o.o., Lukoranska 44, 10000 Zagreb zastupanog po punomoćniku Krešimir Jukić</derivirana_varijabla>
  </DomainObject.Predmet.ProtustrankaFormatedWithAdress>
  <DomainObject.Predmet.ProtustrankaFormatedWithAdressOIB>
    <izvorni_sadrzaj> BRAĆA JUKIĆ d.o.o., OIB 65241385370, Lukoranska 44, 10000 Zagreb zastupanog po punomoćniku Krešimir Jukić</izvorni_sadrzaj>
    <derivirana_varijabla naziv="DomainObject.Predmet.ProtustrankaFormatedWithAdressOIB_1"> BRAĆA JUKIĆ d.o.o., OIB 65241385370, Lukoranska 44, 10000 Zagreb zastupanog po punomoćniku Krešimir Jukić</derivirana_varijabla>
  </DomainObject.Predmet.ProtustrankaFormatedWithAdressOIB>
  <DomainObject.Predmet.ProtustrankaWithAdress>
    <izvorni_sadrzaj>BRAĆA JUKIĆ d.o.o. Lukoranska 44, 10000 Zagreb</izvorni_sadrzaj>
    <derivirana_varijabla naziv="DomainObject.Predmet.ProtustrankaWithAdress_1">BRAĆA JUKIĆ d.o.o. Lukoranska 44, 10000 Zagreb</derivirana_varijabla>
  </DomainObject.Predmet.ProtustrankaWithAdress>
  <DomainObject.Predmet.ProtustrankaWithAdressOIB>
    <izvorni_sadrzaj>BRAĆA JUKIĆ d.o.o., OIB 65241385370, Lukoranska 44, 10000 Zagreb</izvorni_sadrzaj>
    <derivirana_varijabla naziv="DomainObject.Predmet.ProtustrankaWithAdressOIB_1">BRAĆA JUKIĆ d.o.o., OIB 65241385370, Lukoranska 44, 10000 Zagreb</derivirana_varijabla>
  </DomainObject.Predmet.ProtustrankaWithAdressOIB>
  <DomainObject.Predmet.ProtustrankaNazivFormated>
    <izvorni_sadrzaj>BRAĆA JUKIĆ d.o.o.</izvorni_sadrzaj>
    <derivirana_varijabla naziv="DomainObject.Predmet.ProtustrankaNazivFormated_1">BRAĆA JUKIĆ d.o.o.</derivirana_varijabla>
  </DomainObject.Predmet.ProtustrankaNazivFormated>
  <DomainObject.Predmet.ProtustrankaNazivFormatedOIB>
    <izvorni_sadrzaj>BRAĆA JUKIĆ d.o.o., OIB 65241385370</izvorni_sadrzaj>
    <derivirana_varijabla naziv="DomainObject.Predmet.ProtustrankaNazivFormatedOIB_1">BRAĆA JUKIĆ d.o.o.,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zastupanog po punomoćniku Krešimir Jukić</item>
    </izvorni_sadrzaj>
    <derivirana_varijabla naziv="DomainObject.Predmet.ProtuStrankaListFormated_1">
      <item>BRAĆA JUKIĆ d.o.o. zastupanog po punomoćniku Krešimir Jukić</item>
    </derivirana_varijabla>
  </DomainObject.Predmet.ProtuStrankaListFormated>
  <DomainObject.Predmet.ProtuStrankaListFormatedOIB>
    <izvorni_sadrzaj>
      <item>BRAĆA JUKIĆ d.o.o., OIB 65241385370 zastupanog po punomoćniku Krešimir Jukić</item>
    </izvorni_sadrzaj>
    <derivirana_varijabla naziv="DomainObject.Predmet.ProtuStrankaListFormatedOIB_1">
      <item>BRAĆA JUKIĆ d.o.o., OIB 65241385370 zastupanog po punomoćniku Krešimir Jukić</item>
    </derivirana_varijabla>
  </DomainObject.Predmet.ProtuStrankaListFormatedOIB>
  <DomainObject.Predmet.ProtuStrankaListFormatedWithAdress>
    <izvorni_sadrzaj>
      <item>BRAĆA JUKIĆ d.o.o., Lukoranska 44, 10000 Zagreb zastupanog po punomoćniku Krešimir Jukić</item>
    </izvorni_sadrzaj>
    <derivirana_varijabla naziv="DomainObject.Predmet.ProtuStrankaListFormatedWithAdress_1">
      <item>BRAĆA JUKIĆ d.o.o.,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d.o.o., OIB 65241385370, Lukoranska 44, 10000 Zagreb zastupanog po punomoćniku Krešimir Jukić</item>
    </izvorni_sadrzaj>
    <derivirana_varijabla naziv="DomainObject.Predmet.ProtuStrankaListFormatedWithAdressOIB_1">
      <item>BRAĆA JUKIĆ d.o.o.,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</item>
    </izvorni_sadrzaj>
    <derivirana_varijabla naziv="DomainObject.Predmet.ProtuStrankaListNazivFormated_1">
      <item>BRAĆA JUKIĆ d.o.o.</item>
    </derivirana_varijabla>
  </DomainObject.Predmet.ProtuStrankaListNazivFormated>
  <DomainObject.Predmet.ProtuStrankaListNazivFormatedOIB>
    <izvorni_sadrzaj>
      <item>BRAĆA JUKIĆ d.o.o., OIB 65241385370</item>
    </izvorni_sadrzaj>
    <derivirana_varijabla naziv="DomainObject.Predmet.ProtuStrankaListNazivFormatedOIB_1">
      <item>BRAĆA JUKIĆ d.o.o., OIB 65241385370</item>
    </derivirana_varijabla>
  </DomainObject.Predmet.ProtuStrankaListNazivFormatedOIB>
  <DomainObject.Predmet.OstaliListFormated>
    <izvorni_sadrzaj>
      <item>Krešimir Jukić punomoćnik sudionika u postupku BRAĆA JUKIĆ d.o.o.</item>
    </izvorni_sadrzaj>
    <derivirana_varijabla naziv="DomainObject.Predmet.OstaliListFormated_1">
      <item>Krešimir Jukić punomoćnik sudionika u postupku BRAĆA JUKIĆ d.o.o.</item>
    </derivirana_varijabla>
  </DomainObject.Predmet.OstaliListFormated>
  <DomainObject.Predmet.OstaliListFormatedOIB>
    <izvorni_sadrzaj>
      <item>Krešimir Jukić, OIB 20545589737 punomoćnik sudionika u postupku BRAĆA JUKIĆ d.o.o.</item>
    </izvorni_sadrzaj>
    <derivirana_varijabla naziv="DomainObject.Predmet.OstaliListFormatedOIB_1">
      <item>Krešimir Jukić, OIB 20545589737 punomoćnik sudionika u postupku BRAĆA JUKIĆ d.o.o.</item>
    </derivirana_varijabla>
  </DomainObject.Predmet.OstaliListFormatedOIB>
  <DomainObject.Predmet.OstaliListFormatedWithAdress>
    <izvorni_sadrzaj>
      <item>Krešimir Jukić, Lukoranska 44, 10000 Zagreb punomoćnik sudionika u postupku BRAĆA JUKIĆ d.o.o.</item>
    </izvorni_sadrzaj>
    <derivirana_varijabla naziv="DomainObject.Predmet.OstaliListFormatedWithAdress_1">
      <item>Krešimir Jukić, Lukoranska 44, 10000 Zagreb punomoćnik sudionika u postupku BRAĆA JUKIĆ d.o.o.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</item>
    </izvorni_sadrzaj>
    <derivirana_varijabla naziv="DomainObject.Predmet.OstaliListFormatedWithAdressOIB_1">
      <item>Krešimir Jukić, OIB 20545589737, Lukoranska 44, 10000 Zagreb punomoćnik sudionika u postupku BRAĆA JUKIĆ d.o.o.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</izvorni_sadrzaj>
    <derivirana_varijabla naziv="DomainObject.Predmet.ProtustrankaIDrugi_1">BRAĆA JUKIĆ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d.o.o., OIB 65241385370, Lukoranska 44, 10000 Zagreb</izvorni_sadrzaj>
    <derivirana_varijabla naziv="DomainObject.Predmet.ProtustrankaIDrugiAdressOIB_1">BRAĆA JUKIĆ d.o.o.,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</item>
      <item>Krešimir Jukić</item>
    </izvorni_sadrzaj>
    <derivirana_varijabla naziv="DomainObject.Predmet.SudioniciListNaziv_1">
      <item>FINA Regionalni centar Zagreb</item>
      <item>BRAĆA JUKIĆ d.o.o.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65241385370</item>
      <item>, OIB 20545589737</item>
    </izvorni_sadrzaj>
    <derivirana_varijabla naziv="DomainObject.Predmet.SudioniciListNazivOIB_1">
      <item>, OIB 85821130368</item>
      <item>, OIB 65241385370</item>
      <item>, OIB 20545589737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220</properties:Words>
  <properties:Characters>1092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2018-01-10T08:59:00Z</dcterms:created>
  <dc:creator>Korisnik</dc:creator>
  <cp:lastModifiedBy>Draženka Prpić</cp:lastModifiedBy>
  <cp:lastPrinted>2018-01-10T09:00:00Z</cp:lastPrinted>
  <dcterms:modified xmlns:xsi="http://www.w3.org/2001/XMLSchema-instance" xsi:type="dcterms:W3CDTF">2018-01-10T09:00:00Z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