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29d3" w14:paraId="c3629d3" w:rsidRDefault="00201E03" w:rsidP="00201E03" w:rsidR="00201E03">
      <w:pPr>
        <w15:collapsed w:val="false"/>
      </w:pPr>
      <w:r>
        <w:rPr>
          <w:rStyle w:val="Naglaeno"/>
        </w:rPr>
        <w:t xml:space="preserve">             </w:t>
      </w:r>
      <w:r w:rsidR="005738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E03" w:rsidP="00201E03" w:rsidR="00201E03" w:rsidRPr="00D21A2C"/>
    <w:p w:rsidRDefault="00201E03" w:rsidP="00201E03" w:rsidR="00201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1E03" w:rsidP="00201E03" w:rsidR="00201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6C01" w:rsidP="00201E03" w:rsidR="00D96C01">
      <w:pPr>
        <w:pStyle w:val="Tijeloteksta"/>
      </w:pPr>
    </w:p>
    <w:p w:rsidRDefault="00D96C01" w:rsidP="00D96C01" w:rsidR="00D96C01">
      <w:pPr>
        <w:pStyle w:val="Tijeloteksta"/>
        <w:ind w:left="360"/>
        <w:jc w:val="center"/>
      </w:pPr>
      <w:r>
        <w:t>R</w:t>
      </w:r>
      <w:r w:rsidR="00D61A0C">
        <w:t xml:space="preserve"> </w:t>
      </w:r>
      <w:r>
        <w:t>E</w:t>
      </w:r>
      <w:r w:rsidR="00D61A0C">
        <w:t xml:space="preserve"> </w:t>
      </w:r>
      <w:r>
        <w:t>P</w:t>
      </w:r>
      <w:r w:rsidR="00D61A0C">
        <w:t xml:space="preserve"> </w:t>
      </w:r>
      <w:r>
        <w:t>U</w:t>
      </w:r>
      <w:r w:rsidR="00D61A0C">
        <w:t xml:space="preserve"> </w:t>
      </w:r>
      <w:r>
        <w:t>B</w:t>
      </w:r>
      <w:r w:rsidR="00D61A0C">
        <w:t xml:space="preserve"> </w:t>
      </w:r>
      <w:r>
        <w:t>L</w:t>
      </w:r>
      <w:r w:rsidR="00D61A0C">
        <w:t xml:space="preserve"> </w:t>
      </w:r>
      <w:r>
        <w:t>I</w:t>
      </w:r>
      <w:r w:rsidR="00D61A0C">
        <w:t xml:space="preserve"> </w:t>
      </w:r>
      <w:r>
        <w:t>K</w:t>
      </w:r>
      <w:r w:rsidR="00D61A0C">
        <w:t xml:space="preserve"> </w:t>
      </w:r>
      <w:r>
        <w:t>A</w:t>
      </w:r>
      <w:r w:rsidR="00D61A0C">
        <w:t xml:space="preserve"> </w:t>
      </w:r>
      <w:r>
        <w:t xml:space="preserve"> H</w:t>
      </w:r>
      <w:r w:rsidR="00D61A0C">
        <w:t xml:space="preserve"> </w:t>
      </w:r>
      <w:r>
        <w:t>R</w:t>
      </w:r>
      <w:r w:rsidR="00D61A0C">
        <w:t xml:space="preserve"> </w:t>
      </w:r>
      <w:r>
        <w:t>V</w:t>
      </w:r>
      <w:r w:rsidR="00D61A0C">
        <w:t xml:space="preserve"> </w:t>
      </w:r>
      <w:r>
        <w:t>A</w:t>
      </w:r>
      <w:r w:rsidR="00D61A0C">
        <w:t xml:space="preserve"> </w:t>
      </w:r>
      <w:r>
        <w:t>T</w:t>
      </w:r>
      <w:r w:rsidR="00D61A0C">
        <w:t xml:space="preserve"> </w:t>
      </w:r>
      <w:r>
        <w:t>S</w:t>
      </w:r>
      <w:r w:rsidR="00D61A0C">
        <w:t xml:space="preserve"> </w:t>
      </w:r>
      <w:r>
        <w:t>K</w:t>
      </w:r>
      <w:r w:rsidR="00D61A0C">
        <w:t xml:space="preserve"> </w:t>
      </w:r>
      <w:r>
        <w:t>A</w:t>
      </w:r>
      <w:r w:rsidR="00D61A0C">
        <w:t xml:space="preserve">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J E Š E N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firstLine="348" w:left="360"/>
      </w:pPr>
      <w:r>
        <w:t>Trgovački sud u Osijeku, po stečajno</w:t>
      </w:r>
      <w:r w:rsidR="005738FA">
        <w:t>j sutkinji</w:t>
      </w:r>
      <w:r>
        <w:t xml:space="preserve"> Nadi Roso, u stečajnom predmetu </w:t>
      </w:r>
      <w:r w:rsidR="00D61A0C" w:rsidRPr="00651AAF">
        <w:rPr>
          <w:b/>
        </w:rPr>
        <w:t xml:space="preserve">SREĆA I SPAS d.o.o. u stečaju, </w:t>
      </w:r>
      <w:proofErr w:type="spellStart"/>
      <w:r w:rsidR="00D61A0C" w:rsidRPr="00651AAF">
        <w:rPr>
          <w:b/>
        </w:rPr>
        <w:t>Peskovec</w:t>
      </w:r>
      <w:proofErr w:type="spellEnd"/>
      <w:r w:rsidR="00D61A0C" w:rsidRPr="00651AAF">
        <w:rPr>
          <w:b/>
        </w:rPr>
        <w:t xml:space="preserve">, </w:t>
      </w:r>
      <w:proofErr w:type="spellStart"/>
      <w:r w:rsidR="00D61A0C" w:rsidRPr="00651AAF">
        <w:rPr>
          <w:b/>
        </w:rPr>
        <w:t>Peskovec</w:t>
      </w:r>
      <w:proofErr w:type="spellEnd"/>
      <w:r w:rsidR="00D61A0C" w:rsidRPr="00651AAF">
        <w:rPr>
          <w:b/>
        </w:rPr>
        <w:t xml:space="preserve"> 150</w:t>
      </w:r>
      <w:r w:rsidR="00D61A0C" w:rsidRPr="00651AAF">
        <w:rPr>
          <w:b/>
          <w:bCs/>
        </w:rPr>
        <w:t>,</w:t>
      </w:r>
      <w:r w:rsidR="00D61A0C" w:rsidRPr="00651AAF">
        <w:t xml:space="preserve"> </w:t>
      </w:r>
      <w:r w:rsidR="00D61A0C" w:rsidRPr="00651AAF">
        <w:rPr>
          <w:b/>
        </w:rPr>
        <w:t>MBS 080185309, OIB 16336529667</w:t>
      </w:r>
      <w:r>
        <w:t xml:space="preserve">, dana </w:t>
      </w:r>
      <w:r w:rsidR="00D61A0C">
        <w:t>7. veljače 2018</w:t>
      </w:r>
      <w:r w:rsidR="005738FA">
        <w:t>. g.,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C7115F" w:rsidR="00201E03">
      <w:pPr>
        <w:pStyle w:val="Tijeloteksta"/>
        <w:ind w:firstLine="348" w:left="360"/>
      </w:pPr>
      <w:r>
        <w:t>Daje se suglasje stečajno</w:t>
      </w:r>
      <w:r w:rsidR="00714A25">
        <w:t>j</w:t>
      </w:r>
      <w:r>
        <w:t xml:space="preserve"> upravitelj</w:t>
      </w:r>
      <w:r w:rsidR="00714A25">
        <w:t>ici</w:t>
      </w:r>
      <w:r>
        <w:t xml:space="preserve"> u stečajnom predmetu </w:t>
      </w:r>
      <w:r w:rsidR="00D61A0C" w:rsidRPr="00651AAF">
        <w:rPr>
          <w:b/>
        </w:rPr>
        <w:t xml:space="preserve">SREĆA I SPAS d.o.o. u stečaju, </w:t>
      </w:r>
      <w:proofErr w:type="spellStart"/>
      <w:r w:rsidR="00D61A0C" w:rsidRPr="00651AAF">
        <w:rPr>
          <w:b/>
        </w:rPr>
        <w:t>Peskovec</w:t>
      </w:r>
      <w:proofErr w:type="spellEnd"/>
      <w:r w:rsidR="00D61A0C" w:rsidRPr="00651AAF">
        <w:rPr>
          <w:b/>
        </w:rPr>
        <w:t xml:space="preserve">, </w:t>
      </w:r>
      <w:proofErr w:type="spellStart"/>
      <w:r w:rsidR="00D61A0C" w:rsidRPr="00651AAF">
        <w:rPr>
          <w:b/>
        </w:rPr>
        <w:t>Peskovec</w:t>
      </w:r>
      <w:proofErr w:type="spellEnd"/>
      <w:r w:rsidR="00D61A0C" w:rsidRPr="00651AAF">
        <w:rPr>
          <w:b/>
        </w:rPr>
        <w:t xml:space="preserve"> 150</w:t>
      </w:r>
      <w:r w:rsidR="00D61A0C" w:rsidRPr="00651AAF">
        <w:rPr>
          <w:b/>
          <w:bCs/>
        </w:rPr>
        <w:t>,</w:t>
      </w:r>
      <w:r w:rsidR="00D61A0C" w:rsidRPr="00651AAF">
        <w:t xml:space="preserve"> </w:t>
      </w:r>
      <w:r w:rsidR="00D61A0C" w:rsidRPr="00651AAF">
        <w:rPr>
          <w:b/>
        </w:rPr>
        <w:t>MBS 080185309, OIB 16336529667</w:t>
      </w:r>
      <w:r>
        <w:t>, na provođenje završne diobe radi namirenja</w:t>
      </w:r>
      <w:r w:rsidR="00714A25">
        <w:t xml:space="preserve"> </w:t>
      </w:r>
      <w:r w:rsidR="00C7115F">
        <w:t xml:space="preserve">stečajnih vjerovnika </w:t>
      </w:r>
      <w:r w:rsidR="00316EDB">
        <w:t>I</w:t>
      </w:r>
      <w:r w:rsidR="00C7115F">
        <w:t xml:space="preserve">I višeg isplatnog reda u postotku od </w:t>
      </w:r>
      <w:r w:rsidR="00316EDB">
        <w:t>17,25</w:t>
      </w:r>
      <w:r w:rsidR="00C7115F">
        <w:t>% njihovih utvrđenih tražbina</w:t>
      </w:r>
      <w:r w:rsidR="004C5037">
        <w:t xml:space="preserve">, raspoloživi iznos za završnu diobu iznosi </w:t>
      </w:r>
      <w:r w:rsidR="00316EDB">
        <w:t>1.184.068,30</w:t>
      </w:r>
      <w:r w:rsidR="004C5037">
        <w:t xml:space="preserve"> kn.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316EDB">
        <w:rPr>
          <w:b/>
        </w:rPr>
        <w:t>13. ožujak 2018.</w:t>
      </w:r>
      <w:r w:rsidR="005738FA" w:rsidRPr="00C7115F">
        <w:rPr>
          <w:b/>
        </w:rPr>
        <w:t xml:space="preserve"> g. u 10,</w:t>
      </w:r>
      <w:r w:rsidR="00316EDB">
        <w:rPr>
          <w:b/>
        </w:rPr>
        <w:t>0</w:t>
      </w:r>
      <w:r w:rsidR="005738FA" w:rsidRPr="00C7115F">
        <w:rPr>
          <w:b/>
        </w:rPr>
        <w:t>0 sati</w:t>
      </w:r>
      <w:r>
        <w:t xml:space="preserve">, soba br. </w:t>
      </w:r>
      <w:r w:rsidR="00D61A0C">
        <w:t>36</w:t>
      </w:r>
      <w:r>
        <w:t xml:space="preserve">/II, </w:t>
      </w:r>
      <w:r w:rsidR="00316EDB">
        <w:t xml:space="preserve">kod Trgovačkog suda </w:t>
      </w:r>
      <w:r>
        <w:t xml:space="preserve">Osijek, Zagrebačka 2 na koje se pozivaju </w:t>
      </w:r>
      <w:r w:rsidR="00C7115F">
        <w:t>stečajni</w:t>
      </w:r>
      <w:r w:rsidR="00714A25">
        <w:t xml:space="preserve"> vjerovni</w:t>
      </w:r>
      <w:r w:rsidR="00C7115F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5738FA" w:rsidR="00201E03">
      <w:pPr>
        <w:pStyle w:val="Tijeloteksta"/>
        <w:tabs>
          <w:tab w:pos="4716" w:val="center"/>
          <w:tab w:pos="6585" w:val="left"/>
        </w:tabs>
        <w:ind w:left="360"/>
        <w:jc w:val="left"/>
      </w:pPr>
      <w:r>
        <w:tab/>
      </w:r>
      <w:r w:rsidR="00201E03">
        <w:t xml:space="preserve">U Osijeku </w:t>
      </w:r>
      <w:r w:rsidR="00D61A0C">
        <w:t>7. veljače 2018. g.</w:t>
      </w:r>
    </w:p>
    <w:p w:rsidRDefault="00201E03" w:rsidP="00201E03" w:rsidR="00201E03">
      <w:pPr>
        <w:pStyle w:val="Tijeloteksta"/>
        <w:ind w:left="360"/>
      </w:pPr>
    </w:p>
    <w:p w:rsidRDefault="00201E03" w:rsidP="00316EDB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5738FA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</w:t>
      </w:r>
      <w:r w:rsidR="005738FA">
        <w:t xml:space="preserve">    </w:t>
      </w:r>
      <w:r>
        <w:t xml:space="preserve"> Nada Roso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                                                                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5738FA" w:rsidR="00201E03">
      <w:pPr>
        <w:pStyle w:val="Tijeloteksta"/>
        <w:tabs>
          <w:tab w:pos="4215" w:val="left"/>
        </w:tabs>
        <w:ind w:left="360"/>
      </w:pPr>
      <w:r>
        <w:t xml:space="preserve">1. </w:t>
      </w:r>
      <w:r w:rsidR="00F933C4">
        <w:t xml:space="preserve">st. uprav. </w:t>
      </w:r>
      <w:r w:rsidR="005738FA">
        <w:t xml:space="preserve">Blanka </w:t>
      </w:r>
      <w:proofErr w:type="spellStart"/>
      <w:r w:rsidR="005738FA">
        <w:t>Gambiraža</w:t>
      </w:r>
      <w:proofErr w:type="spellEnd"/>
    </w:p>
    <w:p w:rsidRDefault="00201E03" w:rsidP="00201E03" w:rsidR="00201E03">
      <w:pPr>
        <w:pStyle w:val="Tijeloteksta"/>
        <w:ind w:left="360"/>
      </w:pPr>
      <w:r>
        <w:t xml:space="preserve">2. ŽDO </w:t>
      </w:r>
      <w:r w:rsidR="00F933C4">
        <w:t>Osijek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316EDB">
        <w:t xml:space="preserve"> uz diobni popis i izvješće od 16.1.2018. g.</w:t>
      </w:r>
    </w:p>
    <w:p w:rsidRDefault="00201E03" w:rsidP="005738FA" w:rsidR="00201E03">
      <w:pPr>
        <w:pStyle w:val="Tijeloteksta"/>
        <w:tabs>
          <w:tab w:pos="2100" w:val="left"/>
        </w:tabs>
        <w:ind w:left="360"/>
      </w:pPr>
      <w:r>
        <w:t xml:space="preserve">4. </w:t>
      </w:r>
      <w:proofErr w:type="spellStart"/>
      <w:r w:rsidR="00F933C4">
        <w:t>R</w:t>
      </w:r>
      <w:r>
        <w:t>oč</w:t>
      </w:r>
      <w:proofErr w:type="spellEnd"/>
      <w:r>
        <w:t xml:space="preserve">. </w:t>
      </w:r>
      <w:r w:rsidR="00316EDB">
        <w:t>13.3.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C7115F" w:rsidP="00C7115F" w:rsidR="00C7115F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F44" w:rsidR="00804F44">
      <w:r>
        <w:separator/>
      </w:r>
    </w:p>
  </w:endnote>
  <w:endnote w:id="0" w:type="continuationSeparator">
    <w:p w:rsidRDefault="00804F44" w:rsidR="00804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F44" w:rsidR="00804F44">
      <w:r>
        <w:separator/>
      </w:r>
    </w:p>
  </w:footnote>
  <w:footnote w:id="0" w:type="continuationSeparator">
    <w:p w:rsidRDefault="00804F44" w:rsidR="00804F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D61A0C">
      <w:t>638/11-170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6016C"/>
    <w:rsid w:val="00163019"/>
    <w:rsid w:val="001635ED"/>
    <w:rsid w:val="0019752C"/>
    <w:rsid w:val="001A0170"/>
    <w:rsid w:val="001A6201"/>
    <w:rsid w:val="001E75FC"/>
    <w:rsid w:val="00201E03"/>
    <w:rsid w:val="002142C7"/>
    <w:rsid w:val="0021564C"/>
    <w:rsid w:val="00223C8E"/>
    <w:rsid w:val="00255E1A"/>
    <w:rsid w:val="00291B9C"/>
    <w:rsid w:val="002F230F"/>
    <w:rsid w:val="00313F98"/>
    <w:rsid w:val="00316EDB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47C"/>
    <w:rsid w:val="003F28A4"/>
    <w:rsid w:val="00451DD6"/>
    <w:rsid w:val="00470B34"/>
    <w:rsid w:val="004806AD"/>
    <w:rsid w:val="00495492"/>
    <w:rsid w:val="00497410"/>
    <w:rsid w:val="004B741D"/>
    <w:rsid w:val="004C5037"/>
    <w:rsid w:val="004D3316"/>
    <w:rsid w:val="004E5065"/>
    <w:rsid w:val="00500BBD"/>
    <w:rsid w:val="0055624C"/>
    <w:rsid w:val="005738FA"/>
    <w:rsid w:val="005B403D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711B"/>
    <w:rsid w:val="00786F1E"/>
    <w:rsid w:val="007A7E59"/>
    <w:rsid w:val="007C1241"/>
    <w:rsid w:val="00804F44"/>
    <w:rsid w:val="0080666F"/>
    <w:rsid w:val="00845777"/>
    <w:rsid w:val="00857D02"/>
    <w:rsid w:val="008737C5"/>
    <w:rsid w:val="0088689D"/>
    <w:rsid w:val="008870CC"/>
    <w:rsid w:val="009001D6"/>
    <w:rsid w:val="00935547"/>
    <w:rsid w:val="00961D63"/>
    <w:rsid w:val="009807E2"/>
    <w:rsid w:val="00994095"/>
    <w:rsid w:val="009A3C91"/>
    <w:rsid w:val="009B61F0"/>
    <w:rsid w:val="009C13EB"/>
    <w:rsid w:val="009D5D7F"/>
    <w:rsid w:val="00A025E8"/>
    <w:rsid w:val="00A06C46"/>
    <w:rsid w:val="00A07AC6"/>
    <w:rsid w:val="00A14779"/>
    <w:rsid w:val="00A402F9"/>
    <w:rsid w:val="00A91ED3"/>
    <w:rsid w:val="00AB56F9"/>
    <w:rsid w:val="00AD24AA"/>
    <w:rsid w:val="00AF6716"/>
    <w:rsid w:val="00B11D59"/>
    <w:rsid w:val="00B41F79"/>
    <w:rsid w:val="00B94B87"/>
    <w:rsid w:val="00BB36BB"/>
    <w:rsid w:val="00BC33DE"/>
    <w:rsid w:val="00BE0DD4"/>
    <w:rsid w:val="00C15361"/>
    <w:rsid w:val="00C26291"/>
    <w:rsid w:val="00C3548B"/>
    <w:rsid w:val="00C7115F"/>
    <w:rsid w:val="00C9197B"/>
    <w:rsid w:val="00CA5EA9"/>
    <w:rsid w:val="00CE19FA"/>
    <w:rsid w:val="00CF4431"/>
    <w:rsid w:val="00D00BF3"/>
    <w:rsid w:val="00D178DC"/>
    <w:rsid w:val="00D217E4"/>
    <w:rsid w:val="00D43D85"/>
    <w:rsid w:val="00D61A0C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70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870C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870C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0C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0C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70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870C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870C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0C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0C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B76134-FDF3-46BA-AF88-A9CE48249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181</properties:Words>
  <properties:Characters>842</properties:Characters>
  <properties:Lines>65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2018-02-07T12:26:00Z</dcterms:created>
  <dc:creator>hermanj</dc:creator>
  <cp:lastModifiedBy>Danijela Sekulić</cp:lastModifiedBy>
  <cp:lastPrinted>2018-02-07T12:34:00Z</cp:lastPrinted>
  <dcterms:modified xmlns:xsi="http://www.w3.org/2001/XMLSchema-instance" xsi:type="dcterms:W3CDTF">2018-02-07T12:36:00Z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