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43bf" w14:paraId="80143bf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304AB2" w:rsidRPr="00304AB2">
        <w:t>GRUPA FERDINAND društvo s ograničenom odgovornošću za promidžbu i trgovinu u stečaju, skraćena tvrtka: GRUPA FERDINAND d.o.o. u stečaju, Pakrac, Radničko naselje 6, OIB: 45488760710</w:t>
      </w:r>
      <w:r w:rsidR="00E74D36">
        <w:t xml:space="preserve">, dana </w:t>
      </w:r>
      <w:r w:rsidR="006F2649">
        <w:t>12. studenog</w:t>
      </w:r>
      <w:r w:rsidR="006154A9" w:rsidRPr="006154A9">
        <w:t xml:space="preserve"> 2018. godine</w:t>
      </w:r>
    </w:p>
    <w:p w:rsidRDefault="00152DAA" w:rsidP="00152DAA" w:rsidR="00152DAA"/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DA7484">
      <w:pPr>
        <w:ind w:firstLine="1440"/>
        <w:jc w:val="both"/>
      </w:pPr>
      <w:r>
        <w:t xml:space="preserve">I. Ročište za diobu kupovnine </w:t>
      </w:r>
      <w:r w:rsidR="00DA7484">
        <w:t>ostvarene unovčenjem nekretnina</w:t>
      </w:r>
      <w:r w:rsidR="00D67C4B">
        <w:t xml:space="preserve"> opterećenih razlučnim pravom</w:t>
      </w:r>
      <w:r w:rsidR="00DA7484">
        <w:t xml:space="preserve"> i to: </w:t>
      </w:r>
    </w:p>
    <w:p w:rsidRDefault="00DA7484" w:rsidP="00152DAA" w:rsidR="00DA7484">
      <w:pPr>
        <w:ind w:firstLine="1440"/>
        <w:jc w:val="both"/>
      </w:pPr>
    </w:p>
    <w:p w:rsidRDefault="00DA7484" w:rsidP="00152DAA" w:rsidR="00DA7484">
      <w:pPr>
        <w:ind w:firstLine="1440"/>
        <w:jc w:val="both"/>
      </w:pPr>
      <w:r>
        <w:t>- nekretnina upisanih u zk. ul. 1046 k.o. Pakrac</w:t>
      </w:r>
    </w:p>
    <w:p w:rsidRDefault="00DA7484" w:rsidP="00152DAA" w:rsidR="00DA7484">
      <w:pPr>
        <w:ind w:firstLine="1440"/>
        <w:jc w:val="both"/>
      </w:pPr>
      <w:r>
        <w:t>- nekretnina upisanih u zk. ul. 1024 k.o. Kusonje</w:t>
      </w:r>
    </w:p>
    <w:p w:rsidRDefault="00DA7484" w:rsidP="00152DAA" w:rsidR="00DA7484">
      <w:pPr>
        <w:ind w:firstLine="1440"/>
        <w:jc w:val="both"/>
      </w:pPr>
      <w:r>
        <w:t>- nekretnina upisanih u zk. ul. 192 k.o. Pakrac</w:t>
      </w:r>
    </w:p>
    <w:p w:rsidRDefault="00DA7484" w:rsidP="00152DAA" w:rsidR="00163131">
      <w:pPr>
        <w:ind w:firstLine="1440"/>
        <w:jc w:val="both"/>
      </w:pPr>
      <w:r>
        <w:t>- nekretnina upisanih u zk. ul. 978 k.o. Pakrac</w:t>
      </w:r>
    </w:p>
    <w:p w:rsidRDefault="00163131" w:rsidP="00163131" w:rsidR="00163131">
      <w:pPr>
        <w:ind w:firstLine="1440"/>
        <w:jc w:val="both"/>
      </w:pPr>
    </w:p>
    <w:p w:rsidRDefault="00152DAA" w:rsidP="00163131" w:rsidR="00152DAA">
      <w:r>
        <w:t xml:space="preserve">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163131">
        <w:rPr>
          <w:b/>
        </w:rPr>
        <w:t>07. prosinca</w:t>
      </w:r>
      <w:r w:rsidR="005F0E22">
        <w:rPr>
          <w:b/>
        </w:rPr>
        <w:t xml:space="preserve"> </w:t>
      </w:r>
      <w:r w:rsidR="0002117E">
        <w:rPr>
          <w:b/>
        </w:rPr>
        <w:t xml:space="preserve">2018. </w:t>
      </w:r>
      <w:r>
        <w:rPr>
          <w:b/>
        </w:rPr>
        <w:t xml:space="preserve">godine u </w:t>
      </w:r>
      <w:r w:rsidR="00163131">
        <w:rPr>
          <w:b/>
        </w:rPr>
        <w:t>09</w:t>
      </w:r>
      <w:r>
        <w:rPr>
          <w:b/>
        </w:rPr>
        <w:t>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>II. Na ročište se pozivaju stečajni upravitelj, razlučni vjerovnici i stečajni vjerovnici.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152DAA" w:rsidP="00152DAA" w:rsidR="00152DAA">
      <w:pPr>
        <w:jc w:val="both"/>
      </w:pPr>
      <w:r>
        <w:t xml:space="preserve">   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E76EE9" w:rsidP="00A054B6" w:rsidR="00E76EE9">
      <w:pPr>
        <w:ind w:firstLine="1440"/>
        <w:jc w:val="both"/>
      </w:pPr>
    </w:p>
    <w:p w:rsidRDefault="00152DAA" w:rsidP="00A054B6" w:rsidR="00A054B6">
      <w:pPr>
        <w:ind w:firstLine="1440"/>
        <w:jc w:val="both"/>
      </w:pPr>
      <w:r>
        <w:t xml:space="preserve">Nakon elektroničke javne dražbe koju je provela Financijska agencija  radi unovčenja imovine stečajnog dužnika opterećene razlučnim pravom ovaj sud je donio </w:t>
      </w:r>
      <w:r w:rsidR="002743CD">
        <w:lastRenderedPageBreak/>
        <w:t>pravomoćna</w:t>
      </w:r>
      <w:r w:rsidR="006D3141">
        <w:t xml:space="preserve"> </w:t>
      </w:r>
      <w:r w:rsidR="0022116E">
        <w:t>rješenj</w:t>
      </w:r>
      <w:r w:rsidR="002743CD">
        <w:t>a</w:t>
      </w:r>
      <w:r>
        <w:t xml:space="preserve"> </w:t>
      </w:r>
      <w:r w:rsidR="006D3141">
        <w:t xml:space="preserve"> </w:t>
      </w:r>
      <w:r>
        <w:t>kojim</w:t>
      </w:r>
      <w:r w:rsidR="00A054B6">
        <w:t>a</w:t>
      </w:r>
      <w:r>
        <w:t xml:space="preserve"> su  ponuditelj</w:t>
      </w:r>
      <w:r w:rsidR="00A054B6">
        <w:t>ima-kupcima</w:t>
      </w:r>
      <w:r>
        <w:t xml:space="preserve"> dosuđene nekretnine </w:t>
      </w:r>
      <w:r w:rsidR="006D3141">
        <w:t xml:space="preserve">upisane u </w:t>
      </w:r>
      <w:r w:rsidR="00A054B6">
        <w:t>u zk. ul. 1046 k.o. Pakrac, u zk. ul. 1024 k.o. Kusonje, u zk. ul. 192 k.o. Pakra, u zk. ul. 978 k.o. Pakrac</w:t>
      </w:r>
    </w:p>
    <w:p w:rsidRDefault="00A054B6" w:rsidP="00152DAA" w:rsidR="00152DAA">
      <w:pPr>
        <w:jc w:val="both"/>
      </w:pPr>
      <w:r>
        <w:t xml:space="preserve"> </w:t>
      </w:r>
      <w:r>
        <w:tab/>
      </w:r>
      <w:r>
        <w:tab/>
        <w:t>Kupci su</w:t>
      </w:r>
      <w:r w:rsidR="00152DAA">
        <w:t xml:space="preserve">  u roku položi</w:t>
      </w:r>
      <w:r>
        <w:t>li</w:t>
      </w:r>
      <w:r w:rsidR="00152DAA">
        <w:t xml:space="preserve">  iznos</w:t>
      </w:r>
      <w:r>
        <w:t>e</w:t>
      </w:r>
      <w:r w:rsidR="00152DAA">
        <w:t xml:space="preserve"> na koj</w:t>
      </w:r>
      <w:r>
        <w:t>e</w:t>
      </w:r>
      <w:r w:rsidR="00152DAA">
        <w:t xml:space="preserve"> </w:t>
      </w:r>
      <w:r>
        <w:t>su</w:t>
      </w:r>
      <w:r w:rsidR="00152DAA">
        <w:t xml:space="preserve">  obave</w:t>
      </w:r>
      <w:r w:rsidR="00C97A40">
        <w:t>zan</w:t>
      </w:r>
      <w:r>
        <w:t>i</w:t>
      </w:r>
      <w:r w:rsidR="00C97A40">
        <w:t xml:space="preserve"> rješenjima</w:t>
      </w:r>
      <w:r w:rsidR="00152DAA">
        <w:t xml:space="preserve"> o dosudi, a što proizlazi iz isprava dostavljenih u spis to je valjalo donijeti odluku o određivanju ročišta radi diobe kupovnine uz primjenu  odredbe čl. 111.  Ovrš</w:t>
      </w:r>
      <w:r w:rsidR="00C97A40">
        <w:t xml:space="preserve">nog zakona ( NN 112/12, 25/13, </w:t>
      </w:r>
      <w:r w:rsidR="00152DAA">
        <w:t>93/14</w:t>
      </w:r>
      <w:r w:rsidR="00C97A40">
        <w:t xml:space="preserve"> i 73/17</w:t>
      </w:r>
      <w:r w:rsidR="00152DAA">
        <w:t xml:space="preserve"> ).</w:t>
      </w:r>
    </w:p>
    <w:p w:rsidRDefault="00152DAA" w:rsidP="00152DAA" w:rsidR="00152DAA"/>
    <w:p w:rsidRDefault="000E7BC5" w:rsidP="000E7BC5" w:rsidR="00152DAA">
      <w:r>
        <w:t xml:space="preserve"> </w:t>
      </w:r>
      <w:r>
        <w:tab/>
      </w:r>
      <w:r>
        <w:tab/>
      </w:r>
      <w:r w:rsidR="00152DAA">
        <w:t xml:space="preserve">U Slavonskom Brodu, </w:t>
      </w:r>
      <w:r>
        <w:t>12. studenog</w:t>
      </w:r>
      <w:r w:rsidR="00034C9E">
        <w:t xml:space="preserve"> 2018</w:t>
      </w:r>
      <w:r w:rsidR="00152DAA">
        <w:t>. godine</w:t>
      </w:r>
    </w:p>
    <w:p w:rsidRDefault="00152DAA" w:rsidP="00152DAA" w:rsidR="00152DAA"/>
    <w:p w:rsidRDefault="00152DAA" w:rsidP="00152DAA" w:rsidR="00152DAA"/>
    <w:p w:rsidRDefault="00152DAA" w:rsidP="005C1BD8" w:rsidR="00E40E49" w:rsidRPr="00E40E49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E40E49" w:rsidRPr="00E40E49">
        <w:rPr>
          <w:lang w:eastAsia="en-US"/>
        </w:rPr>
        <w:t xml:space="preserve">      Stečajna sutkinja</w:t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  <w:t xml:space="preserve">            </w:t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</w:r>
      <w:r w:rsidR="00E40E49" w:rsidRPr="00E40E49">
        <w:rPr>
          <w:lang w:eastAsia="en-US"/>
        </w:rPr>
        <w:tab/>
        <w:t xml:space="preserve">      Mirna Vujčić</w:t>
      </w:r>
    </w:p>
    <w:p w:rsidRDefault="00152DAA" w:rsidP="00152DAA" w:rsidR="00152DAA"/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0105C7" w:rsidR="00E26296">
      <w:r>
        <w:t xml:space="preserve">- </w:t>
      </w:r>
      <w:r w:rsidR="00E26296">
        <w:t xml:space="preserve">razlučnom vjerovniku </w:t>
      </w:r>
      <w:r w:rsidR="000105C7">
        <w:t>po punomoćniku OD Župić i partneri Zgb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A7D" w:rsidP="00290F49" w:rsidR="00BC7A7D">
      <w:r>
        <w:separator/>
      </w:r>
    </w:p>
  </w:endnote>
  <w:endnote w:id="0" w:type="continuationSeparator">
    <w:p w:rsidRDefault="00BC7A7D" w:rsidP="00290F49" w:rsidR="00BC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A7D" w:rsidP="00290F49" w:rsidR="00BC7A7D">
      <w:r>
        <w:separator/>
      </w:r>
    </w:p>
  </w:footnote>
  <w:footnote w:id="0" w:type="continuationSeparator">
    <w:p w:rsidRDefault="00BC7A7D" w:rsidP="00290F49" w:rsidR="00BC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49" w:rsidP="00290F49" w:rsidR="00290F49">
    <w:pPr>
      <w:pStyle w:val="Zaglavlje"/>
      <w:jc w:val="right"/>
    </w:pPr>
    <w:r>
      <w:rPr>
        <w:b/>
      </w:rPr>
      <w:t>Broj:7/ St-</w:t>
    </w:r>
    <w:r w:rsidR="00805D2B">
      <w:rPr>
        <w:b/>
      </w:rPr>
      <w:t>743/2016</w:t>
    </w:r>
    <w:r w:rsidR="00860E2C">
      <w:rPr>
        <w:b/>
      </w:rPr>
      <w:t>-206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105C7"/>
    <w:rsid w:val="0002117E"/>
    <w:rsid w:val="00034C9E"/>
    <w:rsid w:val="000E7BC5"/>
    <w:rsid w:val="001130B9"/>
    <w:rsid w:val="00152DAA"/>
    <w:rsid w:val="0016191D"/>
    <w:rsid w:val="00163131"/>
    <w:rsid w:val="001E0473"/>
    <w:rsid w:val="001F1ED7"/>
    <w:rsid w:val="00213E3F"/>
    <w:rsid w:val="0022116E"/>
    <w:rsid w:val="00222648"/>
    <w:rsid w:val="00234423"/>
    <w:rsid w:val="002743CD"/>
    <w:rsid w:val="00290F49"/>
    <w:rsid w:val="00304AB2"/>
    <w:rsid w:val="00364157"/>
    <w:rsid w:val="003A0AA9"/>
    <w:rsid w:val="003E0782"/>
    <w:rsid w:val="004950AD"/>
    <w:rsid w:val="004C447A"/>
    <w:rsid w:val="00580A06"/>
    <w:rsid w:val="0059543C"/>
    <w:rsid w:val="005B09BC"/>
    <w:rsid w:val="005C1BD8"/>
    <w:rsid w:val="005F0E22"/>
    <w:rsid w:val="006154A9"/>
    <w:rsid w:val="006D15AC"/>
    <w:rsid w:val="006D3141"/>
    <w:rsid w:val="006E4C2C"/>
    <w:rsid w:val="006F2649"/>
    <w:rsid w:val="00764F32"/>
    <w:rsid w:val="007D53EE"/>
    <w:rsid w:val="00805D2B"/>
    <w:rsid w:val="00860E2C"/>
    <w:rsid w:val="008B0C1C"/>
    <w:rsid w:val="008B7E85"/>
    <w:rsid w:val="009931A9"/>
    <w:rsid w:val="009F2FF6"/>
    <w:rsid w:val="00A054B6"/>
    <w:rsid w:val="00B50F5B"/>
    <w:rsid w:val="00BB5B45"/>
    <w:rsid w:val="00BC7A7D"/>
    <w:rsid w:val="00BD6B68"/>
    <w:rsid w:val="00C97A40"/>
    <w:rsid w:val="00D6545E"/>
    <w:rsid w:val="00D67C4B"/>
    <w:rsid w:val="00DA7484"/>
    <w:rsid w:val="00DB052E"/>
    <w:rsid w:val="00E26296"/>
    <w:rsid w:val="00E40E49"/>
    <w:rsid w:val="00E74D36"/>
    <w:rsid w:val="00E76EE9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0F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0F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0F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86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St-743/2016-204</izvorni_sadrzaj>
    <derivirana_varijabla naziv="DomainObject.PredzadnjaOdlukaIzPredmeta.Oznaka_1">St-743/2016-204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390</properties:Words>
  <properties:Characters>2031</properties:Characters>
  <properties:Lines>81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2018-10-04T11:31:00Z</dcterms:created>
  <dc:creator>wsadmin</dc:creator>
  <cp:lastModifiedBy>wsadmin</cp:lastModifiedBy>
  <cp:lastPrinted>2018-11-12T10:26:00Z</cp:lastPrinted>
  <dcterms:modified xmlns:xsi="http://www.w3.org/2001/XMLSchema-instance" xsi:type="dcterms:W3CDTF">2018-11-12T12:23:00Z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(ST-743-2016-12.11.18. GRUPA FERDINAND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