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3c88" w14:paraId="3643c8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2B63AC">
        <w:rPr>
          <w:lang w:val="hr-HR"/>
        </w:rPr>
        <w:t>398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B63AC">
        <w:rPr>
          <w:lang w:val="hr-HR"/>
        </w:rPr>
        <w:t xml:space="preserve">PROSJEK društvo s ograničenom odgovornošću za šumarstvo i trgovinu, </w:t>
      </w:r>
      <w:proofErr w:type="spellStart"/>
      <w:r w:rsidR="002B63AC">
        <w:rPr>
          <w:lang w:val="hr-HR"/>
        </w:rPr>
        <w:t>Rovišće</w:t>
      </w:r>
      <w:proofErr w:type="spellEnd"/>
      <w:r w:rsidR="002B63AC">
        <w:rPr>
          <w:lang w:val="hr-HR"/>
        </w:rPr>
        <w:t xml:space="preserve">, </w:t>
      </w:r>
      <w:proofErr w:type="spellStart"/>
      <w:r w:rsidR="002B63AC">
        <w:rPr>
          <w:lang w:val="hr-HR"/>
        </w:rPr>
        <w:t>Tuk</w:t>
      </w:r>
      <w:proofErr w:type="spellEnd"/>
      <w:r w:rsidR="002B63AC">
        <w:rPr>
          <w:lang w:val="hr-HR"/>
        </w:rPr>
        <w:t xml:space="preserve"> 40</w:t>
      </w:r>
      <w:r w:rsidR="00261FCC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2B63AC">
        <w:rPr>
          <w:lang w:val="hr-HR"/>
        </w:rPr>
        <w:t>: 010041702</w:t>
      </w:r>
      <w:r w:rsidR="00FB7F79">
        <w:rPr>
          <w:lang w:val="hr-HR"/>
        </w:rPr>
        <w:t>,</w:t>
      </w:r>
      <w:r>
        <w:rPr>
          <w:lang w:val="hr-HR"/>
        </w:rPr>
        <w:t xml:space="preserve"> OIB:</w:t>
      </w:r>
      <w:r w:rsidR="00261FCC">
        <w:rPr>
          <w:lang w:val="hr-HR"/>
        </w:rPr>
        <w:t xml:space="preserve"> </w:t>
      </w:r>
      <w:r w:rsidR="002B63AC">
        <w:rPr>
          <w:lang w:val="hr-HR"/>
        </w:rPr>
        <w:t>35196161910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D154A8">
        <w:rPr>
          <w:lang w:val="hr-HR"/>
        </w:rPr>
        <w:t>3</w:t>
      </w:r>
      <w:r w:rsidR="002B63AC">
        <w:rPr>
          <w:lang w:val="hr-HR"/>
        </w:rPr>
        <w:t>98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B63AC">
        <w:rPr>
          <w:lang w:val="hr-HR"/>
        </w:rPr>
        <w:t>4.852.729,23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B63AC">
        <w:rPr>
          <w:lang w:val="hr-HR"/>
        </w:rPr>
        <w:t>Zoran Zelić, iz Bjelovara, Istarska 20/A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="002B63AC">
        <w:rPr>
          <w:lang w:val="hr-HR"/>
        </w:rPr>
        <w:t xml:space="preserve">OIB: 12974065289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154A8">
        <w:rPr>
          <w:lang w:val="hr-HR"/>
        </w:rPr>
        <w:t>27</w:t>
      </w:r>
      <w:r w:rsidR="00261FCC">
        <w:rPr>
          <w:lang w:val="hr-HR"/>
        </w:rPr>
        <w:t>.</w:t>
      </w:r>
      <w:r w:rsidR="00F12ADC">
        <w:rPr>
          <w:lang w:val="hr-HR"/>
        </w:rPr>
        <w:t xml:space="preserve">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154A8">
        <w:rPr>
          <w:lang w:val="hr-HR"/>
        </w:rPr>
        <w:t>27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843" w:rsidR="00836843">
      <w:r>
        <w:separator/>
      </w:r>
    </w:p>
  </w:endnote>
  <w:endnote w:id="0" w:type="continuationSeparator">
    <w:p w:rsidRDefault="00836843" w:rsidR="00836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843" w:rsidR="00836843">
      <w:r>
        <w:separator/>
      </w:r>
    </w:p>
  </w:footnote>
  <w:footnote w:id="0" w:type="continuationSeparator">
    <w:p w:rsidRDefault="00836843" w:rsidR="008368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261FCC"/>
    <w:rsid w:val="002B63AC"/>
    <w:rsid w:val="0032457F"/>
    <w:rsid w:val="003E56D2"/>
    <w:rsid w:val="004525DA"/>
    <w:rsid w:val="004629E7"/>
    <w:rsid w:val="004B7E8E"/>
    <w:rsid w:val="00520658"/>
    <w:rsid w:val="0052619D"/>
    <w:rsid w:val="005609E1"/>
    <w:rsid w:val="005A21BE"/>
    <w:rsid w:val="005D3406"/>
    <w:rsid w:val="00605F99"/>
    <w:rsid w:val="006107FD"/>
    <w:rsid w:val="00617995"/>
    <w:rsid w:val="00674F9D"/>
    <w:rsid w:val="006767EE"/>
    <w:rsid w:val="00685D29"/>
    <w:rsid w:val="006B32F7"/>
    <w:rsid w:val="007E27E0"/>
    <w:rsid w:val="007F4681"/>
    <w:rsid w:val="008259B1"/>
    <w:rsid w:val="00831DA7"/>
    <w:rsid w:val="00836843"/>
    <w:rsid w:val="008825CB"/>
    <w:rsid w:val="008A217A"/>
    <w:rsid w:val="008E00AB"/>
    <w:rsid w:val="008E3DB0"/>
    <w:rsid w:val="009354A3"/>
    <w:rsid w:val="0097587E"/>
    <w:rsid w:val="00985844"/>
    <w:rsid w:val="009C1792"/>
    <w:rsid w:val="009F1B25"/>
    <w:rsid w:val="009F1D56"/>
    <w:rsid w:val="009F4A5B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154A8"/>
    <w:rsid w:val="00D46E25"/>
    <w:rsid w:val="00D81A66"/>
    <w:rsid w:val="00DC7979"/>
    <w:rsid w:val="00E12AEE"/>
    <w:rsid w:val="00E97333"/>
    <w:rsid w:val="00EC2C0D"/>
    <w:rsid w:val="00F12ADC"/>
    <w:rsid w:val="00F178C7"/>
    <w:rsid w:val="00F7033E"/>
    <w:rsid w:val="00FA3C36"/>
    <w:rsid w:val="00FB7F79"/>
    <w:rsid w:val="00FD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61F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61FCC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2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A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A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A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A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61F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61FCC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2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A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A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A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A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St-398/2015</izvorni_sadrzaj>
    <derivirana_varijabla naziv="DomainObject.Predmet.OznakaBroj_1">St-398/2015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PROSJEKA društvo s ograničenom odgovornošću za šumarstvo i trgovinu, Rovišće zastupanog po punomoćniku Zoran Zelić</izvorni_sadrzaj>
    <derivirana_varijabla naziv="DomainObject.Predmet.ProtustrankaFormated_1">  PROSJEKA društvo s ograničenom odgovornošću za šumarstvo i trgovinu, Rovišće zastupanog po punomoćniku Zoran Zelić</derivirana_varijabla>
  </DomainObject.Predmet.ProtustrankaFormated>
  <DomainObject.Predmet.ProtustrankaFormatedOIB>
    <izvorni_sadrzaj>  PROSJEKA društvo s ograničenom odgovornošću za šumarstvo i trgovinu, Rovišće, OIB 35196161910 zastupanog po punomoćniku Zoran Zelić</izvorni_sadrzaj>
    <derivirana_varijabla naziv="DomainObject.Predmet.ProtustrankaFormatedOIB_1">  PROSJEKA društvo s ograničenom odgovornošću za šumarstvo i trgovinu, Rovišće, OIB 35196161910 zastupanog po punomoćniku Zoran Zelić</derivirana_varijabla>
  </DomainObject.Predmet.ProtustrankaFormatedOIB>
  <DomainObject.Predmet.ProtustrankaFormatedWithAdress>
    <izvorni_sadrzaj> PROSJEKA društvo s ograničenom odgovornošću za šumarstvo i trgovinu, Rovišće, Tuk 40, 43000 Rovišće zastupanog po punomoćniku Zoran Zelić</izvorni_sadrzaj>
    <derivirana_varijabla naziv="DomainObject.Predmet.ProtustrankaFormatedWithAdress_1"> PROSJEKA društvo s ograničenom odgovornošću za šumarstvo i trgovinu, Rovišće, Tuk 40, 43000 Rovišće zastupanog po punomoćniku Zoran Zelić</derivirana_varijabla>
  </DomainObject.Predmet.ProtustrankaFormatedWithAdress>
  <DomainObject.Predmet.ProtustrankaFormatedWithAdressOIB>
    <izvorni_sadrzaj> PROSJEKA društvo s ograničenom odgovornošću za šumarstvo i trgovinu, Rovišće, OIB 35196161910, Tuk 40, 43000 Rovišće zastupanog po punomoćniku Zoran Zelić</izvorni_sadrzaj>
    <derivirana_varijabla naziv="DomainObject.Predmet.ProtustrankaFormatedWithAdressOIB_1"> PROSJEKA društvo s ograničenom odgovornošću za šumarstvo i trgovinu, Rovišće, OIB 35196161910, Tuk 40, 43000 Rovišće zastupanog po punomoćniku Zoran Zelić</derivirana_varijabla>
  </DomainObject.Predmet.ProtustrankaFormatedWithAdressOIB>
  <DomainObject.Predmet.ProtustrankaWithAdress>
    <izvorni_sadrzaj>PROSJEKA društvo s ograničenom odgovornošću za šumarstvo i trgovinu, Rovišće Tuk 40, 43000 Rovišće</izvorni_sadrzaj>
    <derivirana_varijabla naziv="DomainObject.Predmet.ProtustrankaWithAdress_1">PROSJEKA društvo s ograničenom odgovornošću za šumarstvo i trgovinu, Rovišće Tuk 40, 43000 Rovišće</derivirana_varijabla>
  </DomainObject.Predmet.ProtustrankaWithAdress>
  <DomainObject.Predmet.ProtustrankaWithAdressOIB>
    <izvorni_sadrzaj>PROSJEKA društvo s ograničenom odgovornošću za šumarstvo i trgovinu, Rovišće, OIB 35196161910, Tuk 40, 43000 Rovišće</izvorni_sadrzaj>
    <derivirana_varijabla naziv="DomainObject.Predmet.ProtustrankaWithAdressOIB_1">PROSJEKA društvo s ograničenom odgovornošću za šumarstvo i trgovinu, Rovišće, OIB 35196161910, Tuk 40, 43000 Rovišće</derivirana_varijabla>
  </DomainObject.Predmet.ProtustrankaWithAdressOIB>
  <DomainObject.Predmet.ProtustrankaNazivFormated>
    <izvorni_sadrzaj>PROSJEKA društvo s ograničenom odgovornošću za šumarstvo i trgovinu, Rovišće</izvorni_sadrzaj>
    <derivirana_varijabla naziv="DomainObject.Predmet.ProtustrankaNazivFormated_1">PROSJEKA društvo s ograničenom odgovornošću za šumarstvo i trgovinu, Rovišće</derivirana_varijabla>
  </DomainObject.Predmet.ProtustrankaNazivFormated>
  <DomainObject.Predmet.ProtustrankaNazivFormatedOIB>
    <izvorni_sadrzaj>PROSJEKA društvo s ograničenom odgovornošću za šumarstvo i trgovinu, Rovišće, OIB 35196161910</izvorni_sadrzaj>
    <derivirana_varijabla naziv="DomainObject.Predmet.ProtustrankaNazivFormatedOIB_1">PROSJEKA društvo s ograničenom odgovornošću za šumarstvo i trgovinu, Rovišće, OIB 35196161910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PROSJEKA društvo s ograničenom odgovornošću za šumarstvo i trgovinu, Rovišće zastupanog po punomoćniku Zoran Zelić</item>
    </izvorni_sadrzaj>
    <derivirana_varijabla naziv="DomainObject.Predmet.ProtuStrankaListFormated_1">
      <item>PROSJEKA društvo s ograničenom odgovornošću za šumarstvo i trgovinu, Rovišće zastupanog po punomoćniku Zoran Zelić</item>
    </derivirana_varijabla>
  </DomainObject.Predmet.ProtuStrankaListFormated>
  <DomainObject.Predmet.ProtuStrankaListFormatedOIB>
    <izvorni_sadrzaj>
      <item>PROSJEKA društvo s ograničenom odgovornošću za šumarstvo i trgovinu, Rovišće, OIB 35196161910 zastupanog po punomoćniku Zoran Zelić</item>
    </izvorni_sadrzaj>
    <derivirana_varijabla naziv="DomainObject.Predmet.ProtuStrankaListFormatedOIB_1">
      <item>PROSJEKA društvo s ograničenom odgovornošću za šumarstvo i trgovinu, Rovišće, OIB 35196161910 zastupanog po punomoćniku Zoran Zelić</item>
    </derivirana_varijabla>
  </DomainObject.Predmet.ProtuStrankaListFormatedOIB>
  <DomainObject.Predmet.ProtuStrankaListFormatedWithAdress>
    <izvorni_sadrzaj>
      <item>PROSJEKA društvo s ograničenom odgovornošću za šumarstvo i trgovinu, Rovišće, Tuk 40, 43000 Rovišće zastupanog po punomoćniku Zoran Zelić</item>
    </izvorni_sadrzaj>
    <derivirana_varijabla naziv="DomainObject.Predmet.ProtuStrankaListFormatedWithAdress_1">
      <item>PROSJEKA društvo s ograničenom odgovornošću za šumarstvo i trgovinu, Rovišće, Tuk 40, 43000 Rovišće zastupanog po punomoćniku Zoran Zelić</item>
    </derivirana_varijabla>
  </DomainObject.Predmet.ProtuStrankaListFormatedWithAdress>
  <DomainObject.Predmet.ProtuStrankaListFormatedWithAdressOIB>
    <izvorni_sadrzaj>
      <item>PROSJEKA društvo s ograničenom odgovornošću za šumarstvo i trgovinu, Rovišće, OIB 35196161910, Tuk 40, 43000 Rovišće zastupanog po punomoćniku Zoran Zelić</item>
    </izvorni_sadrzaj>
    <derivirana_varijabla naziv="DomainObject.Predmet.ProtuStrankaListFormatedWithAdressOIB_1">
      <item>PROSJEKA društvo s ograničenom odgovornošću za šumarstvo i trgovinu, Rovišće, OIB 35196161910, Tuk 40, 43000 Rovišće zastupanog po punomoćniku Zoran Zelić</item>
    </derivirana_varijabla>
  </DomainObject.Predmet.ProtuStrankaListFormatedWithAdressOIB>
  <DomainObject.Predmet.ProtuStrankaListNazivFormated>
    <izvorni_sadrzaj>
      <item>PROSJEKA društvo s ograničenom odgovornošću za šumarstvo i trgovinu, Rovišće</item>
    </izvorni_sadrzaj>
    <derivirana_varijabla naziv="DomainObject.Predmet.ProtuStrankaListNazivFormated_1">
      <item>PROSJEKA društvo s ograničenom odgovornošću za šumarstvo i trgovinu, Rovišće</item>
    </derivirana_varijabla>
  </DomainObject.Predmet.ProtuStrankaListNazivFormated>
  <DomainObject.Predmet.ProtuStrankaListNazivFormatedOIB>
    <izvorni_sadrzaj>
      <item>PROSJEKA društvo s ograničenom odgovornošću za šumarstvo i trgovinu, Rovišće, OIB 35196161910</item>
    </izvorni_sadrzaj>
    <derivirana_varijabla naziv="DomainObject.Predmet.ProtuStrankaListNazivFormatedOIB_1">
      <item>PROSJEKA društvo s ograničenom odgovornošću za šumarstvo i trgovinu, Rovišće, OIB 35196161910</item>
    </derivirana_varijabla>
  </DomainObject.Predmet.ProtuStrankaListNazivFormatedOIB>
  <DomainObject.Predmet.OstaliListFormated>
    <izvorni_sadrzaj>
      <item>Zoran Zelić punomoćnik sudionika u postupku PROSJEKA društvo s ograničenom odgovornošću za šumarstvo i trgovinu, Rovišće</item>
    </izvorni_sadrzaj>
    <derivirana_varijabla naziv="DomainObject.Predmet.OstaliListFormated_1">
      <item>Zoran Zelić punomoćnik sudionika u postupku PROSJEKA društvo s ograničenom odgovornošću za šumarstvo i trgovinu, Rovišće</item>
    </derivirana_varijabla>
  </DomainObject.Predmet.OstaliListFormated>
  <DomainObject.Predmet.OstaliListFormatedOIB>
    <izvorni_sadrzaj>
      <item>Zoran Zelić, OIB 12974065289 punomoćnik sudionika u postupku PROSJEKA društvo s ograničenom odgovornošću za šumarstvo i trgovinu, Rovišće</item>
    </izvorni_sadrzaj>
    <derivirana_varijabla naziv="DomainObject.Predmet.OstaliListFormatedOIB_1">
      <item>Zoran Zelić, OIB 12974065289 punomoćnik sudionika u postupku PROSJEKA društvo s ograničenom odgovornošću za šumarstvo i trgovinu, Rovišće</item>
    </derivirana_varijabla>
  </DomainObject.Predmet.OstaliListFormatedOIB>
  <DomainObject.Predmet.OstaliListFormatedWithAdress>
    <izvorni_sadrzaj>
      <item>Zoran Zelić, Istarska 20/A, 43000 Bjelovar punomoćnik sudionika u postupku PROSJEKA društvo s ograničenom odgovornošću za šumarstvo i trgovinu, Rovišće</item>
    </izvorni_sadrzaj>
    <derivirana_varijabla naziv="DomainObject.Predmet.OstaliListFormatedWithAdress_1">
      <item>Zoran Zelić, Istarska 20/A, 43000 Bjelovar punomoćnik sudionika u postupku PROSJEKA društvo s ograničenom odgovornošću za šumarstvo i trgovinu, Rovišće</item>
    </derivirana_varijabla>
  </DomainObject.Predmet.OstaliListFormatedWithAdress>
  <DomainObject.Predmet.OstaliListFormatedWithAdressOIB>
    <izvorni_sadrzaj>
      <item>Zoran Zelić, OIB 12974065289, Istarska 20/A, 43000 Bjelovar punomoćnik sudionika u postupku PROSJEKA društvo s ograničenom odgovornošću za šumarstvo i trgovinu, Rovišće</item>
    </izvorni_sadrzaj>
    <derivirana_varijabla naziv="DomainObject.Predmet.OstaliListFormatedWithAdressOIB_1">
      <item>Zoran Zelić, OIB 12974065289, Istarska 20/A, 43000 Bjelovar punomoćnik sudionika u postupku PROSJEKA društvo s ograničenom odgovornošću za šumarstvo i trgovinu, Rovišće</item>
    </derivirana_varijabla>
  </DomainObject.Predmet.OstaliListFormatedWithAdressOIB>
  <DomainObject.Predmet.OstaliListNazivFormated>
    <izvorni_sadrzaj>
      <item>Zoran Zelić</item>
    </izvorni_sadrzaj>
    <derivirana_varijabla naziv="DomainObject.Predmet.OstaliListNazivFormated_1">
      <item>Zoran Zelić</item>
    </derivirana_varijabla>
  </DomainObject.Predmet.OstaliListNazivFormated>
  <DomainObject.Predmet.OstaliListNazivFormatedOIB>
    <izvorni_sadrzaj>
      <item>Zoran Zelić, OIB 12974065289</item>
    </izvorni_sadrzaj>
    <derivirana_varijabla naziv="DomainObject.Predmet.OstaliListNazivFormatedOIB_1">
      <item>Zoran Zelić, OIB 12974065289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PROSJEKA društvo s ograničenom odgovornošću za šumarstvo i trgovinu, Rovišće</izvorni_sadrzaj>
    <derivirana_varijabla naziv="DomainObject.Predmet.ProtustrankaIDrugi_1">PROSJEKA društvo s ograničenom odgovornošću za šumarstvo i trgovinu, Rovišće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PROSJEKA društvo s ograničenom odgovornošću za šumarstvo i trgovinu, Rovišće, OIB 35196161910, Tuk 40, 43000 Rovišće</izvorni_sadrzaj>
    <derivirana_varijabla naziv="DomainObject.Predmet.ProtustrankaIDrugiAdressOIB_1">PROSJEKA društvo s ograničenom odgovornošću za šumarstvo i trgovinu, Rovišće, OIB 35196161910, Tuk 40, 43000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PROSJEKA društvo s ograničenom odgovornošću za šumarstvo i trgovinu, Rovišće</item>
      <item>Zoran Zelić</item>
    </izvorni_sadrzaj>
    <derivirana_varijabla naziv="DomainObject.Predmet.SudioniciListNaziv_1">
      <item>FINA, RC ZAGREB, Podružnica Bjelovar</item>
      <item>PROSJEKA društvo s ograničenom odgovornošću za šumarstvo i trgovinu, Rovišće</item>
      <item>Zoran Zelić</item>
    </derivirana_varijabla>
  </DomainObject.Predmet.SudioniciListNaziv>
  <DomainObject.Predmet.SudioniciListAdressOIB>
    <izvorni_sadrzaj>
      <item>FINA, RC ZAGREB, Podružnica Bjelovar, OIB 85821130368, F. Supila 4,43000 Bjelovar</item>
      <item>PROSJEKA društvo s ograničenom odgovornošću za šumarstvo i trgovinu, Rovišće, OIB 35196161910, Tuk 40,43000 Rovišće</item>
      <item>Zoran Zelić, OIB 12974065289, Istarska 20/A,43000 Bjelovar</item>
    </izvorni_sadrzaj>
    <derivirana_varijabla naziv="DomainObject.Predmet.SudioniciListAdressOIB_1">
      <item>FINA, RC ZAGREB, Podružnica Bjelovar, OIB 85821130368, F. Supila 4,43000 Bjelovar</item>
      <item>PROSJEKA društvo s ograničenom odgovornošću za šumarstvo i trgovinu, Rovišće, OIB 35196161910, Tuk 40,43000 Rovišće</item>
      <item>Zoran Zelić, OIB 12974065289, Istarska 20/A,43000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35196161910</item>
      <item>, OIB 12974065289</item>
    </izvorni_sadrzaj>
    <derivirana_varijabla naziv="DomainObject.Predmet.SudioniciListNazivOIB_1">
      <item>, OIB 85821130368</item>
      <item>, OIB 35196161910</item>
      <item>, OIB 12974065289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9796F-40E6-47D1-B811-66042643AF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308</properties:Words>
  <properties:Characters>1732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2015-11-27T13:31:00Z</dcterms:created>
  <dc:creator>ssabljic</dc:creator>
  <cp:lastModifiedBy>Miroslav Lovreković</cp:lastModifiedBy>
  <cp:lastPrinted>2015-11-27T13:31:00Z</cp:lastPrinted>
  <dcterms:modified xmlns:xsi="http://www.w3.org/2001/XMLSchema-instance" xsi:type="dcterms:W3CDTF">2015-11-27T13:33:00Z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