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5b7e" w14:paraId="2d85b7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517BEB">
        <w:rPr>
          <w:rFonts w:hAnsi="Times New Roman" w:ascii="Times New Roman"/>
          <w:szCs w:val="24"/>
          <w:lang w:val="hr-HR"/>
        </w:rPr>
        <w:t>29</w:t>
      </w:r>
      <w:r w:rsidR="00BE3FE6">
        <w:rPr>
          <w:rFonts w:hAnsi="Times New Roman" w:ascii="Times New Roman"/>
          <w:szCs w:val="24"/>
          <w:lang w:val="hr-HR"/>
        </w:rPr>
        <w:t>12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B0208">
        <w:rPr>
          <w:rFonts w:hAnsi="Times New Roman" w:ascii="Times New Roman"/>
          <w:szCs w:val="24"/>
        </w:rPr>
        <w:t>ADVENTURE TOURS j.d.o.o., OIB 39509573446, Sveti Ivan Zelina, Trg Ante Starčevića 9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CC20E1">
        <w:rPr>
          <w:rFonts w:hAnsi="Times New Roman" w:ascii="Times New Roman"/>
          <w:szCs w:val="24"/>
          <w:lang w:val="hr-HR"/>
        </w:rPr>
        <w:t>21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CB0208">
        <w:rPr>
          <w:rFonts w:hAnsi="Times New Roman" w:ascii="Times New Roman"/>
          <w:szCs w:val="24"/>
        </w:rPr>
        <w:t>ADVENTURE TOURS j.d.o.o., OIB 39509573446, Sveti Ivan Zelina, Trg Ante Starčevića 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D95320">
        <w:rPr>
          <w:rFonts w:hAnsi="Times New Roman" w:ascii="Times New Roman"/>
          <w:szCs w:val="24"/>
        </w:rPr>
        <w:t>21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BA5AB1">
        <w:rPr>
          <w:rFonts w:hAnsi="Times New Roman" w:ascii="Times New Roman"/>
          <w:szCs w:val="24"/>
        </w:rPr>
        <w:t>Anamarija Murtezani, OIB 54031780904, Zagreb, Sunčane Škrinjarić 1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BA5AB1">
        <w:rPr>
          <w:rFonts w:hAnsi="Times New Roman" w:ascii="Times New Roman"/>
          <w:szCs w:val="24"/>
        </w:rPr>
        <w:t>ADVENTURE TOURS j.d.o.o., OIB 39509573446, Sveti Ivan Zelina, Trg Ante Starčevića 9.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14.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D95320">
        <w:rPr>
          <w:rFonts w:hAnsi="Times New Roman" w:ascii="Times New Roman"/>
          <w:szCs w:val="24"/>
          <w:lang w:val="hr-HR"/>
        </w:rPr>
        <w:t>21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6A3B5D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EB7053" w:rsidR="00D17329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DNa: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4.) ŽDO Zagreb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7.) Porezna uprava</w:t>
      </w:r>
    </w:p>
    <w:p w:rsidRDefault="00DA139D" w:rsidP="00DA139D" w:rsidR="00DA139D" w:rsidRPr="00DA139D">
      <w:pPr>
        <w:rPr>
          <w:rFonts w:hAnsi="Times New Roman" w:ascii="Times New Roman"/>
          <w:szCs w:val="24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8.) Stečajnom upravitelju</w:t>
      </w:r>
    </w:p>
    <w:p w:rsidRDefault="00DA139D" w:rsidP="00DA139D" w:rsidR="00DA139D" w:rsidRPr="00DA139D">
      <w:pPr>
        <w:rPr>
          <w:rFonts w:hAnsi="Times New Roman" w:ascii="Times New Roman"/>
          <w:szCs w:val="24"/>
          <w:highlight w:val="green"/>
          <w:lang w:val="hr-HR"/>
        </w:rPr>
      </w:pPr>
      <w:r w:rsidRPr="00DA139D">
        <w:rPr>
          <w:rFonts w:hAnsi="Times New Roman" w:ascii="Times New Roman"/>
          <w:szCs w:val="24"/>
          <w:lang w:val="hr-HR"/>
        </w:rPr>
        <w:t>9.) Banke dužnika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A3B5D" w:rsidP="006A3B5D" w:rsidR="00D17329" w:rsidRPr="006A3B5D">
      <w:pPr>
        <w:ind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Pr="006A3B5D">
        <w:rPr>
          <w:rFonts w:hAnsi="Times New Roman" w:ascii="Times New Roman"/>
          <w:szCs w:val="24"/>
          <w:lang w:val="hr-HR"/>
        </w:rPr>
        <w:t>Za točnost otpravka, ovlašteni službenik</w:t>
      </w:r>
    </w:p>
    <w:p w:rsidRDefault="006A3B5D" w:rsidP="006A3B5D" w:rsidR="006A3B5D" w:rsidRPr="006A3B5D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6A3B5D">
        <w:rPr>
          <w:rFonts w:hAnsi="Times New Roman" w:ascii="Times New Roman"/>
          <w:szCs w:val="24"/>
          <w:lang w:val="hr-HR"/>
        </w:rPr>
        <w:t>Danijela Jovanovska</w:t>
      </w: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6A3B5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983" w:rsidR="00280A5F">
    <w:pPr>
      <w:pStyle w:val="Podnoje"/>
      <w:jc w:val="right"/>
    </w:pPr>
  </w:p>
  <w:p w:rsidRDefault="000B598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B5983" w:rsidRPr="000B598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517BEB">
      <w:rPr>
        <w:rFonts w:hAnsi="Times New Roman" w:ascii="Times New Roman"/>
      </w:rPr>
      <w:t>29</w:t>
    </w:r>
    <w:r w:rsidR="00BE3FE6">
      <w:rPr>
        <w:rFonts w:hAnsi="Times New Roman" w:ascii="Times New Roman"/>
      </w:rPr>
      <w:t>12</w:t>
    </w:r>
    <w:r w:rsidR="007B2C75">
      <w:rPr>
        <w:rFonts w:hAnsi="Times New Roman" w:ascii="Times New Roman"/>
      </w:rPr>
      <w:t>/18</w:t>
    </w:r>
  </w:p>
  <w:p w:rsidRDefault="000B598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B5983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F359A"/>
    <w:rsid w:val="006156D0"/>
    <w:rsid w:val="00633396"/>
    <w:rsid w:val="0064498B"/>
    <w:rsid w:val="006543F3"/>
    <w:rsid w:val="0065500F"/>
    <w:rsid w:val="006A3B5D"/>
    <w:rsid w:val="006A4013"/>
    <w:rsid w:val="006A68F9"/>
    <w:rsid w:val="006D1A56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A5AB1"/>
    <w:rsid w:val="00BC1743"/>
    <w:rsid w:val="00BC344B"/>
    <w:rsid w:val="00BE3FE6"/>
    <w:rsid w:val="00BF4B3E"/>
    <w:rsid w:val="00BF5CC2"/>
    <w:rsid w:val="00C12511"/>
    <w:rsid w:val="00C4291D"/>
    <w:rsid w:val="00C445F4"/>
    <w:rsid w:val="00C94D0E"/>
    <w:rsid w:val="00CA4729"/>
    <w:rsid w:val="00CB0208"/>
    <w:rsid w:val="00CC20E1"/>
    <w:rsid w:val="00CD00D3"/>
    <w:rsid w:val="00D0209D"/>
    <w:rsid w:val="00D1711B"/>
    <w:rsid w:val="00D17329"/>
    <w:rsid w:val="00D660C0"/>
    <w:rsid w:val="00D95320"/>
    <w:rsid w:val="00DA139D"/>
    <w:rsid w:val="00DD72D4"/>
    <w:rsid w:val="00DF36F7"/>
    <w:rsid w:val="00E17BC5"/>
    <w:rsid w:val="00E31A5A"/>
    <w:rsid w:val="00E44351"/>
    <w:rsid w:val="00EB2BFF"/>
    <w:rsid w:val="00EB6112"/>
    <w:rsid w:val="00EB702A"/>
    <w:rsid w:val="00EB7053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5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5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St-2912/2018</izvorni_sadrzaj>
    <derivirana_varijabla naziv="DomainObject.Predmet.OznakaBroj_1">St-2912/2018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ADVENTURE TOURS jednostavno društvo s ograničenom odgovornošću za usluge, turistička agencija</izvorni_sadrzaj>
    <derivirana_varijabla naziv="DomainObject.Predmet.ProtustrankaFormated_1">  ADVENTURE TOURS jednostavno društvo s ograničenom odgovornošću za usluge, turistička agencija</derivirana_varijabla>
  </DomainObject.Predmet.ProtustrankaFormated>
  <DomainObject.Predmet.ProtustrankaFormatedOIB>
    <izvorni_sadrzaj>  ADVENTURE TOURS jednostavno društvo s ograničenom odgovornošću za usluge, turistička agencija, OIB 39509573446</izvorni_sadrzaj>
    <derivirana_varijabla naziv="DomainObject.Predmet.ProtustrankaFormatedOIB_1">  ADVENTURE TOURS jednostavno društvo s ograničenom odgovornošću za usluge, turistička agencija, OIB 39509573446</derivirana_varijabla>
  </DomainObject.Predmet.ProtustrankaFormatedOIB>
  <DomainObject.Predmet.ProtustrankaFormatedWithAdress>
    <izvorni_sadrzaj> ADVENTURE TOURS jednostavno društvo s ograničenom odgovornošću za usluge, turistička agencija, Trg Ante Starčevića 9, 10380 Sveti Ivan Zelina</izvorni_sadrzaj>
    <derivirana_varijabla naziv="DomainObject.Predmet.ProtustrankaFormatedWithAdress_1"> ADVENTURE TOURS jednostavno društvo s ograničenom odgovornošću za usluge, turistička agencija, Trg Ante Starčevića 9, 10380 Sveti Ivan Zelina</derivirana_varijabla>
  </DomainObject.Predmet.ProtustrankaFormatedWithAdress>
  <DomainObject.Predmet.ProtustrankaFormatedWithAdressOIB>
    <izvorni_sadrzaj> ADVENTURE TOURS jednostavno društvo s ograničenom odgovornošću za usluge, turistička agencija, OIB 39509573446, Trg Ante Starčevića 9, 10380 Sveti Ivan Zelina</izvorni_sadrzaj>
    <derivirana_varijabla naziv="DomainObject.Predmet.ProtustrankaFormatedWithAdressOIB_1"> ADVENTURE TOURS jednostavno društvo s ograničenom odgovornošću za usluge, turistička agencija, OIB 39509573446, Trg Ante Starčevića 9, 10380 Sveti Ivan Zelina</derivirana_varijabla>
  </DomainObject.Predmet.ProtustrankaFormatedWithAdressOIB>
  <DomainObject.Predmet.ProtustrankaWithAdress>
    <izvorni_sadrzaj>ADVENTURE TOURS jednostavno društvo s ograničenom odgovornošću za usluge, turistička agencija Trg Ante Starčevića 9, 10380 Sveti Ivan Zelina</izvorni_sadrzaj>
    <derivirana_varijabla naziv="DomainObject.Predmet.ProtustrankaWithAdress_1">ADVENTURE TOURS jednostavno društvo s ograničenom odgovornošću za usluge, turistička agencija Trg Ante Starčevića 9, 10380 Sveti Ivan Zelina</derivirana_varijabla>
  </DomainObject.Predmet.ProtustrankaWithAdress>
  <DomainObject.Predmet.ProtustrankaWithAdressOIB>
    <izvorni_sadrzaj>ADVENTURE TOURS jednostavno društvo s ograničenom odgovornošću za usluge, turistička agencija, OIB 39509573446, Trg Ante Starčevića 9, 10380 Sveti Ivan Zelina</izvorni_sadrzaj>
    <derivirana_varijabla naziv="DomainObject.Predmet.ProtustrankaWithAdressOIB_1">ADVENTURE TOURS jednostavno društvo s ograničenom odgovornošću za usluge, turistička agencija, OIB 39509573446, Trg Ante Starčevića 9, 10380 Sveti Ivan Zelina</derivirana_varijabla>
  </DomainObject.Predmet.ProtustrankaWithAdressOIB>
  <DomainObject.Predmet.ProtustrankaNazivFormated>
    <izvorni_sadrzaj>ADVENTURE TOURS jednostavno društvo s ograničenom odgovornošću za usluge, turistička agencija</izvorni_sadrzaj>
    <derivirana_varijabla naziv="DomainObject.Predmet.ProtustrankaNazivFormated_1">ADVENTURE TOURS jednostavno društvo s ograničenom odgovornošću za usluge, turistička agencija</derivirana_varijabla>
  </DomainObject.Predmet.ProtustrankaNazivFormated>
  <DomainObject.Predmet.ProtustrankaNazivFormatedOIB>
    <izvorni_sadrzaj>ADVENTURE TOURS jednostavno društvo s ograničenom odgovornošću za usluge, turistička agencija, OIB 39509573446</izvorni_sadrzaj>
    <derivirana_varijabla naziv="DomainObject.Predmet.ProtustrankaNazivFormatedOIB_1">ADVENTURE TOURS jednostavno društvo s ograničenom odgovornošću za usluge, turistička agencija, OIB 39509573446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ADVENTURE TOURS jednostavno društvo s ograničenom odgovornošću za usluge, turistička agencija</item>
    </izvorni_sadrzaj>
    <derivirana_varijabla naziv="DomainObject.Predmet.ProtuStrankaListFormated_1">
      <item>ADVENTURE TOURS jednostavno društvo s ograničenom odgovornošću za usluge, turistička agencija</item>
    </derivirana_varijabla>
  </DomainObject.Predmet.ProtuStrankaListFormated>
  <DomainObject.Predmet.ProtuStrankaListFormatedOIB>
    <izvorni_sadrzaj>
      <item>ADVENTURE TOURS jednostavno društvo s ograničenom odgovornošću za usluge, turistička agencija, OIB 39509573446</item>
    </izvorni_sadrzaj>
    <derivirana_varijabla naziv="DomainObject.Predmet.ProtuStrankaListFormatedOIB_1">
      <item>ADVENTURE TOURS jednostavno društvo s ograničenom odgovornošću za usluge, turistička agencija, OIB 39509573446</item>
    </derivirana_varijabla>
  </DomainObject.Predmet.ProtuStrankaListFormatedOIB>
  <DomainObject.Predmet.ProtuStrankaListFormatedWithAdress>
    <izvorni_sadrzaj>
      <item>ADVENTURE TOURS jednostavno društvo s ograničenom odgovornošću za usluge, turistička agencija, Trg Ante Starčevića 9, 10380 Sveti Ivan Zelina</item>
    </izvorni_sadrzaj>
    <derivirana_varijabla naziv="DomainObject.Predmet.ProtuStrankaListFormatedWithAdress_1">
      <item>ADVENTURE TOURS jednostavno društvo s ograničenom odgovornošću za usluge, turistička agencija, Trg Ante Starčevića 9, 10380 Sveti Ivan Zelina</item>
    </derivirana_varijabla>
  </DomainObject.Predmet.ProtuStrankaListFormatedWithAdress>
  <DomainObject.Predmet.ProtuStrankaListFormatedWithAdressOIB>
    <izvorni_sadrzaj>
      <item>ADVENTURE TOURS jednostavno društvo s ograničenom odgovornošću za usluge, turistička agencija, OIB 39509573446, Trg Ante Starčevića 9, 10380 Sveti Ivan Zelina</item>
    </izvorni_sadrzaj>
    <derivirana_varijabla naziv="DomainObject.Predmet.ProtuStrankaListFormatedWithAdressOIB_1">
      <item>ADVENTURE TOURS jednostavno društvo s ograničenom odgovornošću za usluge, turistička agencija, OIB 39509573446, Trg Ante Starčevića 9, 10380 Sveti Ivan Zelina</item>
    </derivirana_varijabla>
  </DomainObject.Predmet.ProtuStrankaListFormatedWithAdressOIB>
  <DomainObject.Predmet.ProtuStrankaListNazivFormated>
    <izvorni_sadrzaj>
      <item>ADVENTURE TOURS jednostavno društvo s ograničenom odgovornošću za usluge, turistička agencija</item>
    </izvorni_sadrzaj>
    <derivirana_varijabla naziv="DomainObject.Predmet.ProtuStrankaListNazivFormated_1">
      <item>ADVENTURE TOURS jednostavno društvo s ograničenom odgovornošću za usluge, turistička agencija</item>
    </derivirana_varijabla>
  </DomainObject.Predmet.ProtuStrankaListNazivFormated>
  <DomainObject.Predmet.ProtuStrankaListNazivFormatedOIB>
    <izvorni_sadrzaj>
      <item>ADVENTURE TOURS jednostavno društvo s ograničenom odgovornošću za usluge, turistička agencija, OIB 39509573446</item>
    </izvorni_sadrzaj>
    <derivirana_varijabla naziv="DomainObject.Predmet.ProtuStrankaListNazivFormatedOIB_1">
      <item>ADVENTURE TOURS jednostavno društvo s ograničenom odgovornošću za usluge, turistička agencija, OIB 39509573446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ADVENTURE TOURS jednostavno društvo s ograničenom odgovornošću za usluge, turistička agencija</izvorni_sadrzaj>
    <derivirana_varijabla naziv="DomainObject.Predmet.ProtustrankaIDrugi_1">ADVENTURE TOURS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ADVENTURE TOURS jednostavno društvo s ograničenom odgovornošću za usluge, turistička agencija, OIB 39509573446, Trg Ante Starčevića 9, 10380 Sveti Ivan Zelina</izvorni_sadrzaj>
    <derivirana_varijabla naziv="DomainObject.Predmet.ProtustrankaIDrugiAdressOIB_1">ADVENTURE TOURS jednostavno društvo s ograničenom odgovornošću za usluge, turistička agencija, OIB 39509573446, Trg Ante Starčevića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ADVENTURE TOURS jednostavno društvo s ograničenom odgovornošću za usluge, turistička agencija</item>
    </izvorni_sadrzaj>
    <derivirana_varijabla naziv="DomainObject.Predmet.SudioniciListNaziv_1">
      <item>FINA Regionalni centar Zagreb</item>
      <item>ADVENTURE TOURS jednostavno društvo s ograničenom odgovornošću za usluge,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ADVENTURE TOURS jednostavno društvo s ograničenom odgovornošću za usluge, turistička agencija, OIB 39509573446, Trg Ante Starčevića 9,10380 Sveti Ivan Zelina</item>
    </izvorni_sadrzaj>
    <derivirana_varijabla naziv="DomainObject.Predmet.SudioniciListAdressOIB_1">
      <item>FINA Regionalni centar Zagreb, OIB 85821130368, Trg svibanjskih žrtava 1995. 1,10000 Zagreb</item>
      <item>ADVENTURE TOURS jednostavno društvo s ograničenom odgovornošću za usluge, turistička agencija, OIB 39509573446, Trg Ante Starčevića 9,10380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39509573446</item>
    </izvorni_sadrzaj>
    <derivirana_varijabla naziv="DomainObject.Predmet.SudioniciListNazivOIB_1">
      <item>, OIB 85821130368</item>
      <item>, OIB 39509573446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St-2912/2018-3</izvorni_sadrzaj>
    <derivirana_varijabla naziv="DomainObject.PredzadnjaOdlukaIzPredmeta.Oznaka_1">St-2912/2018-3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2516</properties:Characters>
  <properties:Lines>80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2019-05-20T11:34:00Z</dcterms:created>
  <dc:creator>Karmela Dolenc</dc:creator>
  <cp:lastModifiedBy>Danijela Jovanovska</cp:lastModifiedBy>
  <cp:lastPrinted>2019-05-20T11:33:00Z</cp:lastPrinted>
  <dcterms:modified xmlns:xsi="http://www.w3.org/2001/XMLSchema-instance" xsi:type="dcterms:W3CDTF">2019-05-21T13:14:00Z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(st-2912_18-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