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a939" w14:paraId="fb4a939" w:rsidRDefault="00AE649C" w:rsidP="00FC4B4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FC4B47" w:rsidP="00FC4B47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FC4B47" w:rsidP="00FC4B47" w:rsidR="00FC4B47" w:rsidRPr="00B76F3C">
      <w:pPr>
        <w:pStyle w:val="SudNaziv"/>
      </w:pPr>
      <w:r>
        <w:t>TRGOVAČKI SUD U VARAŽDINU</w:t>
      </w:r>
    </w:p>
    <w:p w:rsidRDefault="00EA1C6D" w:rsidP="00FC4B47" w:rsidR="00AE649C" w:rsidRPr="00B76F3C">
      <w:pPr>
        <w:pStyle w:val="SudSjedite"/>
      </w:pPr>
      <w:r>
        <w:tab/>
      </w:r>
    </w:p>
    <w:p w:rsidRDefault="00FC4B47" w:rsidP="00FC4B47" w:rsidR="00FC4B47">
      <w:pPr>
        <w:spacing w:after="0"/>
        <w:jc w:val="center"/>
      </w:pPr>
    </w:p>
    <w:p w:rsidRDefault="00FC4B47" w:rsidP="00FC4B47" w:rsidR="00FC4B47">
      <w:pPr>
        <w:spacing w:after="0"/>
        <w:jc w:val="center"/>
      </w:pPr>
    </w:p>
    <w:p w:rsidRDefault="00FC4B47" w:rsidP="00FC4B47" w:rsidR="00FC4B47">
      <w:pPr>
        <w:spacing w:after="0"/>
        <w:jc w:val="center"/>
      </w:pPr>
    </w:p>
    <w:p w:rsidRDefault="00FC4B47" w:rsidP="00FC4B47" w:rsidR="00FC4B47">
      <w:pPr>
        <w:spacing w:after="0"/>
        <w:jc w:val="center"/>
      </w:pPr>
    </w:p>
    <w:p w:rsidRDefault="00FC4B47" w:rsidP="00FC4B47" w:rsidR="00FC4B47">
      <w:pPr>
        <w:spacing w:after="0"/>
      </w:pPr>
      <w:r>
        <w:t xml:space="preserve">                                        U  I M E  R E P U B L I K E  H R V A T S K E</w:t>
      </w:r>
    </w:p>
    <w:p w:rsidRDefault="00FC4B47" w:rsidP="00FC4B47" w:rsidR="00FC4B47">
      <w:pPr>
        <w:spacing w:after="0"/>
      </w:pPr>
    </w:p>
    <w:p w:rsidRDefault="00FC4B47" w:rsidP="00FC4B47" w:rsidR="00FC4B47">
      <w:pPr>
        <w:spacing w:after="0"/>
        <w:jc w:val="center"/>
      </w:pPr>
      <w:r>
        <w:t>R J E Š E NJ E</w:t>
      </w:r>
    </w:p>
    <w:p w:rsidRDefault="00FC4B47" w:rsidP="00FC4B47" w:rsidR="00FC4B47">
      <w:pPr>
        <w:spacing w:after="0"/>
      </w:pPr>
    </w:p>
    <w:p w:rsidRDefault="00FC4B47" w:rsidP="00FC4B47" w:rsidR="00FC4B47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TEŠKE BOJE d.o.o. Koprivnica, dr. Željka </w:t>
      </w:r>
      <w:proofErr w:type="spellStart"/>
      <w:r>
        <w:t>Selingera</w:t>
      </w:r>
      <w:proofErr w:type="spellEnd"/>
      <w:r>
        <w:t xml:space="preserve"> 20, OIB: 15832325543, dana 7. travnja 2016., </w:t>
      </w:r>
    </w:p>
    <w:p w:rsidRDefault="00FC4B47" w:rsidP="00FC4B47" w:rsidR="00FC4B47">
      <w:pPr>
        <w:spacing w:after="0"/>
        <w:jc w:val="both"/>
      </w:pPr>
    </w:p>
    <w:p w:rsidRDefault="00FC4B47" w:rsidP="00FC4B47" w:rsidR="00FC4B47">
      <w:pPr>
        <w:spacing w:after="0"/>
        <w:jc w:val="center"/>
      </w:pPr>
      <w:r>
        <w:t>r i j e š i o  j e</w:t>
      </w:r>
    </w:p>
    <w:p w:rsidRDefault="00FC4B47" w:rsidP="00FC4B47" w:rsidR="00FC4B47">
      <w:pPr>
        <w:spacing w:after="0"/>
      </w:pPr>
    </w:p>
    <w:p w:rsidRDefault="00FC4B47" w:rsidP="00FC4B47" w:rsidR="00FC4B47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TEŠKE BOJE d.o.o. Koprivnica, dr. Željka </w:t>
      </w:r>
      <w:proofErr w:type="spellStart"/>
      <w:r>
        <w:t>Selingera</w:t>
      </w:r>
      <w:proofErr w:type="spellEnd"/>
      <w:r>
        <w:t xml:space="preserve"> 20, OIB: 15832325543, s danom 7. travnja 2016. u 13,40 sati.</w:t>
      </w:r>
    </w:p>
    <w:p w:rsidRDefault="00FC4B47" w:rsidP="00FC4B47" w:rsidR="00FC4B47">
      <w:pPr>
        <w:spacing w:after="0"/>
        <w:ind w:hanging="705" w:left="1413"/>
        <w:jc w:val="both"/>
      </w:pPr>
    </w:p>
    <w:p w:rsidRDefault="00FC4B47" w:rsidP="00FC4B47" w:rsidR="00FC4B47">
      <w:pPr>
        <w:spacing w:after="0"/>
        <w:ind w:hanging="708" w:left="1413"/>
        <w:jc w:val="both"/>
        <w:rPr>
          <w:szCs w:val="20"/>
        </w:rPr>
      </w:pPr>
      <w:r>
        <w:t>II</w:t>
      </w:r>
      <w:r>
        <w:tab/>
        <w:t xml:space="preserve">Zaključuje se stečajni postupak nad stečajnim dužnikom TEŠKE BOJE d.o.o. Koprivnica, dr. Željka </w:t>
      </w:r>
      <w:proofErr w:type="spellStart"/>
      <w:r>
        <w:t>Selingera</w:t>
      </w:r>
      <w:proofErr w:type="spellEnd"/>
      <w:r>
        <w:t xml:space="preserve"> 20, OIB: 15832325543.</w:t>
      </w:r>
    </w:p>
    <w:p w:rsidRDefault="00FC4B47" w:rsidP="00FC4B47" w:rsidR="00FC4B47">
      <w:pPr>
        <w:spacing w:after="0"/>
        <w:ind w:hanging="708" w:left="1413"/>
        <w:jc w:val="both"/>
      </w:pPr>
    </w:p>
    <w:p w:rsidRDefault="00FC4B47" w:rsidP="00FC4B47" w:rsidR="00FC4B47">
      <w:pPr>
        <w:spacing w:after="0"/>
        <w:ind w:hanging="705" w:left="1410"/>
        <w:jc w:val="both"/>
      </w:pPr>
      <w:r>
        <w:t>III</w:t>
      </w:r>
      <w:r>
        <w:tab/>
        <w:t xml:space="preserve">Za stečajnog upravitelja imenuje se Ivan </w:t>
      </w:r>
      <w:proofErr w:type="spellStart"/>
      <w:r>
        <w:t>Hudoletnjak</w:t>
      </w:r>
      <w:proofErr w:type="spellEnd"/>
      <w:r>
        <w:t xml:space="preserve"> iz Ivanca, Zavojna ulica 3, OIB: 80924395653.</w:t>
      </w:r>
    </w:p>
    <w:p w:rsidRDefault="00FC4B47" w:rsidP="00FC4B47" w:rsidR="00FC4B47">
      <w:pPr>
        <w:spacing w:after="0"/>
        <w:ind w:hanging="705" w:left="1410"/>
        <w:jc w:val="both"/>
      </w:pPr>
    </w:p>
    <w:p w:rsidRDefault="00FC4B47" w:rsidP="00FC4B47" w:rsidR="00FC4B47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FC4B47" w:rsidP="00FC4B47" w:rsidR="00FC4B47">
      <w:pPr>
        <w:spacing w:after="0"/>
        <w:jc w:val="both"/>
      </w:pPr>
    </w:p>
    <w:p w:rsidRDefault="00FC4B47" w:rsidP="00FC4B47" w:rsidR="00FC4B47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TEŠKE BOJE d.o.o. Koprivnica, dr. Željka </w:t>
      </w:r>
      <w:proofErr w:type="spellStart"/>
      <w:r>
        <w:t>Selingera</w:t>
      </w:r>
      <w:proofErr w:type="spellEnd"/>
      <w:r>
        <w:t xml:space="preserve"> 20, OIB: 15832325543, bit će brisan iz sudskog registra.</w:t>
      </w:r>
    </w:p>
    <w:p w:rsidRDefault="00FC4B47" w:rsidP="00FC4B47" w:rsidR="00FC4B47">
      <w:pPr>
        <w:spacing w:after="0"/>
        <w:jc w:val="center"/>
      </w:pPr>
    </w:p>
    <w:p w:rsidRDefault="00FC4B47" w:rsidP="00FC4B47" w:rsidR="00FC4B47">
      <w:pPr>
        <w:spacing w:after="0"/>
        <w:jc w:val="center"/>
      </w:pPr>
      <w:r>
        <w:t>Obrazloženje</w:t>
      </w:r>
    </w:p>
    <w:p w:rsidRDefault="00FC4B47" w:rsidP="00FC4B47" w:rsidR="00FC4B47">
      <w:pPr>
        <w:spacing w:after="0"/>
      </w:pPr>
    </w:p>
    <w:p w:rsidRDefault="00FC4B47" w:rsidP="00FC4B47" w:rsidR="00FC4B47">
      <w:pPr>
        <w:spacing w:after="0"/>
        <w:jc w:val="both"/>
      </w:pPr>
      <w:r>
        <w:tab/>
        <w:t xml:space="preserve">Predlagatelj Financijska agencija Regionalni centar Zagreb, Podružnica Varaždin je dana 10. studenoga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FC4B47" w:rsidP="00FC4B47" w:rsidR="00FC4B47">
      <w:pPr>
        <w:spacing w:after="0"/>
      </w:pPr>
    </w:p>
    <w:p w:rsidRDefault="00FC4B47" w:rsidP="00FC4B47" w:rsidR="00FC4B47">
      <w:pPr>
        <w:spacing w:after="0"/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FC4B47" w:rsidP="00FC4B47" w:rsidR="00FC4B47">
      <w:pPr>
        <w:spacing w:after="0"/>
      </w:pPr>
    </w:p>
    <w:p w:rsidRDefault="00FC4B47" w:rsidP="00FC4B47" w:rsidR="00FC4B47">
      <w:pPr>
        <w:spacing w:after="0"/>
        <w:jc w:val="center"/>
      </w:pPr>
      <w:r>
        <w:t>U Varaždinu 7. travnja 2016.</w:t>
      </w:r>
    </w:p>
    <w:p w:rsidRDefault="00FC4B47" w:rsidP="00FC4B47" w:rsidR="00FC4B47">
      <w:pPr>
        <w:spacing w:after="0"/>
        <w:jc w:val="center"/>
      </w:pPr>
    </w:p>
    <w:p w:rsidRDefault="00FC4B47" w:rsidP="00FC4B47" w:rsidR="00FC4B4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FC4B47" w:rsidP="00FC4B47" w:rsidR="00FC4B47">
      <w:pPr>
        <w:spacing w:after="0"/>
      </w:pPr>
    </w:p>
    <w:p w:rsidRDefault="00FC4B47" w:rsidP="00FC4B47" w:rsidR="00FC4B4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Marija Levanić-Škerbić</w:t>
      </w:r>
    </w:p>
    <w:p w:rsidRDefault="00FC4B47" w:rsidP="00FC4B47" w:rsidR="00FC4B47">
      <w:pPr>
        <w:spacing w:after="0"/>
      </w:pPr>
    </w:p>
    <w:p w:rsidRDefault="00FC4B47" w:rsidP="00FC4B47" w:rsidR="00FC4B4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4B47" w:rsidP="00FC4B47" w:rsidR="00FC4B47">
      <w:pPr>
        <w:spacing w:after="0"/>
        <w:ind w:firstLine="708"/>
      </w:pPr>
      <w:r>
        <w:t>Uputa o pravnom lijeku:</w:t>
      </w:r>
    </w:p>
    <w:p w:rsidRDefault="00FC4B47" w:rsidP="00FC4B47" w:rsidR="00FC4B47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FC4B47" w:rsidP="00FC4B47" w:rsidR="00FC4B4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C4B47" w:rsidP="00FC4B47" w:rsidR="00FC4B47">
      <w:pPr>
        <w:spacing w:after="0"/>
      </w:pPr>
    </w:p>
    <w:p w:rsidRDefault="00FC4B47" w:rsidP="00FC4B47" w:rsidR="00FC4B47">
      <w:pPr>
        <w:spacing w:after="0"/>
      </w:pPr>
    </w:p>
    <w:p w:rsidRDefault="00FC4B47" w:rsidP="00FC4B47" w:rsidR="00FC4B47">
      <w:pPr>
        <w:spacing w:after="0"/>
      </w:pPr>
      <w:r>
        <w:t>DNA:</w:t>
      </w:r>
    </w:p>
    <w:p w:rsidRDefault="00FC4B47" w:rsidP="00FC4B47" w:rsidR="00FC4B4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C4B47" w:rsidP="00FC4B47" w:rsidR="00FC4B4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FC4B47" w:rsidP="00FC4B47" w:rsidR="00FC4B47">
      <w:pPr>
        <w:numPr>
          <w:ilvl w:val="0"/>
          <w:numId w:val="47"/>
        </w:numPr>
        <w:spacing w:after="0"/>
      </w:pPr>
      <w:r>
        <w:t xml:space="preserve">Dužnik TEŠKE BOJE d.o.o. Koprivnica, dr. Željka </w:t>
      </w:r>
      <w:proofErr w:type="spellStart"/>
      <w:r>
        <w:t>Selingera</w:t>
      </w:r>
      <w:proofErr w:type="spellEnd"/>
      <w:r>
        <w:t xml:space="preserve"> 20</w:t>
      </w:r>
    </w:p>
    <w:p w:rsidRDefault="00FC4B47" w:rsidP="00FC4B47" w:rsidR="00FC4B47">
      <w:pPr>
        <w:numPr>
          <w:ilvl w:val="0"/>
          <w:numId w:val="47"/>
        </w:numPr>
        <w:spacing w:after="0"/>
      </w:pPr>
      <w:r>
        <w:t xml:space="preserve">Osoba ovlaštena za zastupanje Bojan </w:t>
      </w:r>
      <w:proofErr w:type="spellStart"/>
      <w:r>
        <w:t>Marđetko</w:t>
      </w:r>
      <w:proofErr w:type="spellEnd"/>
      <w:r>
        <w:t xml:space="preserve"> iz Koprivnice, Trg kralja Zvonimira 2</w:t>
      </w:r>
    </w:p>
    <w:p w:rsidRDefault="00FC4B47" w:rsidP="00FC4B47" w:rsidR="00FC4B47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FC4B47" w:rsidP="00FC4B47" w:rsidR="00FC4B47">
      <w:pPr>
        <w:numPr>
          <w:ilvl w:val="0"/>
          <w:numId w:val="47"/>
        </w:numPr>
        <w:spacing w:after="0"/>
      </w:pPr>
      <w:r>
        <w:t>Ministarstvo financija, Porezna uprava, Područni ured Koprivnica</w:t>
      </w:r>
    </w:p>
    <w:p w:rsidRDefault="00FC4B47" w:rsidP="00FC4B47" w:rsidR="00FC4B47">
      <w:pPr>
        <w:numPr>
          <w:ilvl w:val="0"/>
          <w:numId w:val="47"/>
        </w:numPr>
        <w:spacing w:after="0"/>
      </w:pPr>
      <w:r>
        <w:t xml:space="preserve">Stečajni upravitelj Ivan </w:t>
      </w:r>
      <w:proofErr w:type="spellStart"/>
      <w:r>
        <w:t>Hudoletnjak</w:t>
      </w:r>
      <w:proofErr w:type="spellEnd"/>
      <w:r>
        <w:t xml:space="preserve"> iz Ivanca, Zavojna ulica 3</w:t>
      </w:r>
    </w:p>
    <w:p w:rsidRDefault="00FC4B47" w:rsidP="00FC4B47" w:rsidR="00FC4B47">
      <w:pPr>
        <w:numPr>
          <w:ilvl w:val="0"/>
          <w:numId w:val="47"/>
        </w:numPr>
        <w:spacing w:after="0"/>
      </w:pPr>
      <w:r>
        <w:t>e- Oglasna ploča suda</w:t>
      </w:r>
    </w:p>
    <w:p w:rsidRDefault="00FC4B47" w:rsidP="00FC4B47" w:rsidR="00FC4B47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CB0EA4" w:rsidP="00FC4B47" w:rsidR="00CB0EA4">
      <w:pPr>
        <w:pStyle w:val="Naslovdokumenta"/>
        <w:spacing w:after="0"/>
      </w:pPr>
    </w:p>
    <w:p w:rsidRDefault="0071688E" w:rsidP="00FC4B47" w:rsidR="0071688E">
      <w:pPr>
        <w:pStyle w:val="Poetniodjeljak"/>
        <w:spacing w:after="0"/>
      </w:pPr>
    </w:p>
    <w:p w:rsidRDefault="00A21F0D" w:rsidP="00FC4B47" w:rsidR="00A21F0D">
      <w:pPr>
        <w:pStyle w:val="NormaleSPIS"/>
        <w:spacing w:after="0"/>
        <w:rPr>
          <w:noProof/>
        </w:rPr>
      </w:pPr>
    </w:p>
    <w:p w:rsidRDefault="00DA0242" w:rsidP="00FC4B47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4B47" w:rsidR="008333A9">
    <w:pPr>
      <w:pStyle w:val="Zaglavlje"/>
    </w:pPr>
    <w:r>
      <w:rPr>
        <w:rStyle w:val="PozadinaSvijetloCrvena"/>
        <w:shd w:fill="auto" w:color="auto" w:val="clear"/>
      </w:rPr>
      <w:t>Poslovni broj. 7 St-760/15-6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B4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991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St-760/2015-5</izvorni_sadrzaj>
    <derivirana_varijabla naziv="DomainObject.Oznaka_1">St-760/2015-5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St-760/2015</izvorni_sadrzaj>
    <derivirana_varijabla naziv="DomainObject.Predmet.OznakaBroj_1">St-760/2015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TEŠKE BOJE d.o.o. za usluge</izvorni_sadrzaj>
    <derivirana_varijabla naziv="DomainObject.Predmet.ProtustrankaFormated_1">  TEŠKE BOJE d.o.o. za usluge</derivirana_varijabla>
  </DomainObject.Predmet.ProtustrankaFormated>
  <DomainObject.Predmet.ProtustrankaFormatedOIB>
    <izvorni_sadrzaj>  TEŠKE BOJE d.o.o. za usluge, OIB 15832325543</izvorni_sadrzaj>
    <derivirana_varijabla naziv="DomainObject.Predmet.ProtustrankaFormatedOIB_1">  TEŠKE BOJE d.o.o. za usluge, OIB 15832325543</derivirana_varijabla>
  </DomainObject.Predmet.ProtustrankaFormatedOIB>
  <DomainObject.Predmet.ProtustrankaFormatedWithAdress>
    <izvorni_sadrzaj> TEŠKE BOJE d.o.o. za usluge, Dr. Željka Selingera 20, 48000 Koprivnica</izvorni_sadrzaj>
    <derivirana_varijabla naziv="DomainObject.Predmet.ProtustrankaFormatedWithAdress_1"> TEŠKE BOJE d.o.o. za usluge, Dr. Željka Selingera 20, 48000 Koprivnica</derivirana_varijabla>
  </DomainObject.Predmet.ProtustrankaFormatedWithAdress>
  <DomainObject.Predmet.ProtustrankaFormatedWithAdressOIB>
    <izvorni_sadrzaj> TEŠKE BOJE d.o.o. za usluge, OIB 15832325543, Dr. Željka Selingera 20, 48000 Koprivnica</izvorni_sadrzaj>
    <derivirana_varijabla naziv="DomainObject.Predmet.ProtustrankaFormatedWithAdressOIB_1"> TEŠKE BOJE d.o.o. za usluge, OIB 15832325543, Dr. Željka Selingera 20, 48000 Koprivnica</derivirana_varijabla>
  </DomainObject.Predmet.ProtustrankaFormatedWithAdressOIB>
  <DomainObject.Predmet.ProtustrankaWithAdress>
    <izvorni_sadrzaj>TEŠKE BOJE d.o.o. za usluge Dr. Željka Selingera 20, 48000 Koprivnica</izvorni_sadrzaj>
    <derivirana_varijabla naziv="DomainObject.Predmet.ProtustrankaWithAdress_1">TEŠKE BOJE d.o.o. za usluge Dr. Željka Selingera 20, 48000 Koprivnica</derivirana_varijabla>
  </DomainObject.Predmet.ProtustrankaWithAdress>
  <DomainObject.Predmet.ProtustrankaWithAdressOIB>
    <izvorni_sadrzaj>TEŠKE BOJE d.o.o. za usluge, OIB 15832325543, Dr. Željka Selingera 20, 48000 Koprivnica</izvorni_sadrzaj>
    <derivirana_varijabla naziv="DomainObject.Predmet.ProtustrankaWithAdressOIB_1">TEŠKE BOJE d.o.o. za usluge, OIB 15832325543, Dr. Željka Selingera 20, 48000 Koprivnica</derivirana_varijabla>
  </DomainObject.Predmet.ProtustrankaWithAdressOIB>
  <DomainObject.Predmet.ProtustrankaNazivFormated>
    <izvorni_sadrzaj>TEŠKE BOJE d.o.o. za usluge</izvorni_sadrzaj>
    <derivirana_varijabla naziv="DomainObject.Predmet.ProtustrankaNazivFormated_1">TEŠKE BOJE d.o.o. za usluge</derivirana_varijabla>
  </DomainObject.Predmet.ProtustrankaNazivFormated>
  <DomainObject.Predmet.ProtustrankaNazivFormatedOIB>
    <izvorni_sadrzaj>TEŠKE BOJE d.o.o. za usluge, OIB 15832325543</izvorni_sadrzaj>
    <derivirana_varijabla naziv="DomainObject.Predmet.ProtustrankaNazivFormatedOIB_1">TEŠKE BOJE d.o.o. za usluge, OIB 15832325543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53867.81</izvorni_sadrzaj>
    <derivirana_varijabla naziv="DomainObject.Predmet.TrenutnaVrijednost_1">53867.81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TEŠKE BOJE d.o.o. za usluge</item>
    </izvorni_sadrzaj>
    <derivirana_varijabla naziv="DomainObject.Predmet.ProtuStrankaListFormated_1">
      <item>TEŠKE BOJE d.o.o. za usluge</item>
    </derivirana_varijabla>
  </DomainObject.Predmet.ProtuStrankaListFormated>
  <DomainObject.Predmet.ProtuStrankaListFormatedOIB>
    <izvorni_sadrzaj>
      <item>TEŠKE BOJE d.o.o. za usluge, OIB 15832325543</item>
    </izvorni_sadrzaj>
    <derivirana_varijabla naziv="DomainObject.Predmet.ProtuStrankaListFormatedOIB_1">
      <item>TEŠKE BOJE d.o.o. za usluge, OIB 15832325543</item>
    </derivirana_varijabla>
  </DomainObject.Predmet.ProtuStrankaListFormatedOIB>
  <DomainObject.Predmet.ProtuStrankaListFormatedWithAdress>
    <izvorni_sadrzaj>
      <item>TEŠKE BOJE d.o.o. za usluge, Dr. Željka Selingera 20, 48000 Koprivnica</item>
    </izvorni_sadrzaj>
    <derivirana_varijabla naziv="DomainObject.Predmet.ProtuStrankaListFormatedWithAdress_1">
      <item>TEŠKE BOJE d.o.o. za usluge, Dr. Željka Selingera 20, 48000 Koprivnica</item>
    </derivirana_varijabla>
  </DomainObject.Predmet.ProtuStrankaListFormatedWithAdress>
  <DomainObject.Predmet.ProtuStrankaListFormatedWithAdressOIB>
    <izvorni_sadrzaj>
      <item>TEŠKE BOJE d.o.o. za usluge, OIB 15832325543, Dr. Željka Selingera 20, 48000 Koprivnica</item>
    </izvorni_sadrzaj>
    <derivirana_varijabla naziv="DomainObject.Predmet.ProtuStrankaListFormatedWithAdressOIB_1">
      <item>TEŠKE BOJE d.o.o. za usluge, OIB 15832325543, Dr. Željka Selingera 20, 48000 Koprivnica</item>
    </derivirana_varijabla>
  </DomainObject.Predmet.ProtuStrankaListFormatedWithAdressOIB>
  <DomainObject.Predmet.ProtuStrankaListNazivFormated>
    <izvorni_sadrzaj>
      <item>TEŠKE BOJE d.o.o. za usluge</item>
    </izvorni_sadrzaj>
    <derivirana_varijabla naziv="DomainObject.Predmet.ProtuStrankaListNazivFormated_1">
      <item>TEŠKE BOJE d.o.o. za usluge</item>
    </derivirana_varijabla>
  </DomainObject.Predmet.ProtuStrankaListNazivFormated>
  <DomainObject.Predmet.ProtuStrankaListNazivFormatedOIB>
    <izvorni_sadrzaj>
      <item>TEŠKE BOJE d.o.o. za usluge, OIB 15832325543</item>
    </izvorni_sadrzaj>
    <derivirana_varijabla naziv="DomainObject.Predmet.ProtuStrankaListNazivFormatedOIB_1">
      <item>TEŠKE BOJE d.o.o. za usluge, OIB 15832325543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St-760/2015-5</izvorni_sadrzaj>
    <derivirana_varijabla naziv="DomainObject.PoslovniBrojDokumenta_1">St-760/2015-5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TEŠKE BOJE d.o.o. za usluge</izvorni_sadrzaj>
    <derivirana_varijabla naziv="DomainObject.Predmet.ProtustrankaIDrugi_1">TEŠKE BOJE d.o.o.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TEŠKE BOJE d.o.o. za usluge, OIB 15832325543, Dr. Željka Selingera 20, 48000 Koprivnica</izvorni_sadrzaj>
    <derivirana_varijabla naziv="DomainObject.Predmet.ProtustrankaIDrugiAdressOIB_1">TEŠKE BOJE d.o.o. za usluge, OIB 15832325543, Dr. Željka Selingera 20,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TEŠKE BOJE d.o.o. za usluge</item>
      <item>E-oglasna ploča</item>
      <item>Sudski registar</item>
    </izvorni_sadrzaj>
    <derivirana_varijabla naziv="DomainObject.Predmet.SudioniciListNaziv_1">
      <item>Financijska agencija</item>
      <item>TEŠKE BOJE d.o.o. za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TEŠKE BOJE d.o.o. za usluge, OIB 15832325543, Dr. Željka Selingera 20,48000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TEŠKE BOJE d.o.o. za usluge, OIB 15832325543, Dr. Željka Selingera 20,48000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6FA062-E594-4D41-A3E3-42A35F7A1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2796</properties:Characters>
  <properties:Lines>84</properties:Lines>
  <properties:Paragraphs>30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2016-04-07T11:41:00Z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