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b6ae" w14:paraId="476b6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9503BA">
        <w:t>6509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9503BA">
        <w:t>6509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9503BA">
        <w:t xml:space="preserve">M.I.T. GRUPA </w:t>
      </w:r>
      <w:r w:rsidR="009503BA" w:rsidRPr="009E4DA6">
        <w:t xml:space="preserve">d.o.o., OIB: </w:t>
      </w:r>
      <w:r w:rsidR="009503BA">
        <w:t>30327750642</w:t>
      </w:r>
      <w:r w:rsidR="009503BA" w:rsidRPr="009E4DA6">
        <w:t xml:space="preserve">, </w:t>
      </w:r>
      <w:r w:rsidR="009503BA">
        <w:t>Zagreb</w:t>
      </w:r>
      <w:r w:rsidR="009503BA" w:rsidRPr="009E4DA6">
        <w:t>,</w:t>
      </w:r>
      <w:r w:rsidR="009503BA">
        <w:t xml:space="preserve"> 4. Maksimirsko naselje 28.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9503BA">
        <w:t>6.478,65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8CD" w:rsidR="00CE48CD">
      <w:r>
        <w:separator/>
      </w:r>
    </w:p>
  </w:endnote>
  <w:endnote w:id="0" w:type="continuationSeparator">
    <w:p w:rsidRDefault="00CE48CD" w:rsidR="00CE4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8CD" w:rsidR="00CE48CD">
      <w:r>
        <w:separator/>
      </w:r>
    </w:p>
  </w:footnote>
  <w:footnote w:id="0" w:type="continuationSeparator">
    <w:p w:rsidRDefault="00CE48CD" w:rsidR="00CE4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6A1022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44D71"/>
    <w:rsid w:val="00C836B9"/>
    <w:rsid w:val="00C958E9"/>
    <w:rsid w:val="00CC2C03"/>
    <w:rsid w:val="00CE48CD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1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1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6509</izvorni_sadrzaj>
    <derivirana_varijabla naziv="DomainObject.Predmet.Broj_1">6509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St-6509/2015</izvorni_sadrzaj>
    <derivirana_varijabla naziv="DomainObject.Predmet.OznakaBroj_1">St-6509/2015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M.I.T. GRUPA d.o.o. zastupanog po punomoćniku Milan Turković</izvorni_sadrzaj>
    <derivirana_varijabla naziv="DomainObject.Predmet.ProtustrankaFormated_1">  M.I.T. GRUPA d.o.o. zastupanog po punomoćniku Milan Turković</derivirana_varijabla>
  </DomainObject.Predmet.ProtustrankaFormated>
  <DomainObject.Predmet.ProtustrankaFormatedOIB>
    <izvorni_sadrzaj>  M.I.T. GRUPA d.o.o., OIB 30327750642 zastupanog po punomoćniku Milan Turković</izvorni_sadrzaj>
    <derivirana_varijabla naziv="DomainObject.Predmet.ProtustrankaFormatedOIB_1">  M.I.T. GRUPA d.o.o., OIB 30327750642 zastupanog po punomoćniku Milan Turković</derivirana_varijabla>
  </DomainObject.Predmet.ProtustrankaFormatedOIB>
  <DomainObject.Predmet.ProtustrankaFormatedWithAdress>
    <izvorni_sadrzaj> M.I.T. GRUPA d.o.o., 4. Maksimirsko naselje 28, 10000 Zagreb zastupanog po punomoćniku Milan Turković</izvorni_sadrzaj>
    <derivirana_varijabla naziv="DomainObject.Predmet.ProtustrankaFormatedWithAdress_1"> M.I.T. GRUPA d.o.o., 4. Maksimirsko naselje 28, 10000 Zagreb zastupanog po punomoćniku Milan Turković</derivirana_varijabla>
  </DomainObject.Predmet.ProtustrankaFormatedWithAdress>
  <DomainObject.Predmet.ProtustrankaFormatedWithAdressOIB>
    <izvorni_sadrzaj> M.I.T. GRUPA d.o.o., OIB 30327750642, 4. Maksimirsko naselje 28, 10000 Zagreb zastupanog po punomoćniku Milan Turković</izvorni_sadrzaj>
    <derivirana_varijabla naziv="DomainObject.Predmet.ProtustrankaFormatedWithAdressOIB_1"> M.I.T. GRUPA d.o.o., OIB 30327750642, 4. Maksimirsko naselje 28, 10000 Zagreb zastupanog po punomoćniku Milan Turković</derivirana_varijabla>
  </DomainObject.Predmet.ProtustrankaFormatedWithAdressOIB>
  <DomainObject.Predmet.ProtustrankaWithAdress>
    <izvorni_sadrzaj>M.I.T. GRUPA d.o.o. 4. Maksimirsko naselje 28, 10000 Zagreb</izvorni_sadrzaj>
    <derivirana_varijabla naziv="DomainObject.Predmet.ProtustrankaWithAdress_1">M.I.T. GRUPA d.o.o. 4. Maksimirsko naselje 28, 10000 Zagreb</derivirana_varijabla>
  </DomainObject.Predmet.ProtustrankaWithAdress>
  <DomainObject.Predmet.ProtustrankaWithAdressOIB>
    <izvorni_sadrzaj>M.I.T. GRUPA d.o.o., OIB 30327750642, 4. Maksimirsko naselje 28, 10000 Zagreb</izvorni_sadrzaj>
    <derivirana_varijabla naziv="DomainObject.Predmet.ProtustrankaWithAdressOIB_1">M.I.T. GRUPA d.o.o., OIB 30327750642, 4. Maksimirsko naselje 28, 10000 Zagreb</derivirana_varijabla>
  </DomainObject.Predmet.ProtustrankaWithAdressOIB>
  <DomainObject.Predmet.ProtustrankaNazivFormated>
    <izvorni_sadrzaj>M.I.T. GRUPA d.o.o.</izvorni_sadrzaj>
    <derivirana_varijabla naziv="DomainObject.Predmet.ProtustrankaNazivFormated_1">M.I.T. GRUPA d.o.o.</derivirana_varijabla>
  </DomainObject.Predmet.ProtustrankaNazivFormated>
  <DomainObject.Predmet.ProtustrankaNazivFormatedOIB>
    <izvorni_sadrzaj>M.I.T. GRUPA d.o.o., OIB 30327750642</izvorni_sadrzaj>
    <derivirana_varijabla naziv="DomainObject.Predmet.ProtustrankaNazivFormatedOIB_1">M.I.T. GRUPA d.o.o., OIB 30327750642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M.I.T. GRUPA d.o.o. zastupanog po punomoćniku Milan Turković</item>
    </izvorni_sadrzaj>
    <derivirana_varijabla naziv="DomainObject.Predmet.ProtuStrankaListFormated_1">
      <item>M.I.T. GRUPA d.o.o. zastupanog po punomoćniku Milan Turković</item>
    </derivirana_varijabla>
  </DomainObject.Predmet.ProtuStrankaListFormated>
  <DomainObject.Predmet.ProtuStrankaListFormatedOIB>
    <izvorni_sadrzaj>
      <item>M.I.T. GRUPA d.o.o., OIB 30327750642 zastupanog po punomoćniku Milan Turković</item>
    </izvorni_sadrzaj>
    <derivirana_varijabla naziv="DomainObject.Predmet.ProtuStrankaListFormatedOIB_1">
      <item>M.I.T. GRUPA d.o.o., OIB 30327750642 zastupanog po punomoćniku Milan Turković</item>
    </derivirana_varijabla>
  </DomainObject.Predmet.ProtuStrankaListFormatedOIB>
  <DomainObject.Predmet.ProtuStrankaListFormatedWithAdress>
    <izvorni_sadrzaj>
      <item>M.I.T. GRUPA d.o.o., 4. Maksimirsko naselje 28, 10000 Zagreb zastupanog po punomoćniku Milan Turković</item>
    </izvorni_sadrzaj>
    <derivirana_varijabla naziv="DomainObject.Predmet.ProtuStrankaListFormatedWithAdress_1">
      <item>M.I.T. GRUPA d.o.o., 4. Maksimirsko naselje 28, 10000 Zagreb zastupanog po punomoćniku Milan Turković</item>
    </derivirana_varijabla>
  </DomainObject.Predmet.ProtuStrankaListFormatedWithAdress>
  <DomainObject.Predmet.ProtuStrankaListFormatedWithAdressOIB>
    <izvorni_sadrzaj>
      <item>M.I.T. GRUPA d.o.o., OIB 30327750642, 4. Maksimirsko naselje 28, 10000 Zagreb zastupanog po punomoćniku Milan Turković</item>
    </izvorni_sadrzaj>
    <derivirana_varijabla naziv="DomainObject.Predmet.ProtuStrankaListFormatedWithAdressOIB_1">
      <item>M.I.T. GRUPA d.o.o., OIB 30327750642, 4. Maksimirsko naselje 28, 10000 Zagreb zastupanog po punomoćniku Milan Turković</item>
    </derivirana_varijabla>
  </DomainObject.Predmet.ProtuStrankaListFormatedWithAdressOIB>
  <DomainObject.Predmet.ProtuStrankaListNazivFormated>
    <izvorni_sadrzaj>
      <item>M.I.T. GRUPA d.o.o.</item>
    </izvorni_sadrzaj>
    <derivirana_varijabla naziv="DomainObject.Predmet.ProtuStrankaListNazivFormated_1">
      <item>M.I.T. GRUPA d.o.o.</item>
    </derivirana_varijabla>
  </DomainObject.Predmet.ProtuStrankaListNazivFormated>
  <DomainObject.Predmet.ProtuStrankaListNazivFormatedOIB>
    <izvorni_sadrzaj>
      <item>M.I.T. GRUPA d.o.o., OIB 30327750642</item>
    </izvorni_sadrzaj>
    <derivirana_varijabla naziv="DomainObject.Predmet.ProtuStrankaListNazivFormatedOIB_1">
      <item>M.I.T. GRUPA d.o.o., OIB 30327750642</item>
    </derivirana_varijabla>
  </DomainObject.Predmet.ProtuStrankaListNazivFormatedOIB>
  <DomainObject.Predmet.OstaliListFormated>
    <izvorni_sadrzaj>
      <item>Milan Turković punomoćnik sudionika u postupku M.I.T. GRUPA d.o.o.</item>
    </izvorni_sadrzaj>
    <derivirana_varijabla naziv="DomainObject.Predmet.OstaliListFormated_1">
      <item>Milan Turković punomoćnik sudionika u postupku M.I.T. GRUPA d.o.o.</item>
    </derivirana_varijabla>
  </DomainObject.Predmet.OstaliListFormated>
  <DomainObject.Predmet.OstaliListFormatedOIB>
    <izvorni_sadrzaj>
      <item>Milan Turković, OIB 41504669208 punomoćnik sudionika u postupku M.I.T. GRUPA d.o.o.</item>
    </izvorni_sadrzaj>
    <derivirana_varijabla naziv="DomainObject.Predmet.OstaliListFormatedOIB_1">
      <item>Milan Turković, OIB 41504669208 punomoćnik sudionika u postupku M.I.T. GRUPA d.o.o.</item>
    </derivirana_varijabla>
  </DomainObject.Predmet.OstaliListFormatedOIB>
  <DomainObject.Predmet.OstaliListFormatedWithAdress>
    <izvorni_sadrzaj>
      <item>Milan Turković, 4. Maksimirsko naselje 28, 10000 Zagreb punomoćnik sudionika u postupku M.I.T. GRUPA d.o.o.</item>
    </izvorni_sadrzaj>
    <derivirana_varijabla naziv="DomainObject.Predmet.OstaliListFormatedWithAdress_1">
      <item>Milan Turković, 4. Maksimirsko naselje 28, 10000 Zagreb punomoćnik sudionika u postupku M.I.T. GRUPA d.o.o.</item>
    </derivirana_varijabla>
  </DomainObject.Predmet.OstaliListFormatedWithAdress>
  <DomainObject.Predmet.OstaliListFormatedWithAdressOIB>
    <izvorni_sadrzaj>
      <item>Milan Turković, OIB 41504669208, 4. Maksimirsko naselje 28, 10000 Zagreb punomoćnik sudionika u postupku M.I.T. GRUPA d.o.o.</item>
    </izvorni_sadrzaj>
    <derivirana_varijabla naziv="DomainObject.Predmet.OstaliListFormatedWithAdressOIB_1">
      <item>Milan Turković, OIB 41504669208, 4. Maksimirsko naselje 28, 10000 Zagreb punomoćnik sudionika u postupku M.I.T. GRUPA d.o.o.</item>
    </derivirana_varijabla>
  </DomainObject.Predmet.OstaliListFormatedWithAdressOIB>
  <DomainObject.Predmet.OstaliListNazivFormated>
    <izvorni_sadrzaj>
      <item>Milan Turković</item>
    </izvorni_sadrzaj>
    <derivirana_varijabla naziv="DomainObject.Predmet.OstaliListNazivFormated_1">
      <item>Milan Turković</item>
    </derivirana_varijabla>
  </DomainObject.Predmet.OstaliListNazivFormated>
  <DomainObject.Predmet.OstaliListNazivFormatedOIB>
    <izvorni_sadrzaj>
      <item>Milan Turković, OIB 41504669208</item>
    </izvorni_sadrzaj>
    <derivirana_varijabla naziv="DomainObject.Predmet.OstaliListNazivFormatedOIB_1">
      <item>Milan Turković, OIB 41504669208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M.I.T. GRUPA d.o.o.</izvorni_sadrzaj>
    <derivirana_varijabla naziv="DomainObject.Predmet.ProtustrankaIDrugi_1">M.I.T.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M.I.T. GRUPA d.o.o., OIB 30327750642, 4. Maksimirsko naselje 28, 10000 Zagreb</izvorni_sadrzaj>
    <derivirana_varijabla naziv="DomainObject.Predmet.ProtustrankaIDrugiAdressOIB_1">M.I.T. GRUPA d.o.o., OIB 30327750642, 4. Maksimirsko naselje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M.I.T. GRUPA d.o.o.</item>
      <item>FINA Regionalni centar Zagreb</item>
      <item>Milan Turković</item>
    </izvorni_sadrzaj>
    <derivirana_varijabla naziv="DomainObject.Predmet.SudioniciListNaziv_1">
      <item>M.I.T. GRUPA d.o.o.</item>
      <item>FINA Regionalni centar Zagreb</item>
      <item>Milan Turković</item>
    </derivirana_varijabla>
  </DomainObject.Predmet.SudioniciListNaziv>
  <DomainObject.Predmet.SudioniciListAdressOIB>
    <izvorni_sadrzaj>
      <item>M.I.T. GRUPA d.o.o., OIB 30327750642, 4. Maksimirsko naselje 28,10000 Zagreb</item>
      <item>FINA Regionalni centar Zagreb, OIB 85821130368, Trg svibanjskih žrtava 1995. 1,10000 Zagreb</item>
      <item>Milan Turković, OIB 41504669208, 4. Maksimirsko naselje 28,10000 Zagreb</item>
    </izvorni_sadrzaj>
    <derivirana_varijabla naziv="DomainObject.Predmet.SudioniciListAdressOIB_1">
      <item>M.I.T. GRUPA d.o.o., OIB 30327750642, 4. Maksimirsko naselje 28,10000 Zagreb</item>
      <item>FINA Regionalni centar Zagreb, OIB 85821130368, Trg svibanjskih žrtava 1995. 1,10000 Zagreb</item>
      <item>Milan Turković, OIB 41504669208, 4. Maksimirsko naselje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30327750642</item>
      <item>, OIB 85821130368</item>
      <item>, OIB 41504669208</item>
    </izvorni_sadrzaj>
    <derivirana_varijabla naziv="DomainObject.Predmet.SudioniciListNazivOIB_1">
      <item>, OIB 30327750642</item>
      <item>, OIB 85821130368</item>
      <item>, OIB 41504669208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2016-01-19T08:39:00Z</dcterms:created>
  <dc:creator>ilukac</dc:creator>
  <cp:lastModifiedBy>dvorana100</cp:lastModifiedBy>
  <cp:lastPrinted>2016-01-11T14:16:00Z</cp:lastPrinted>
  <dcterms:modified xmlns:xsi="http://www.w3.org/2001/XMLSchema-instance" xsi:type="dcterms:W3CDTF">2016-02-09T12:56:00Z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