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2b0f" w14:paraId="8f32b0f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D1C06" w:rsidP="00FE627B" w:rsidR="004D3110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5CAD" w:rsidP="00A2477E" w:rsidR="00625CAD">
      <w:pPr>
        <w:rPr>
          <w:sz w:val="22"/>
          <w:szCs w:val="22"/>
        </w:rPr>
      </w:pPr>
    </w:p>
    <w:p w:rsidRDefault="00625CAD" w:rsidP="00625CAD" w:rsidR="00625CAD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12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625CAD" w:rsidP="00625CAD" w:rsidR="00625CAD">
      <w:pPr>
        <w:jc w:val="both"/>
      </w:pPr>
      <w:r w:rsidRPr="006100EF">
        <w:t>TRGOVAČKI SUD U ZAGREBU</w:t>
      </w:r>
    </w:p>
    <w:p w:rsidRDefault="00625CAD" w:rsidP="00625CAD" w:rsidR="00625CAD" w:rsidRPr="006100EF">
      <w:pPr>
        <w:jc w:val="both"/>
      </w:pPr>
      <w:r>
        <w:t xml:space="preserve">Zagreb, Amruševa 2/II </w:t>
      </w:r>
    </w:p>
    <w:p w:rsidRDefault="00625CAD" w:rsidP="00625CAD" w:rsidR="00625CAD">
      <w:pPr>
        <w:rPr>
          <w:b/>
        </w:rPr>
      </w:pPr>
    </w:p>
    <w:p w:rsidRDefault="00B04284" w:rsidP="00B04284" w:rsidR="00B04284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625CAD" w:rsidP="00625CAD" w:rsidR="00625CAD" w:rsidRPr="006100EF">
      <w:pPr>
        <w:jc w:val="both"/>
      </w:pPr>
    </w:p>
    <w:p w:rsidRDefault="00625CAD" w:rsidP="00C32A30" w:rsidR="00C32A30">
      <w:pPr>
        <w:jc w:val="both"/>
      </w:pPr>
      <w:r>
        <w:t>TRGOVAČKI SUD U ZAGREBU po stečajnom sucu Nini Radiću , u stečajnom postupku nad, GAJ H.S.-KRAPINA d.o.o. Krapina, Velika ves 111/c, MB</w:t>
      </w:r>
      <w:r w:rsidR="00F740CC">
        <w:t xml:space="preserve">S:080454516, OIB:34008016040, </w:t>
      </w:r>
      <w:r w:rsidR="0082570E">
        <w:t>09</w:t>
      </w:r>
      <w:r>
        <w:t xml:space="preserve">. </w:t>
      </w:r>
      <w:r w:rsidR="0082570E">
        <w:t>svibnja</w:t>
      </w:r>
      <w:r>
        <w:t xml:space="preserve">  201</w:t>
      </w:r>
      <w:r w:rsidR="0010633B">
        <w:t>7</w:t>
      </w:r>
      <w:r>
        <w:t>. godine</w:t>
      </w:r>
      <w:r w:rsidR="00BE1AF4">
        <w:t>,</w:t>
      </w:r>
    </w:p>
    <w:p w:rsidRDefault="00A76D33" w:rsidP="00C32A30" w:rsidR="00A76D33">
      <w:pPr>
        <w:jc w:val="both"/>
      </w:pPr>
    </w:p>
    <w:p w:rsidRDefault="00C32A30" w:rsidP="00C32A30" w:rsidR="00C32A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 a  k  lj  u  č  i  o   j  e</w:t>
      </w:r>
    </w:p>
    <w:p w:rsidRDefault="00C32A30" w:rsidP="00C32A30" w:rsidR="00C32A30">
      <w:pPr>
        <w:jc w:val="both"/>
      </w:pPr>
    </w:p>
    <w:p w:rsidRDefault="00C32A30" w:rsidP="00C32A30" w:rsidR="00C32A30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Default="00C32A30" w:rsidP="00C32A30" w:rsidR="00C32A30">
      <w:pPr>
        <w:jc w:val="both"/>
      </w:pPr>
      <w:r>
        <w:t>-z</w:t>
      </w:r>
      <w:r w:rsidRPr="00A17272">
        <w:rPr>
          <w:b/>
        </w:rPr>
        <w:t>.k.ul. 2646 kuća i dvorište M.</w:t>
      </w:r>
      <w:r>
        <w:t xml:space="preserve">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C32A30" w:rsidP="00C32A30" w:rsidR="00C32A30">
      <w:pPr>
        <w:jc w:val="both"/>
      </w:pPr>
      <w:r w:rsidRPr="00A17272">
        <w:rPr>
          <w:b/>
        </w:rPr>
        <w:t>-z.k.ul.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Default="00C32A30" w:rsidP="00C32A30" w:rsidR="00C32A30" w:rsidRPr="005E7CD4">
      <w:pPr>
        <w:numPr>
          <w:ilvl w:val="0"/>
          <w:numId w:val="2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</w:t>
      </w:r>
      <w:r w:rsidR="00BE1AF4">
        <w:rPr>
          <w:shd w:fill="FFFFFF" w:color="auto" w:val="clear"/>
        </w:rPr>
        <w:t xml:space="preserve">pojedinačno </w:t>
      </w:r>
      <w:r>
        <w:rPr>
          <w:shd w:fill="FFFFFF" w:color="auto" w:val="clear"/>
        </w:rPr>
        <w:t>.</w:t>
      </w:r>
    </w:p>
    <w:p w:rsidRDefault="00C32A30" w:rsidP="00C32A30" w:rsidR="00C32A30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82570E" w:rsidRPr="0082570E">
        <w:rPr>
          <w:b/>
        </w:rPr>
        <w:t>30</w:t>
      </w:r>
      <w:r w:rsidRPr="00B6535D">
        <w:rPr>
          <w:b/>
        </w:rPr>
        <w:t>.</w:t>
      </w:r>
      <w:r w:rsidRPr="006100EF">
        <w:rPr>
          <w:b/>
        </w:rPr>
        <w:t xml:space="preserve"> </w:t>
      </w:r>
      <w:r w:rsidR="0082570E">
        <w:rPr>
          <w:b/>
        </w:rPr>
        <w:t>svibnja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BE1AF4">
        <w:rPr>
          <w:b/>
        </w:rPr>
        <w:t>7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82570E">
        <w:rPr>
          <w:b/>
        </w:rPr>
        <w:t>1</w:t>
      </w:r>
      <w:r w:rsidRPr="006100EF">
        <w:rPr>
          <w:b/>
        </w:rPr>
        <w:t>,</w:t>
      </w:r>
      <w:r w:rsidR="0082570E">
        <w:rPr>
          <w:b/>
        </w:rPr>
        <w:t>0</w:t>
      </w:r>
      <w:r w:rsidRPr="006100EF">
        <w:rPr>
          <w:b/>
        </w:rPr>
        <w:t xml:space="preserve">0 sati u prostorijama Trgovačkog suda </w:t>
      </w:r>
      <w:r w:rsidR="00822F11">
        <w:rPr>
          <w:b/>
        </w:rPr>
        <w:t xml:space="preserve">u Zagrebu, Petrinjska 8, soba </w:t>
      </w:r>
      <w:r w:rsidR="0082570E">
        <w:rPr>
          <w:b/>
        </w:rPr>
        <w:t>85</w:t>
      </w:r>
      <w:r w:rsidRPr="006100EF">
        <w:rPr>
          <w:b/>
        </w:rPr>
        <w:t>, II kat, ulična zgrada.</w:t>
      </w:r>
    </w:p>
    <w:p w:rsidRDefault="00C32A30" w:rsidP="00C32A30" w:rsidR="00970F70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 w:rsidR="00BE1AF4">
        <w:t xml:space="preserve">etnina, z.k.ul. 2646 kuća i dvorište M. Gupca u površini 233 m2, na kat. čestici 1369/2 </w:t>
      </w:r>
      <w:r>
        <w:t xml:space="preserve">ne može </w:t>
      </w:r>
      <w:r w:rsidR="00BE1AF4">
        <w:t xml:space="preserve">se </w:t>
      </w:r>
      <w:r>
        <w:t xml:space="preserve">prodati ispod </w:t>
      </w:r>
      <w:r w:rsidRPr="006100EF">
        <w:t>vrijednosti</w:t>
      </w:r>
      <w:r>
        <w:t xml:space="preserve"> od  </w:t>
      </w:r>
      <w:r w:rsidR="0082570E">
        <w:t>476</w:t>
      </w:r>
      <w:r w:rsidR="00822F11">
        <w:t>.0</w:t>
      </w:r>
      <w:r>
        <w:t>00,00  (</w:t>
      </w:r>
      <w:r w:rsidR="0082570E">
        <w:t>četrtistosedamdesetšesttisuća</w:t>
      </w:r>
      <w:r>
        <w:t>kuna) kuna</w:t>
      </w:r>
      <w:r w:rsidR="00BE1AF4">
        <w:t xml:space="preserve">, a nekretnina z.k.ul. 1214 u naravi oranica M. Gupca u površini 168 m2 sve na kat. čestici 1374/1 ne može se prodati ispod vrijednosti od </w:t>
      </w:r>
      <w:r w:rsidR="0082570E">
        <w:t>51</w:t>
      </w:r>
      <w:r w:rsidR="0010633B">
        <w:t xml:space="preserve">.000,00 ( </w:t>
      </w:r>
      <w:r w:rsidR="0082570E">
        <w:t>pedesetjednatisućakuna</w:t>
      </w:r>
      <w:r w:rsidR="00BE1AF4">
        <w:t xml:space="preserve"> ).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</w:t>
      </w: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lastRenderedPageBreak/>
        <w:t>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 w:rsidR="0082570E">
        <w:t>47</w:t>
      </w:r>
      <w:r>
        <w:t>.</w:t>
      </w:r>
      <w:r w:rsidR="0082570E">
        <w:t>6</w:t>
      </w:r>
      <w:r>
        <w:t>00,00 kuna</w:t>
      </w:r>
      <w:r w:rsidR="00BE1AF4">
        <w:t xml:space="preserve"> ( za z.k.ul. 2646 )</w:t>
      </w:r>
      <w:r>
        <w:t xml:space="preserve"> </w:t>
      </w:r>
      <w:r w:rsidR="0010633B">
        <w:t xml:space="preserve"> i </w:t>
      </w:r>
      <w:r w:rsidR="0082570E">
        <w:t>5</w:t>
      </w:r>
      <w:r w:rsidR="00BE1AF4">
        <w:t>.</w:t>
      </w:r>
      <w:r w:rsidR="0082570E">
        <w:t>1</w:t>
      </w:r>
      <w:r w:rsidR="00BE1AF4">
        <w:t>00,00 kuna ( za z.k.ul. 1214 )</w:t>
      </w:r>
      <w:r w:rsidR="00A17272">
        <w:t xml:space="preserve"> </w:t>
      </w:r>
      <w:r w:rsidRPr="00743B9D">
        <w:t xml:space="preserve">u  svrhu  predujma za dražbu do </w:t>
      </w:r>
      <w:r w:rsidR="0082570E">
        <w:t>29</w:t>
      </w:r>
      <w:r w:rsidRPr="00743B9D">
        <w:t xml:space="preserve">. </w:t>
      </w:r>
      <w:r w:rsidR="0082570E">
        <w:t>svibnja</w:t>
      </w:r>
      <w:r>
        <w:t xml:space="preserve"> </w:t>
      </w:r>
      <w:r w:rsidRPr="00743B9D">
        <w:t>201</w:t>
      </w:r>
      <w:r w:rsidR="00BE1AF4"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C32A30" w:rsidP="00C32A30" w:rsidR="00C32A30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r w:rsidR="00BE1AF4">
        <w:t xml:space="preserve"> </w:t>
      </w:r>
      <w:r w:rsidRPr="006100EF">
        <w:t xml:space="preserve">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C32A30" w:rsidP="00C32A30" w:rsidR="00C32A30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A76D33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C32A30" w:rsidP="00C32A30" w:rsidR="00C32A30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C32A30" w:rsidP="00C32A30" w:rsidR="00C32A30" w:rsidRPr="006100EF">
      <w:pPr>
        <w:jc w:val="both"/>
      </w:pPr>
    </w:p>
    <w:p w:rsidRDefault="00C32A30" w:rsidP="00C32A30" w:rsidR="00C32A30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 xml:space="preserve"> ovaj zaključak</w:t>
      </w:r>
      <w:r>
        <w:t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Ovr-297/11. Nalaz sud prihvaća i kao osnovu za buduću diobu kupovnin</w:t>
      </w:r>
      <w:r w:rsidR="001C2DEF">
        <w:t xml:space="preserve">e </w:t>
      </w:r>
      <w:r>
        <w:t xml:space="preserve"> na način da nekretnine z.k.ul. 2646 sudjeluju u ukupnoj cijeni sa </w:t>
      </w:r>
      <w:r w:rsidR="00A76D33">
        <w:t xml:space="preserve">visinom od 928.000,00 kuna odnosno 90,10 %, a nekretnine z.k.ul. 1214 sa visinom 102.000,00 kuna odnosno 9,90 % </w:t>
      </w:r>
      <w:r w:rsidR="001C2DEF">
        <w:t xml:space="preserve">. U stečajnoj masi nema sredstava, vjerovnici nisu predložili izvršiti novu procjenu pa je sud temeljem stanja spisa odlučio kao u izreci. </w:t>
      </w:r>
    </w:p>
    <w:p w:rsidRDefault="00C32A30" w:rsidP="00C32A30" w:rsidR="00C32A30">
      <w:pPr>
        <w:jc w:val="center"/>
      </w:pPr>
    </w:p>
    <w:p w:rsidRDefault="00C32A30" w:rsidP="00C32A30" w:rsidR="00C32A30">
      <w:pPr>
        <w:jc w:val="center"/>
      </w:pPr>
      <w:r w:rsidRPr="006100EF">
        <w:t xml:space="preserve">U Zagrebu, </w:t>
      </w:r>
      <w:r w:rsidR="0082570E">
        <w:t>09</w:t>
      </w:r>
      <w:r w:rsidRPr="006100EF">
        <w:t xml:space="preserve">. </w:t>
      </w:r>
      <w:r w:rsidR="0082570E">
        <w:t>svibnja</w:t>
      </w:r>
      <w:r>
        <w:t xml:space="preserve"> </w:t>
      </w:r>
      <w:r w:rsidRPr="006100EF">
        <w:t xml:space="preserve"> 20</w:t>
      </w:r>
      <w:r>
        <w:t>1</w:t>
      </w:r>
      <w:r w:rsidR="0010633B">
        <w:t>7</w:t>
      </w:r>
      <w:r w:rsidRPr="006100EF">
        <w:t>. godine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C32A30" w:rsidP="00C32A30" w:rsidR="00C32A30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  v.r.     </w:t>
      </w:r>
    </w:p>
    <w:p w:rsidRDefault="00C32A30" w:rsidP="00C32A30" w:rsidR="00C32A30" w:rsidRPr="006100EF">
      <w:pPr>
        <w:jc w:val="both"/>
      </w:pPr>
    </w:p>
    <w:p w:rsidRDefault="00C32A30" w:rsidP="00C32A30" w:rsidR="00C32A30"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6F3A44" w:rsidP="00C32A30" w:rsidR="006F3A44">
      <w:r>
        <w:t xml:space="preserve">                         </w:t>
      </w:r>
    </w:p>
    <w:p w:rsidRDefault="00966C05" w:rsidP="00C32A30" w:rsidR="006F3A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otpravka:Tatjana Slaviček </w:t>
      </w:r>
    </w:p>
    <w:p w:rsidRDefault="00C32A30" w:rsidP="00C32A30" w:rsidR="00C32A30">
      <w:r>
        <w:t xml:space="preserve"> </w:t>
      </w:r>
    </w:p>
    <w:p w:rsidRDefault="002C1066" w:rsidP="00E0736B" w:rsidR="00175742">
      <w:pPr>
        <w:rPr>
          <w:sz w:val="22"/>
          <w:szCs w:val="22"/>
        </w:rPr>
      </w:pPr>
      <w:r>
        <w:t xml:space="preserve">  </w:t>
      </w:r>
    </w:p>
    <w:sectPr w:rsidR="001757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13CB1"/>
    <w:rsid w:val="000269F3"/>
    <w:rsid w:val="000809B1"/>
    <w:rsid w:val="000A1A2E"/>
    <w:rsid w:val="000B3959"/>
    <w:rsid w:val="0010633B"/>
    <w:rsid w:val="001161AC"/>
    <w:rsid w:val="00171FF5"/>
    <w:rsid w:val="001751D6"/>
    <w:rsid w:val="00175742"/>
    <w:rsid w:val="00184BFD"/>
    <w:rsid w:val="0019465C"/>
    <w:rsid w:val="001C2DEF"/>
    <w:rsid w:val="001C31CE"/>
    <w:rsid w:val="001C502F"/>
    <w:rsid w:val="001D0451"/>
    <w:rsid w:val="001D74A6"/>
    <w:rsid w:val="00201CB3"/>
    <w:rsid w:val="002033AE"/>
    <w:rsid w:val="00234D02"/>
    <w:rsid w:val="002C1066"/>
    <w:rsid w:val="002C2406"/>
    <w:rsid w:val="002C7FEF"/>
    <w:rsid w:val="002D57C3"/>
    <w:rsid w:val="003B37AB"/>
    <w:rsid w:val="004054EC"/>
    <w:rsid w:val="004520CC"/>
    <w:rsid w:val="00485A5A"/>
    <w:rsid w:val="004C4FAC"/>
    <w:rsid w:val="004D3110"/>
    <w:rsid w:val="005549B6"/>
    <w:rsid w:val="00585EE7"/>
    <w:rsid w:val="005869F7"/>
    <w:rsid w:val="00590AF9"/>
    <w:rsid w:val="005A35CA"/>
    <w:rsid w:val="005E7CD4"/>
    <w:rsid w:val="00625CAD"/>
    <w:rsid w:val="00633D8E"/>
    <w:rsid w:val="00636142"/>
    <w:rsid w:val="00697F2A"/>
    <w:rsid w:val="006D733E"/>
    <w:rsid w:val="006E5987"/>
    <w:rsid w:val="006F3A44"/>
    <w:rsid w:val="00726A2E"/>
    <w:rsid w:val="007654EF"/>
    <w:rsid w:val="00793BC4"/>
    <w:rsid w:val="007D24E3"/>
    <w:rsid w:val="007E0E89"/>
    <w:rsid w:val="0081268E"/>
    <w:rsid w:val="00815CB2"/>
    <w:rsid w:val="00822F11"/>
    <w:rsid w:val="0082570E"/>
    <w:rsid w:val="00843FCE"/>
    <w:rsid w:val="00881F63"/>
    <w:rsid w:val="008E6D46"/>
    <w:rsid w:val="00940732"/>
    <w:rsid w:val="00944343"/>
    <w:rsid w:val="00946171"/>
    <w:rsid w:val="00962397"/>
    <w:rsid w:val="00966C05"/>
    <w:rsid w:val="00970F70"/>
    <w:rsid w:val="009D3108"/>
    <w:rsid w:val="00A17272"/>
    <w:rsid w:val="00A2424A"/>
    <w:rsid w:val="00A2477E"/>
    <w:rsid w:val="00A51D67"/>
    <w:rsid w:val="00A76D33"/>
    <w:rsid w:val="00B04284"/>
    <w:rsid w:val="00B623AB"/>
    <w:rsid w:val="00B73627"/>
    <w:rsid w:val="00BB1B65"/>
    <w:rsid w:val="00BD1C06"/>
    <w:rsid w:val="00BE1AF4"/>
    <w:rsid w:val="00BF640B"/>
    <w:rsid w:val="00C04F6E"/>
    <w:rsid w:val="00C277D8"/>
    <w:rsid w:val="00C32703"/>
    <w:rsid w:val="00C32A30"/>
    <w:rsid w:val="00C452E0"/>
    <w:rsid w:val="00C65844"/>
    <w:rsid w:val="00D3285E"/>
    <w:rsid w:val="00D74315"/>
    <w:rsid w:val="00D8034F"/>
    <w:rsid w:val="00E0736B"/>
    <w:rsid w:val="00E266C1"/>
    <w:rsid w:val="00E27799"/>
    <w:rsid w:val="00E4309B"/>
    <w:rsid w:val="00E63936"/>
    <w:rsid w:val="00E82657"/>
    <w:rsid w:val="00E83A03"/>
    <w:rsid w:val="00F058EA"/>
    <w:rsid w:val="00F3134E"/>
    <w:rsid w:val="00F51F7D"/>
    <w:rsid w:val="00F72267"/>
    <w:rsid w:val="00F740CC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37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34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34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34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34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37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34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34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34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34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St-15/2012-92</izvorni_sadrzaj>
    <derivirana_varijabla naziv="DomainObject.Oznaka_1">St-15/2012-92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St-15/2012-92</izvorni_sadrzaj>
    <derivirana_varijabla naziv="DomainObject.PoslovniBrojDokumenta_1">St-15/2012-92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7C9BA-4E1E-4E28-B3E7-3F60B64C1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756</properties:Words>
  <properties:Characters>3982</properties:Characters>
  <properties:Lines>85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2017-05-09T09:54:00Z</dcterms:created>
  <dc:creator>nradic</dc:creator>
  <cp:lastModifiedBy>Tatjana Slaviček</cp:lastModifiedBy>
  <cp:lastPrinted>2017-02-14T13:27:00Z</cp:lastPrinted>
  <dcterms:modified xmlns:xsi="http://www.w3.org/2001/XMLSchema-instance" xsi:type="dcterms:W3CDTF">2017-05-09T11:27:00Z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St-15/2012-92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