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3b750" w14:paraId="a73b750" w:rsidRDefault="00B46CF5" w:rsidP="001F0863"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A4DA8">
        <w:rPr>
          <w:rFonts w:hAnsi="Times New Roman" w:ascii="Times New Roman"/>
        </w:rPr>
        <w:t>5121</w:t>
      </w:r>
      <w:r w:rsidR="00674E31">
        <w:rPr>
          <w:rFonts w:hAnsi="Times New Roman" w:ascii="Times New Roman"/>
        </w:rPr>
        <w:t>/</w:t>
      </w:r>
      <w:r w:rsidR="00F33BE0">
        <w:rPr>
          <w:rFonts w:hAnsi="Times New Roman" w:ascii="Times New Roman"/>
        </w:rPr>
        <w:t>16</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6A4DA8" w:rsidRPr="006A4DA8">
        <w:rPr>
          <w:rFonts w:hAnsi="Times New Roman" w:ascii="Times New Roman"/>
        </w:rPr>
        <w:t>MEGAPOPUST d.o.o.</w:t>
      </w:r>
      <w:r w:rsidR="006A4DA8">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6A4DA8">
        <w:rPr>
          <w:rFonts w:hAnsi="Times New Roman" w:ascii="Times New Roman"/>
        </w:rPr>
        <w:t>Bednjanska 14</w:t>
      </w:r>
      <w:r w:rsidR="00F776E4">
        <w:rPr>
          <w:rFonts w:hAnsi="Times New Roman" w:ascii="Times New Roman"/>
        </w:rPr>
        <w:t xml:space="preserve">, </w:t>
      </w:r>
      <w:r w:rsidRPr="001C1019">
        <w:rPr>
          <w:rFonts w:hAnsi="Times New Roman" w:ascii="Times New Roman"/>
        </w:rPr>
        <w:t xml:space="preserve">OIB: </w:t>
      </w:r>
      <w:r w:rsidR="006A4DA8" w:rsidRPr="006A4DA8">
        <w:rPr>
          <w:rFonts w:hAnsi="Times New Roman" w:ascii="Times New Roman"/>
        </w:rPr>
        <w:t>74665595021</w:t>
      </w:r>
      <w:r w:rsidR="00943B15">
        <w:rPr>
          <w:rFonts w:hAnsi="Times New Roman" w:ascii="Times New Roman"/>
        </w:rPr>
        <w:t xml:space="preserve">, </w:t>
      </w:r>
      <w:r w:rsidR="006177F3">
        <w:rPr>
          <w:rFonts w:hAnsi="Times New Roman" w:ascii="Times New Roman"/>
        </w:rPr>
        <w:t>27</w:t>
      </w:r>
      <w:r w:rsidR="008C0FD2">
        <w:rPr>
          <w:rFonts w:hAnsi="Times New Roman" w:ascii="Times New Roman"/>
        </w:rPr>
        <w:t xml:space="preserve">. </w:t>
      </w:r>
      <w:r w:rsidR="006177F3">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za otvaranje stečajnog postupka  nad</w:t>
      </w:r>
      <w:r w:rsidR="001F0863">
        <w:rPr>
          <w:rFonts w:hAnsi="Times New Roman" w:ascii="Times New Roman"/>
        </w:rPr>
        <w:t xml:space="preserve"> dužnikom</w:t>
      </w:r>
      <w:r w:rsidRPr="001C1019">
        <w:rPr>
          <w:rFonts w:hAnsi="Times New Roman" w:ascii="Times New Roman"/>
        </w:rPr>
        <w:t xml:space="preserve"> </w:t>
      </w:r>
      <w:r w:rsidR="00E32A6B" w:rsidRPr="00E32A6B">
        <w:rPr>
          <w:rFonts w:hAnsi="Times New Roman" w:ascii="Times New Roman"/>
        </w:rPr>
        <w:t>MEGAPOPUST d.o.o., Zagreb, Bednjanska 14, OIB: 74665595021</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96366">
        <w:rPr>
          <w:rFonts w:hAnsi="Times New Roman" w:ascii="Times New Roman"/>
        </w:rPr>
        <w:t>Ante Buljan</w:t>
      </w:r>
      <w:r w:rsidRPr="006F2EF0">
        <w:rPr>
          <w:rFonts w:hAnsi="Times New Roman" w:ascii="Times New Roman"/>
        </w:rPr>
        <w:t xml:space="preserve">, </w:t>
      </w:r>
      <w:r w:rsidR="00696366">
        <w:rPr>
          <w:rFonts w:hAnsi="Times New Roman" w:ascii="Times New Roman"/>
        </w:rPr>
        <w:t>Split</w:t>
      </w:r>
      <w:r w:rsidRPr="006F2EF0">
        <w:rPr>
          <w:rFonts w:hAnsi="Times New Roman" w:ascii="Times New Roman"/>
        </w:rPr>
        <w:t xml:space="preserve">, </w:t>
      </w:r>
      <w:r w:rsidR="00696366">
        <w:rPr>
          <w:rFonts w:hAnsi="Times New Roman" w:ascii="Times New Roman"/>
        </w:rPr>
        <w:t>Put Žnjana 19</w:t>
      </w:r>
      <w:r w:rsidRPr="006F2EF0">
        <w:rPr>
          <w:rFonts w:hAnsi="Times New Roman" w:ascii="Times New Roman"/>
        </w:rPr>
        <w:t xml:space="preserve">, OIB: </w:t>
      </w:r>
      <w:r w:rsidR="00696366">
        <w:rPr>
          <w:rFonts w:hAnsi="Times New Roman" w:ascii="Times New Roman"/>
        </w:rPr>
        <w:t>77483647778</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1F0863">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1F086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1F0863"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31AA6">
        <w:rPr>
          <w:rFonts w:hAnsi="Times New Roman" w:ascii="Times New Roman"/>
          <w:b/>
        </w:rPr>
        <w:t>22</w:t>
      </w:r>
      <w:r w:rsidR="00BC41A7" w:rsidRPr="000F3CF9">
        <w:rPr>
          <w:rFonts w:hAnsi="Times New Roman" w:ascii="Times New Roman"/>
          <w:b/>
        </w:rPr>
        <w:t xml:space="preserve">. </w:t>
      </w:r>
      <w:r w:rsidR="00A31AA6">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31AA6">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A31AA6">
        <w:rPr>
          <w:rFonts w:hAnsi="Times New Roman" w:ascii="Times New Roman"/>
          <w:b/>
        </w:rPr>
        <w:t>9</w:t>
      </w:r>
      <w:r w:rsidR="00943B15" w:rsidRPr="000F3CF9">
        <w:rPr>
          <w:rFonts w:hAnsi="Times New Roman" w:ascii="Times New Roman"/>
          <w:b/>
        </w:rPr>
        <w:t>,</w:t>
      </w:r>
      <w:r w:rsidR="00A31AA6">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504BBF">
        <w:rPr>
          <w:rFonts w:hAnsi="Times New Roman" w:ascii="Times New Roman"/>
        </w:rPr>
        <w:t>Imex banka d.d.</w:t>
      </w:r>
    </w:p>
    <w:p w:rsidRDefault="00504BBF" w:rsidP="009A3118" w:rsidR="00504BBF">
      <w:pPr>
        <w:jc w:val="both"/>
        <w:rPr>
          <w:rFonts w:hAnsi="Times New Roman" w:ascii="Times New Roman"/>
        </w:rPr>
      </w:pPr>
      <w:r>
        <w:rPr>
          <w:rFonts w:hAnsi="Times New Roman" w:ascii="Times New Roman"/>
        </w:rPr>
        <w:t>-Privredna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3A1C89">
        <w:rPr>
          <w:rFonts w:hAnsi="Times New Roman" w:ascii="Times New Roman"/>
        </w:rPr>
        <w:t>195.358,90</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31AA6">
        <w:rPr>
          <w:rFonts w:hAnsi="Times New Roman" w:ascii="Times New Roman"/>
        </w:rPr>
        <w:t>27</w:t>
      </w:r>
      <w:r w:rsidR="00CA4F2A">
        <w:rPr>
          <w:rFonts w:hAnsi="Times New Roman" w:ascii="Times New Roman"/>
        </w:rPr>
        <w:t xml:space="preserve">. </w:t>
      </w:r>
      <w:r w:rsidR="00A31AA6">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C2291">
        <w:rPr>
          <w:rFonts w:hAnsi="Times New Roman" w:ascii="Times New Roman"/>
        </w:rPr>
        <w:t xml:space="preserve">, </w:t>
      </w:r>
    </w:p>
    <w:p w:rsidRDefault="001C2291" w:rsidP="000F3CF9" w:rsidR="001C2291">
      <w:pPr>
        <w:jc w:val="right"/>
        <w:rPr>
          <w:rFonts w:hAnsi="Times New Roman" w:ascii="Times New Roman"/>
        </w:rPr>
      </w:pPr>
    </w:p>
    <w:p w:rsidRDefault="001C2291" w:rsidP="001C2291" w:rsidR="001C2291" w:rsidRPr="001C2291">
      <w:pPr>
        <w:jc w:val="right"/>
        <w:rPr>
          <w:rFonts w:hAnsi="Times New Roman" w:ascii="Times New Roman"/>
        </w:rPr>
      </w:pPr>
      <w:r w:rsidRPr="001C2291">
        <w:rPr>
          <w:rFonts w:hAnsi="Times New Roman" w:ascii="Times New Roman"/>
        </w:rPr>
        <w:t>Za točnost otpravka-</w:t>
      </w:r>
    </w:p>
    <w:p w:rsidRDefault="001C2291" w:rsidP="001C2291" w:rsidR="001C2291" w:rsidRPr="001C2291">
      <w:pPr>
        <w:jc w:val="right"/>
        <w:rPr>
          <w:rFonts w:hAnsi="Times New Roman" w:ascii="Times New Roman"/>
        </w:rPr>
      </w:pPr>
      <w:r w:rsidRPr="001C2291">
        <w:rPr>
          <w:rFonts w:hAnsi="Times New Roman" w:ascii="Times New Roman"/>
        </w:rPr>
        <w:t>Ovlašteni službenik:</w:t>
      </w:r>
    </w:p>
    <w:p w:rsidRDefault="001C2291" w:rsidP="001C2291" w:rsidR="001C2291">
      <w:pPr>
        <w:jc w:val="right"/>
        <w:rPr>
          <w:rFonts w:hAnsi="Times New Roman" w:ascii="Times New Roman"/>
        </w:rPr>
      </w:pPr>
      <w:r w:rsidRPr="001C2291">
        <w:rPr>
          <w:rFonts w:hAnsi="Times New Roman" w:ascii="Times New Roman"/>
        </w:rPr>
        <w:t>Žana Livaja</w:t>
      </w:r>
    </w:p>
    <w:p w:rsidRDefault="001C2291" w:rsidP="001C2291" w:rsidR="001C2291"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1C2291"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C5D7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96366">
      <w:rPr>
        <w:rFonts w:hAnsi="Times New Roman" w:ascii="Times New Roman"/>
      </w:rPr>
      <w:t>5121</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C1019"/>
    <w:rsid w:val="001C2291"/>
    <w:rsid w:val="001D67C7"/>
    <w:rsid w:val="001F0863"/>
    <w:rsid w:val="001F371D"/>
    <w:rsid w:val="00235E4F"/>
    <w:rsid w:val="002539F0"/>
    <w:rsid w:val="002C352F"/>
    <w:rsid w:val="00354C62"/>
    <w:rsid w:val="003A1C89"/>
    <w:rsid w:val="003B534B"/>
    <w:rsid w:val="004021CC"/>
    <w:rsid w:val="00446A94"/>
    <w:rsid w:val="004475AF"/>
    <w:rsid w:val="00462914"/>
    <w:rsid w:val="004D1BAA"/>
    <w:rsid w:val="004D5D59"/>
    <w:rsid w:val="00504BBF"/>
    <w:rsid w:val="005151B2"/>
    <w:rsid w:val="005246A4"/>
    <w:rsid w:val="006177F3"/>
    <w:rsid w:val="00621029"/>
    <w:rsid w:val="00665D5F"/>
    <w:rsid w:val="00674E31"/>
    <w:rsid w:val="006902B0"/>
    <w:rsid w:val="00696366"/>
    <w:rsid w:val="006A4DA8"/>
    <w:rsid w:val="006F2EF0"/>
    <w:rsid w:val="007136E1"/>
    <w:rsid w:val="00756DC1"/>
    <w:rsid w:val="008C0FD2"/>
    <w:rsid w:val="008D18B2"/>
    <w:rsid w:val="00935D15"/>
    <w:rsid w:val="00943B15"/>
    <w:rsid w:val="009A3118"/>
    <w:rsid w:val="009B58C3"/>
    <w:rsid w:val="009B7407"/>
    <w:rsid w:val="009C3172"/>
    <w:rsid w:val="009C5D73"/>
    <w:rsid w:val="009E2A4D"/>
    <w:rsid w:val="00A303F7"/>
    <w:rsid w:val="00A31AA6"/>
    <w:rsid w:val="00A81532"/>
    <w:rsid w:val="00A83AC6"/>
    <w:rsid w:val="00AB11C7"/>
    <w:rsid w:val="00B0422D"/>
    <w:rsid w:val="00B46CF5"/>
    <w:rsid w:val="00B6796F"/>
    <w:rsid w:val="00BC41A7"/>
    <w:rsid w:val="00BC580B"/>
    <w:rsid w:val="00C3624C"/>
    <w:rsid w:val="00C52A39"/>
    <w:rsid w:val="00CA4F2A"/>
    <w:rsid w:val="00D46BFE"/>
    <w:rsid w:val="00DE5A25"/>
    <w:rsid w:val="00E00E55"/>
    <w:rsid w:val="00E32A6B"/>
    <w:rsid w:val="00E374B1"/>
    <w:rsid w:val="00E37F24"/>
    <w:rsid w:val="00F22A72"/>
    <w:rsid w:val="00F33BE0"/>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C2291"/>
    <w:rPr>
      <w:color w:val="808080"/>
      <w:bdr w:space="0" w:sz="0" w:color="auto" w:val="none"/>
      <w:shd w:fill="auto" w:color="auto" w:val="clear"/>
    </w:rPr>
  </w:style>
  <w:style w:customStyle="true" w:styleId="eSPISCCParagraphDefaultFont" w:type="character">
    <w:name w:val="eSPIS_CC_Paragraph Default Font"/>
    <w:basedOn w:val="Zadanifontodlomka"/>
    <w:rsid w:val="001C22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229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C22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22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C2291"/>
    <w:rPr>
      <w:color w:val="808080"/>
      <w:bdr w:color="auto" w:space="0" w:sz="0" w:val="none"/>
      <w:shd w:color="auto" w:fill="auto" w:val="clear"/>
    </w:rPr>
  </w:style>
  <w:style w:customStyle="1" w:styleId="eSPISCCParagraphDefaultFont" w:type="character">
    <w:name w:val="eSPIS_CC_Paragraph Default Font"/>
    <w:basedOn w:val="Zadanifontodlomka"/>
    <w:rsid w:val="001C22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229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C22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22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5121</izvorni_sadrzaj>
    <derivirana_varijabla naziv="DomainObject.Predmet.Broj_1">5121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St-5121/2016</izvorni_sadrzaj>
    <derivirana_varijabla naziv="DomainObject.Predmet.OznakaBroj_1">St-5121/2016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MEGAPOPUST d.o.o. zastupanog po punomoćniku Ante Buljan</izvorni_sadrzaj>
    <derivirana_varijabla naziv="DomainObject.Predmet.ProtustrankaFormated_1">  MEGAPOPUST d.o.o. zastupanog po punomoćniku Ante Buljan</derivirana_varijabla>
  </DomainObject.Predmet.ProtustrankaFormated>
  <DomainObject.Predmet.ProtustrankaFormatedOIB>
    <izvorni_sadrzaj>  MEGAPOPUST d.o.o., OIB 74665595021 zastupanog po punomoćniku Ante Buljan</izvorni_sadrzaj>
    <derivirana_varijabla naziv="DomainObject.Predmet.ProtustrankaFormatedOIB_1">  MEGAPOPUST d.o.o., OIB 74665595021 zastupanog po punomoćniku Ante Buljan</derivirana_varijabla>
  </DomainObject.Predmet.ProtustrankaFormatedOIB>
  <DomainObject.Predmet.ProtustrankaFormatedWithAdress>
    <izvorni_sadrzaj> MEGAPOPUST d.o.o., Bednjanska 14, 10000 Zagreb zastupanog po punomoćniku Ante Buljan</izvorni_sadrzaj>
    <derivirana_varijabla naziv="DomainObject.Predmet.ProtustrankaFormatedWithAdress_1"> MEGAPOPUST d.o.o., Bednjanska 14, 10000 Zagreb zastupanog po punomoćniku Ante Buljan</derivirana_varijabla>
  </DomainObject.Predmet.ProtustrankaFormatedWithAdress>
  <DomainObject.Predmet.ProtustrankaFormatedWithAdressOIB>
    <izvorni_sadrzaj> MEGAPOPUST d.o.o., OIB 74665595021, Bednjanska 14, 10000 Zagreb zastupanog po punomoćniku Ante Buljan</izvorni_sadrzaj>
    <derivirana_varijabla naziv="DomainObject.Predmet.ProtustrankaFormatedWithAdressOIB_1"> MEGAPOPUST d.o.o., OIB 74665595021, Bednjanska 14, 10000 Zagreb zastupanog po punomoćniku Ante Buljan</derivirana_varijabla>
  </DomainObject.Predmet.ProtustrankaFormatedWithAdressOIB>
  <DomainObject.Predmet.ProtustrankaWithAdress>
    <izvorni_sadrzaj>MEGAPOPUST d.o.o. Bednjanska 14, 10000 Zagreb</izvorni_sadrzaj>
    <derivirana_varijabla naziv="DomainObject.Predmet.ProtustrankaWithAdress_1">MEGAPOPUST d.o.o. Bednjanska 14, 10000 Zagreb</derivirana_varijabla>
  </DomainObject.Predmet.ProtustrankaWithAdress>
  <DomainObject.Predmet.ProtustrankaWithAdressOIB>
    <izvorni_sadrzaj>MEGAPOPUST d.o.o., OIB 74665595021, Bednjanska 14, 10000 Zagreb</izvorni_sadrzaj>
    <derivirana_varijabla naziv="DomainObject.Predmet.ProtustrankaWithAdressOIB_1">MEGAPOPUST d.o.o., OIB 74665595021, Bednjanska 14, 10000 Zagreb</derivirana_varijabla>
  </DomainObject.Predmet.ProtustrankaWithAdressOIB>
  <DomainObject.Predmet.ProtustrankaNazivFormated>
    <izvorni_sadrzaj>MEGAPOPUST d.o.o.</izvorni_sadrzaj>
    <derivirana_varijabla naziv="DomainObject.Predmet.ProtustrankaNazivFormated_1">MEGAPOPUST d.o.o.</derivirana_varijabla>
  </DomainObject.Predmet.ProtustrankaNazivFormated>
  <DomainObject.Predmet.ProtustrankaNazivFormatedOIB>
    <izvorni_sadrzaj>MEGAPOPUST d.o.o., OIB 74665595021</izvorni_sadrzaj>
    <derivirana_varijabla naziv="DomainObject.Predmet.ProtustrankaNazivFormatedOIB_1">MEGAPOPUST d.o.o., OIB 74665595021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MEGAPOPUST d.o.o. zastupanog po punomoćniku Ante Buljan</item>
    </izvorni_sadrzaj>
    <derivirana_varijabla naziv="DomainObject.Predmet.ProtuStrankaListFormated_1">
      <item>MEGAPOPUST d.o.o. zastupanog po punomoćniku Ante Buljan</item>
    </derivirana_varijabla>
  </DomainObject.Predmet.ProtuStrankaListFormated>
  <DomainObject.Predmet.ProtuStrankaListFormatedOIB>
    <izvorni_sadrzaj>
      <item>MEGAPOPUST d.o.o., OIB 74665595021 zastupanog po punomoćniku Ante Buljan</item>
    </izvorni_sadrzaj>
    <derivirana_varijabla naziv="DomainObject.Predmet.ProtuStrankaListFormatedOIB_1">
      <item>MEGAPOPUST d.o.o., OIB 74665595021 zastupanog po punomoćniku Ante Buljan</item>
    </derivirana_varijabla>
  </DomainObject.Predmet.ProtuStrankaListFormatedOIB>
  <DomainObject.Predmet.ProtuStrankaListFormatedWithAdress>
    <izvorni_sadrzaj>
      <item>MEGAPOPUST d.o.o., Bednjanska 14, 10000 Zagreb zastupanog po punomoćniku Ante Buljan</item>
    </izvorni_sadrzaj>
    <derivirana_varijabla naziv="DomainObject.Predmet.ProtuStrankaListFormatedWithAdress_1">
      <item>MEGAPOPUST d.o.o., Bednjanska 14, 10000 Zagreb zastupanog po punomoćniku Ante Buljan</item>
    </derivirana_varijabla>
  </DomainObject.Predmet.ProtuStrankaListFormatedWithAdress>
  <DomainObject.Predmet.ProtuStrankaListFormatedWithAdressOIB>
    <izvorni_sadrzaj>
      <item>MEGAPOPUST d.o.o., OIB 74665595021, Bednjanska 14, 10000 Zagreb zastupanog po punomoćniku Ante Buljan</item>
    </izvorni_sadrzaj>
    <derivirana_varijabla naziv="DomainObject.Predmet.ProtuStrankaListFormatedWithAdressOIB_1">
      <item>MEGAPOPUST d.o.o., OIB 74665595021, Bednjanska 14, 10000 Zagreb zastupanog po punomoćniku Ante Buljan</item>
    </derivirana_varijabla>
  </DomainObject.Predmet.ProtuStrankaListFormatedWithAdressOIB>
  <DomainObject.Predmet.ProtuStrankaListNazivFormated>
    <izvorni_sadrzaj>
      <item>MEGAPOPUST d.o.o.</item>
    </izvorni_sadrzaj>
    <derivirana_varijabla naziv="DomainObject.Predmet.ProtuStrankaListNazivFormated_1">
      <item>MEGAPOPUST d.o.o.</item>
    </derivirana_varijabla>
  </DomainObject.Predmet.ProtuStrankaListNazivFormated>
  <DomainObject.Predmet.ProtuStrankaListNazivFormatedOIB>
    <izvorni_sadrzaj>
      <item>MEGAPOPUST d.o.o., OIB 74665595021</item>
    </izvorni_sadrzaj>
    <derivirana_varijabla naziv="DomainObject.Predmet.ProtuStrankaListNazivFormatedOIB_1">
      <item>MEGAPOPUST d.o.o., OIB 74665595021</item>
    </derivirana_varijabla>
  </DomainObject.Predmet.ProtuStrankaListNazivFormatedOIB>
  <DomainObject.Predmet.OstaliListFormated>
    <izvorni_sadrzaj>
      <item>Ante Buljan punomoćnik sudionika u postupku MEGAPOPUST d.o.o.</item>
    </izvorni_sadrzaj>
    <derivirana_varijabla naziv="DomainObject.Predmet.OstaliListFormated_1">
      <item>Ante Buljan punomoćnik sudionika u postupku MEGAPOPUST d.o.o.</item>
    </derivirana_varijabla>
  </DomainObject.Predmet.OstaliListFormated>
  <DomainObject.Predmet.OstaliListFormatedOIB>
    <izvorni_sadrzaj>
      <item>Ante Buljan, OIB 77483647778 punomoćnik sudionika u postupku MEGAPOPUST d.o.o.</item>
    </izvorni_sadrzaj>
    <derivirana_varijabla naziv="DomainObject.Predmet.OstaliListFormatedOIB_1">
      <item>Ante Buljan, OIB 77483647778 punomoćnik sudionika u postupku MEGAPOPUST d.o.o.</item>
    </derivirana_varijabla>
  </DomainObject.Predmet.OstaliListFormatedOIB>
  <DomainObject.Predmet.OstaliListFormatedWithAdress>
    <izvorni_sadrzaj>
      <item>Ante Buljan, Put Žnjana 19, 21000 Split punomoćnik sudionika u postupku MEGAPOPUST d.o.o.</item>
    </izvorni_sadrzaj>
    <derivirana_varijabla naziv="DomainObject.Predmet.OstaliListFormatedWithAdress_1">
      <item>Ante Buljan, Put Žnjana 19, 21000 Split punomoćnik sudionika u postupku MEGAPOPUST d.o.o.</item>
    </derivirana_varijabla>
  </DomainObject.Predmet.OstaliListFormatedWithAdress>
  <DomainObject.Predmet.OstaliListFormatedWithAdressOIB>
    <izvorni_sadrzaj>
      <item>Ante Buljan, OIB 77483647778, Put Žnjana 19, 21000 Split punomoćnik sudionika u postupku MEGAPOPUST d.o.o.</item>
    </izvorni_sadrzaj>
    <derivirana_varijabla naziv="DomainObject.Predmet.OstaliListFormatedWithAdressOIB_1">
      <item>Ante Buljan, OIB 77483647778, Put Žnjana 19, 21000 Split punomoćnik sudionika u postupku MEGAPOPUST d.o.o.</item>
    </derivirana_varijabla>
  </DomainObject.Predmet.OstaliListFormatedWithAdressOIB>
  <DomainObject.Predmet.OstaliListNazivFormated>
    <izvorni_sadrzaj>
      <item>Ante Buljan</item>
    </izvorni_sadrzaj>
    <derivirana_varijabla naziv="DomainObject.Predmet.OstaliListNazivFormated_1">
      <item>Ante Buljan</item>
    </derivirana_varijabla>
  </DomainObject.Predmet.OstaliListNazivFormated>
  <DomainObject.Predmet.OstaliListNazivFormatedOIB>
    <izvorni_sadrzaj>
      <item>Ante Buljan, OIB 77483647778</item>
    </izvorni_sadrzaj>
    <derivirana_varijabla naziv="DomainObject.Predmet.OstaliListNazivFormatedOIB_1">
      <item>Ante Buljan, OIB 77483647778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MEGAPOPUST d.o.o.</izvorni_sadrzaj>
    <derivirana_varijabla naziv="DomainObject.Predmet.ProtustrankaIDrugi_1">MEGAPOPUST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MEGAPOPUST d.o.o., OIB 74665595021, Bednjanska 14, 10000 Zagreb</izvorni_sadrzaj>
    <derivirana_varijabla naziv="DomainObject.Predmet.ProtustrankaIDrugiAdressOIB_1">MEGAPOPUST d.o.o., OIB 74665595021, Bednjanska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MEGAPOPUST d.o.o.</item>
      <item>Ante Buljan</item>
    </izvorni_sadrzaj>
    <derivirana_varijabla naziv="DomainObject.Predmet.SudioniciListNaziv_1">
      <item>FINA Regionalni centar Zagreb</item>
      <item>MEGAPOPUST d.o.o.</item>
      <item>Ante Buljan</item>
    </derivirana_varijabla>
  </DomainObject.Predmet.SudioniciListNaziv>
  <DomainObject.Predmet.SudioniciListAdressOIB>
    <izvorni_sadrzaj>
      <item>FINA Regionalni centar Zagreb, OIB 85821130368, Trg svibanjskih žrtava 1995. 1,10000 Zagreb</item>
      <item>MEGAPOPUST d.o.o., OIB 74665595021, Bednjanska 14,10000 Zagreb</item>
      <item>Ante Buljan, OIB 77483647778, Put Žnjana 19,21000 Split</item>
    </izvorni_sadrzaj>
    <derivirana_varijabla naziv="DomainObject.Predmet.SudioniciListAdressOIB_1">
      <item>FINA Regionalni centar Zagreb, OIB 85821130368, Trg svibanjskih žrtava 1995. 1,10000 Zagreb</item>
      <item>MEGAPOPUST d.o.o., OIB 74665595021, Bednjanska 14,10000 Zagreb</item>
      <item>Ante Buljan, OIB 77483647778, Put Žnjana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74665595021</item>
      <item>, OIB 77483647778</item>
    </izvorni_sadrzaj>
    <derivirana_varijabla naziv="DomainObject.Predmet.SudioniciListNazivOIB_1">
      <item>, OIB 85821130368</item>
      <item>, OIB 74665595021</item>
      <item>, OIB 77483647778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2F72E-4D95-44C2-AD5A-29A636B6BE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5141</properties:Characters>
  <properties:Lines>136</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2016-07-26T06:37:00Z</dcterms:created>
  <dc:creator>Vesna Fundurulić Perišin</dc:creator>
  <cp:lastModifiedBy>Žana Livaja</cp:lastModifiedBy>
  <cp:lastPrinted>2016-12-27T07:16:00Z</cp:lastPrinted>
  <dcterms:modified xmlns:xsi="http://www.w3.org/2001/XMLSchema-instance" xsi:type="dcterms:W3CDTF">2016-12-27T07:16:00Z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