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fd72" w14:paraId="576fd72" w:rsidRDefault="00516353" w:rsidP="00516353" w:rsidR="0051635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6353" w:rsidP="00516353" w:rsidR="0051635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6353" w:rsidP="00516353" w:rsidR="005163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6353" w:rsidP="00516353" w:rsidR="005163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6353" w:rsidP="00516353" w:rsidR="0051635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6353" w:rsidP="00516353" w:rsidR="0051635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16353" w:rsidP="00516353" w:rsidR="00516353" w:rsidRPr="005D578C">
      <w:pPr>
        <w:jc w:val="center"/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 – GO SFERA d. o. o. u likvidaciji, Fažana, Matije Vlačića-Flaciusa 42, OIB </w:t>
      </w:r>
      <w:r w:rsidRPr="00516353">
        <w:rPr>
          <w:rFonts w:cs="Times New Roman" w:eastAsia="Times New Roman"/>
          <w:szCs w:val="24"/>
        </w:rPr>
        <w:t>94352221034</w:t>
      </w:r>
      <w:r>
        <w:rPr>
          <w:rFonts w:cs="Times New Roman" w:eastAsia="Times New Roman"/>
          <w:szCs w:val="24"/>
        </w:rPr>
        <w:t xml:space="preserve">, MBS </w:t>
      </w:r>
      <w:r w:rsidRPr="00516353">
        <w:rPr>
          <w:rFonts w:cs="Times New Roman" w:eastAsia="Times New Roman"/>
          <w:szCs w:val="24"/>
        </w:rPr>
        <w:t>040203052</w:t>
      </w:r>
      <w:r>
        <w:rPr>
          <w:rFonts w:cs="Times New Roman" w:eastAsia="Times New Roman"/>
          <w:szCs w:val="24"/>
        </w:rPr>
        <w:t>, 15. prosinca 2016.</w:t>
      </w: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 – GO SFERA d. o. o. u likvidaciji, Fažana, Matije Vlačića-Flaciusa 42, OIB </w:t>
      </w:r>
      <w:r w:rsidRPr="00516353">
        <w:rPr>
          <w:rFonts w:cs="Times New Roman" w:eastAsia="Times New Roman"/>
          <w:szCs w:val="24"/>
        </w:rPr>
        <w:t>94352221034</w:t>
      </w:r>
      <w:r>
        <w:rPr>
          <w:rFonts w:cs="Times New Roman" w:eastAsia="Times New Roman"/>
          <w:szCs w:val="24"/>
        </w:rPr>
        <w:t xml:space="preserve">, MBS </w:t>
      </w:r>
      <w:r w:rsidRPr="00516353">
        <w:rPr>
          <w:rFonts w:cs="Times New Roman" w:eastAsia="Times New Roman"/>
          <w:szCs w:val="24"/>
        </w:rPr>
        <w:t>040203052</w:t>
      </w:r>
      <w:r>
        <w:rPr>
          <w:rFonts w:cs="Times New Roman" w:eastAsia="Times New Roman"/>
          <w:szCs w:val="24"/>
        </w:rPr>
        <w:t>.</w:t>
      </w: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Svetog Mateja 46, OIB 24977406612.</w:t>
      </w:r>
    </w:p>
    <w:p w:rsidRDefault="00516353" w:rsidP="00516353" w:rsidR="00516353">
      <w:pPr>
        <w:rPr>
          <w:rFonts w:cs="Times New Roman" w:eastAsia="Times New Roman"/>
          <w:szCs w:val="20"/>
        </w:rPr>
      </w:pPr>
    </w:p>
    <w:p w:rsidRDefault="00516353" w:rsidP="00516353" w:rsidR="005163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 – GO SFERA d. o. o. u likvidaciji, Fažana, Matije Vlačića-Flaciusa 42, OIB </w:t>
      </w:r>
      <w:r w:rsidRPr="00516353">
        <w:rPr>
          <w:rFonts w:cs="Times New Roman" w:eastAsia="Times New Roman"/>
          <w:szCs w:val="24"/>
        </w:rPr>
        <w:t>94352221034</w:t>
      </w:r>
      <w:r>
        <w:rPr>
          <w:rFonts w:cs="Times New Roman" w:eastAsia="Times New Roman"/>
          <w:szCs w:val="24"/>
        </w:rPr>
        <w:t xml:space="preserve">, MBS </w:t>
      </w:r>
      <w:r w:rsidRPr="00516353">
        <w:rPr>
          <w:rFonts w:cs="Times New Roman" w:eastAsia="Times New Roman"/>
          <w:szCs w:val="24"/>
        </w:rPr>
        <w:t>040203052</w:t>
      </w:r>
      <w:r>
        <w:rPr>
          <w:rFonts w:cs="Times New Roman" w:eastAsia="Times New Roman"/>
          <w:szCs w:val="24"/>
        </w:rPr>
        <w:t>.</w:t>
      </w:r>
    </w:p>
    <w:p w:rsidRDefault="00516353" w:rsidP="00516353" w:rsidR="00516353">
      <w:pPr>
        <w:ind w:firstLine="709"/>
        <w:rPr>
          <w:rFonts w:cs="Times New Roman" w:eastAsia="Times New Roman"/>
          <w:szCs w:val="24"/>
        </w:rPr>
      </w:pPr>
    </w:p>
    <w:p w:rsidRDefault="00516353" w:rsidP="00516353" w:rsidR="005163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LO – GO SFERA d. o. o. u likvidaciji, Fažana, Matije Vlačića-Flaciusa 42, OIB </w:t>
      </w:r>
      <w:r w:rsidRPr="00516353">
        <w:rPr>
          <w:rFonts w:cs="Times New Roman" w:eastAsia="Times New Roman"/>
          <w:szCs w:val="24"/>
        </w:rPr>
        <w:t>94352221034</w:t>
      </w:r>
      <w:r>
        <w:rPr>
          <w:rFonts w:cs="Times New Roman" w:eastAsia="Times New Roman"/>
          <w:szCs w:val="24"/>
        </w:rPr>
        <w:t xml:space="preserve">, MBS </w:t>
      </w:r>
      <w:r w:rsidRPr="00516353">
        <w:rPr>
          <w:rFonts w:cs="Times New Roman" w:eastAsia="Times New Roman"/>
          <w:szCs w:val="24"/>
        </w:rPr>
        <w:t>040203052</w:t>
      </w:r>
      <w:r>
        <w:rPr>
          <w:rFonts w:cs="Times New Roman" w:eastAsia="Times New Roman"/>
          <w:szCs w:val="24"/>
        </w:rPr>
        <w:t>.</w:t>
      </w:r>
    </w:p>
    <w:p w:rsidRDefault="00516353" w:rsidP="00516353" w:rsidR="00516353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16353" w:rsidP="00516353" w:rsidR="00516353">
      <w:pPr>
        <w:ind w:firstLine="708"/>
        <w:rPr>
          <w:rFonts w:cs="Times New Roman" w:eastAsia="Times New Roman"/>
          <w:szCs w:val="24"/>
        </w:rPr>
      </w:pPr>
    </w:p>
    <w:p w:rsidRDefault="00516353" w:rsidP="00516353" w:rsidR="00516353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22.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LO – GO SFERA d. o. o. u likvidaciji, Fažana</w:t>
      </w:r>
      <w:r>
        <w:rPr>
          <w:rFonts w:eastAsiaTheme="minorHAnsi"/>
          <w:lang w:eastAsia="en-US"/>
        </w:rPr>
        <w:t xml:space="preserve">. </w:t>
      </w:r>
    </w:p>
    <w:p w:rsidRDefault="00516353" w:rsidP="00516353" w:rsidR="0051635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kolovoza 2016. imao neizvršene osnove za plaćanje u neprekinutom razdoblju od 120 dana u ukupnom iznosu 11.974,17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St-977/2016-4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 w:rsidRPr="00354134"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16353" w:rsidP="00516353" w:rsidR="0051635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16353" w:rsidP="00516353" w:rsidR="0051635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16353" w:rsidP="00516353" w:rsidR="00516353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16353" w:rsidP="00516353" w:rsidR="005163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516353" w:rsidP="00516353" w:rsidR="00516353">
      <w:pPr>
        <w:jc w:val="left"/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left"/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16353" w:rsidP="00516353" w:rsidR="0051635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516353" w:rsidP="00516353" w:rsidR="0051635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16353" w:rsidP="00516353" w:rsidR="00516353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rPr>
          <w:rFonts w:cs="Times New Roman" w:eastAsia="Times New Roman"/>
          <w:szCs w:val="24"/>
        </w:rPr>
      </w:pPr>
    </w:p>
    <w:p w:rsidRDefault="00516353" w:rsidP="00516353" w:rsidR="005163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16353" w:rsidP="00516353" w:rsidR="005163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16353" w:rsidP="00516353" w:rsidR="005163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LO – GO SFERA d. o. o. u likvidaciji, Fažana, Matije Vlačića-Flaciusa 42, </w:t>
      </w:r>
    </w:p>
    <w:p w:rsidRDefault="00516353" w:rsidP="00516353" w:rsidR="0051635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16353" w:rsidP="00516353" w:rsidR="005163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16353" w:rsidP="00516353" w:rsidR="0051635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Svetog Mateja 46, </w:t>
      </w:r>
    </w:p>
    <w:p w:rsidRDefault="00516353" w:rsidP="00516353" w:rsidR="0051635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16353" w:rsidP="00516353" w:rsidR="005163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16353" w:rsidP="00516353" w:rsidR="005163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16353" w:rsidP="00516353" w:rsidR="00516353"/>
    <w:p w:rsidRDefault="00516353" w:rsidP="00516353" w:rsidR="00516353"/>
    <w:p w:rsidRDefault="00516353" w:rsidP="00516353" w:rsidR="00516353"/>
    <w:p w:rsidRDefault="00555821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353" w:rsidP="00516353" w:rsidR="00516353">
      <w:r>
        <w:separator/>
      </w:r>
    </w:p>
  </w:endnote>
  <w:endnote w:id="0" w:type="continuationSeparator">
    <w:p w:rsidRDefault="00516353" w:rsidP="00516353" w:rsidR="00516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353" w:rsidP="00516353" w:rsidR="00516353">
      <w:r>
        <w:separator/>
      </w:r>
    </w:p>
  </w:footnote>
  <w:footnote w:id="0" w:type="continuationSeparator">
    <w:p w:rsidRDefault="00516353" w:rsidP="00516353" w:rsidR="005163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353" w:rsidP="00516353" w:rsidR="0051635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558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St-977/2016-5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353" w:rsidP="00970AE0" w:rsidR="00827D89" w:rsidRPr="00970AE0">
    <w:pPr>
      <w:pStyle w:val="Zaglavlje"/>
      <w:jc w:val="right"/>
    </w:pPr>
    <w:r>
      <w:rPr>
        <w:szCs w:val="24"/>
      </w:rPr>
      <w:t>3 St-977/2016-5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14F"/>
    <w:rsid w:val="0028114F"/>
    <w:rsid w:val="00516353"/>
    <w:rsid w:val="00555821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35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63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63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6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35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63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635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8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58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58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58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35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63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63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6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35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63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635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8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58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58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58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 - GO SFERA d.o.o. u likvidaciji, FAŽANA</izvorni_sadrzaj>
    <derivirana_varijabla naziv="DomainObject.Predmet.ProtustrankaFormated_1">  LO - GO SFERA d.o.o. u likvidaciji, FAŽANA</derivirana_varijabla>
  </DomainObject.Predmet.ProtustrankaFormated>
  <DomainObject.Predmet.ProtustrankaFormatedOIB>
    <izvorni_sadrzaj>  LO - GO SFERA d.o.o. u likvidaciji, FAŽANA, OIB 94352221034</izvorni_sadrzaj>
    <derivirana_varijabla naziv="DomainObject.Predmet.ProtustrankaFormatedOIB_1">  LO - GO SFERA d.o.o. u likvidaciji, FAŽANA, OIB 94352221034</derivirana_varijabla>
  </DomainObject.Predmet.ProtustrankaFormatedOIB>
  <DomainObject.Predmet.ProtustrankaFormatedWithAdress>
    <izvorni_sadrzaj> LO - GO SFERA d.o.o. u likvidaciji, FAŽANA, Matije Vlačića-Flaciusa 42, 52100 Fažana</izvorni_sadrzaj>
    <derivirana_varijabla naziv="DomainObject.Predmet.ProtustrankaFormatedWithAdress_1"> LO - GO SFERA d.o.o. u likvidaciji, FAŽANA, Matije Vlačića-Flaciusa 42, 52100 Fažana</derivirana_varijabla>
  </DomainObject.Predmet.ProtustrankaFormatedWithAdress>
  <DomainObject.Predmet.ProtustrankaFormatedWithAdressOIB>
    <izvorni_sadrzaj> LO - GO SFERA d.o.o. u likvidaciji, FAŽANA, OIB 94352221034, Matije Vlačića-Flaciusa 42, 52100 Fažana</izvorni_sadrzaj>
    <derivirana_varijabla naziv="DomainObject.Predmet.ProtustrankaFormatedWithAdressOIB_1"> LO - GO SFERA d.o.o. u likvidaciji, FAŽANA, OIB 94352221034, Matije Vlačića-Flaciusa 42, 52100 Fažana</derivirana_varijabla>
  </DomainObject.Predmet.ProtustrankaFormatedWithAdressOIB>
  <DomainObject.Predmet.ProtustrankaWithAdress>
    <izvorni_sadrzaj>LO - GO SFERA d.o.o. u likvidaciji, FAŽANA Matije Vlačića-Flaciusa 42, 52100 Fažana</izvorni_sadrzaj>
    <derivirana_varijabla naziv="DomainObject.Predmet.ProtustrankaWithAdress_1">LO - GO SFERA d.o.o. u likvidaciji, FAŽANA Matije Vlačića-Flaciusa 42, 52100 Fažana</derivirana_varijabla>
  </DomainObject.Predmet.ProtustrankaWithAdress>
  <DomainObject.Predmet.ProtustrankaWithAdressOIB>
    <izvorni_sadrzaj>LO - GO SFERA d.o.o. u likvidaciji, FAŽANA, OIB 94352221034, Matije Vlačića-Flaciusa 42, 52100 Fažana</izvorni_sadrzaj>
    <derivirana_varijabla naziv="DomainObject.Predmet.ProtustrankaWithAdressOIB_1">LO - GO SFERA d.o.o. u likvidaciji, FAŽANA, OIB 94352221034, Matije Vlačića-Flaciusa 42, 52100 Fažana</derivirana_varijabla>
  </DomainObject.Predmet.ProtustrankaWithAdressOIB>
  <DomainObject.Predmet.ProtustrankaNazivFormated>
    <izvorni_sadrzaj>LO - GO SFERA d.o.o. u likvidaciji, FAŽANA</izvorni_sadrzaj>
    <derivirana_varijabla naziv="DomainObject.Predmet.ProtustrankaNazivFormated_1">LO - GO SFERA d.o.o. u likvidaciji, FAŽANA</derivirana_varijabla>
  </DomainObject.Predmet.ProtustrankaNazivFormated>
  <DomainObject.Predmet.ProtustrankaNazivFormatedOIB>
    <izvorni_sadrzaj>LO - GO SFERA d.o.o. u likvidaciji, FAŽANA, OIB 94352221034</izvorni_sadrzaj>
    <derivirana_varijabla naziv="DomainObject.Predmet.ProtustrankaNazivFormatedOIB_1">LO - GO SFERA d.o.o. u likvidaciji, FAŽANA, OIB 94352221034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 - GO SFERA d.o.o. u likvidaciji, FAŽANA</item>
    </izvorni_sadrzaj>
    <derivirana_varijabla naziv="DomainObject.Predmet.ProtuStrankaListFormated_1">
      <item>LO - GO SFERA d.o.o. u likvidaciji, FAŽANA</item>
    </derivirana_varijabla>
  </DomainObject.Predmet.ProtuStrankaListFormated>
  <DomainObject.Predmet.ProtuStrankaListFormatedOIB>
    <izvorni_sadrzaj>
      <item>LO - GO SFERA d.o.o. u likvidaciji, FAŽANA, OIB 94352221034</item>
    </izvorni_sadrzaj>
    <derivirana_varijabla naziv="DomainObject.Predmet.ProtuStrankaListFormatedOIB_1">
      <item>LO - GO SFERA d.o.o. u likvidaciji, FAŽANA, OIB 94352221034</item>
    </derivirana_varijabla>
  </DomainObject.Predmet.ProtuStrankaListFormatedOIB>
  <DomainObject.Predmet.ProtuStrankaListFormatedWithAdress>
    <izvorni_sadrzaj>
      <item>LO - GO SFERA d.o.o. u likvidaciji, FAŽANA, Matije Vlačića-Flaciusa 42, 52100 Fažana</item>
    </izvorni_sadrzaj>
    <derivirana_varijabla naziv="DomainObject.Predmet.ProtuStrankaListFormatedWithAdress_1">
      <item>LO - GO SFERA d.o.o. u likvidaciji, FAŽANA, Matije Vlačića-Flaciusa 42, 52100 Fažana</item>
    </derivirana_varijabla>
  </DomainObject.Predmet.ProtuStrankaListFormatedWithAdress>
  <DomainObject.Predmet.ProtuStrankaListFormatedWithAdressOIB>
    <izvorni_sadrzaj>
      <item>LO - GO SFERA d.o.o. u likvidaciji, FAŽANA, OIB 94352221034, Matije Vlačića-Flaciusa 42, 52100 Fažana</item>
    </izvorni_sadrzaj>
    <derivirana_varijabla naziv="DomainObject.Predmet.ProtuStrankaListFormatedWithAdressOIB_1">
      <item>LO - GO SFERA d.o.o. u likvidaciji, FAŽANA, OIB 94352221034, Matije Vlačića-Flaciusa 42, 52100 Fažana</item>
    </derivirana_varijabla>
  </DomainObject.Predmet.ProtuStrankaListFormatedWithAdressOIB>
  <DomainObject.Predmet.ProtuStrankaListNazivFormated>
    <izvorni_sadrzaj>
      <item>LO - GO SFERA d.o.o. u likvidaciji, FAŽANA</item>
    </izvorni_sadrzaj>
    <derivirana_varijabla naziv="DomainObject.Predmet.ProtuStrankaListNazivFormated_1">
      <item>LO - GO SFERA d.o.o. u likvidaciji, FAŽANA</item>
    </derivirana_varijabla>
  </DomainObject.Predmet.ProtuStrankaListNazivFormated>
  <DomainObject.Predmet.ProtuStrankaListNazivFormatedOIB>
    <izvorni_sadrzaj>
      <item>LO - GO SFERA d.o.o. u likvidaciji, FAŽANA, OIB 94352221034</item>
    </izvorni_sadrzaj>
    <derivirana_varijabla naziv="DomainObject.Predmet.ProtuStrankaListNazivFormatedOIB_1">
      <item>LO - GO SFERA d.o.o. u likvidaciji, FAŽANA, OIB 94352221034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 - GO SFERA d.o.o. u likvidaciji, FAŽANA</izvorni_sadrzaj>
    <derivirana_varijabla naziv="DomainObject.Predmet.ProtustrankaIDrugi_1">LO - GO SFERA d.o.o. u likvidaciji,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 - GO SFERA d.o.o. u likvidaciji, FAŽANA, OIB 94352221034, Matije Vlačića-Flaciusa 42, 52100 Fažana</izvorni_sadrzaj>
    <derivirana_varijabla naziv="DomainObject.Predmet.ProtustrankaIDrugiAdressOIB_1">LO - GO SFERA d.o.o. u likvidaciji, FAŽANA, OIB 94352221034, Matije Vlačića-Flaciusa 42,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 - GO SFERA d.o.o. u likvidaciji, FAŽANA</item>
    </izvorni_sadrzaj>
    <derivirana_varijabla naziv="DomainObject.Predmet.SudioniciListNaziv_1">
      <item>FINANCIJSKA AGENCIJA, RC RIJEKA, PODRUŽNICA PULA, PULA</item>
      <item>LO - GO SFERA d.o.o. u likvidaciji,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 - GO SFERA d.o.o. u likvidaciji, FAŽANA, OIB 94352221034, Matije Vlačića-Flaciusa 42,52100 Fažana</item>
    </izvorni_sadrzaj>
    <derivirana_varijabla naziv="DomainObject.Predmet.SudioniciListAdressOIB_1">
      <item>FINANCIJSKA AGENCIJA, RC RIJEKA, PODRUŽNICA PULA, PULA, OIB 85821130368, Giardini 5,52100 Pula</item>
      <item>LO - GO SFERA d.o.o. u likvidaciji, FAŽANA, OIB 94352221034, Matije Vlačića-Flaciusa 42,52100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94352221034</item>
    </izvorni_sadrzaj>
    <derivirana_varijabla naziv="DomainObject.Predmet.SudioniciListNazivOIB_1">
      <item>, OIB 85821130368</item>
      <item>, OIB 94352221034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3764</properties:Characters>
  <properties:Lines>89</properties:Lines>
  <properties:Paragraphs>31</properties:Paragraphs>
  <properties:TotalTime>6</properties:TotalTime>
  <properties:ScaleCrop>false</properties:ScaleCrop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2016-11-28T12:07:00Z</dcterms:created>
  <dc:creator>Mihaela Kaligari</dc:creator>
  <dc:description/>
  <cp:keywords/>
  <cp:lastModifiedBy>Hani Udovičić</cp:lastModifiedBy>
  <cp:lastPrinted>2016-12-15T09:15:00Z</cp:lastPrinted>
  <dcterms:modified xmlns:xsi="http://www.w3.org/2001/XMLSchema-instance" xsi:type="dcterms:W3CDTF">2016-12-15T09:15:00Z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