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5756" w14:paraId="af55756" w:rsidRDefault="00A47C79" w:rsidP="00587BCC" w:rsidR="00A47C79">
      <w:pPr>
        <w:jc w:val="both"/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C79" w:rsidP="00587BCC" w:rsidR="00A47C79">
      <w:pPr>
        <w:jc w:val="both"/>
      </w:pPr>
      <w:r>
        <w:t xml:space="preserve">      </w:t>
      </w:r>
    </w:p>
    <w:p w:rsidRDefault="00A47C79" w:rsidP="00587BCC" w:rsidR="00A47C79">
      <w:pPr>
        <w:jc w:val="both"/>
      </w:pPr>
      <w:r>
        <w:t>REPUBLIKA HRVATSKA</w:t>
      </w:r>
    </w:p>
    <w:p w:rsidRDefault="00A47C79" w:rsidP="00587BCC" w:rsidR="00A47C79">
      <w:pPr>
        <w:jc w:val="both"/>
      </w:pPr>
      <w:r>
        <w:t xml:space="preserve"> Trgovački sud u Zagrebu</w:t>
      </w:r>
    </w:p>
    <w:p w:rsidRDefault="00A47C79" w:rsidP="00587BCC" w:rsidR="00A47C79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47C79" w:rsidP="00587BCC" w:rsidR="00A47C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St-688/2019</w:t>
      </w: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</w:p>
    <w:p w:rsidRDefault="00A47C79" w:rsidP="00587BCC" w:rsidR="00A47C79">
      <w:pPr>
        <w:ind w:firstLine="708" w:left="2124"/>
        <w:jc w:val="both"/>
      </w:pPr>
      <w:r>
        <w:t>R E P U B L I K A    H R V A T S K A</w:t>
      </w: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Default="00A47C79" w:rsidP="00587BCC" w:rsidR="00A47C79">
      <w:pPr>
        <w:jc w:val="both"/>
      </w:pPr>
    </w:p>
    <w:p w:rsidRDefault="0076542B" w:rsidP="00587BCC" w:rsidR="0076542B">
      <w:pPr>
        <w:jc w:val="both"/>
      </w:pPr>
    </w:p>
    <w:p w:rsidRDefault="00A47C79" w:rsidP="00587BCC" w:rsidR="00A47C79">
      <w:pPr>
        <w:ind w:firstLine="708"/>
        <w:jc w:val="both"/>
      </w:pPr>
      <w:r>
        <w:t xml:space="preserve">Trgovački sud u Zagrebu, sudac Danijela Uzelac, u stečajnom postupku nad dužnikom L.D. ŽITO d.o.o. u likvidaciji, OIB 38533944327, Zagreb, Slavonska avenija 6, kojeg zastupa punomoćnica Sandra </w:t>
      </w:r>
      <w:proofErr w:type="spellStart"/>
      <w:r>
        <w:t>Markač</w:t>
      </w:r>
      <w:proofErr w:type="spellEnd"/>
      <w:r>
        <w:t xml:space="preserve"> </w:t>
      </w:r>
      <w:proofErr w:type="spellStart"/>
      <w:r>
        <w:t>Greif</w:t>
      </w:r>
      <w:proofErr w:type="spellEnd"/>
      <w:r>
        <w:t xml:space="preserve">, odvjetnica u Odvjetničkom društvu </w:t>
      </w:r>
      <w:proofErr w:type="spellStart"/>
      <w:r>
        <w:t>Markač</w:t>
      </w:r>
      <w:proofErr w:type="spellEnd"/>
      <w:r>
        <w:t>-</w:t>
      </w:r>
      <w:proofErr w:type="spellStart"/>
      <w:r>
        <w:t>Greif</w:t>
      </w:r>
      <w:proofErr w:type="spellEnd"/>
      <w:r>
        <w:t xml:space="preserve">  &amp; partneri j.t.d., Zagreb, 3. lipnja 2019.</w:t>
      </w:r>
    </w:p>
    <w:p w:rsidRDefault="00A47C79" w:rsidP="00587BCC" w:rsidR="00A47C79">
      <w:pPr>
        <w:jc w:val="both"/>
      </w:pPr>
      <w:r>
        <w:tab/>
      </w:r>
    </w:p>
    <w:p w:rsidRDefault="00A47C79" w:rsidP="00587BCC" w:rsidR="00A47C79">
      <w:pPr>
        <w:ind w:firstLine="708" w:left="2832"/>
        <w:jc w:val="both"/>
      </w:pPr>
      <w:r>
        <w:t>r i j e š i o   j e</w:t>
      </w: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</w:p>
    <w:p w:rsidRDefault="00A47C79" w:rsidP="00587BCC" w:rsidR="00A47C79">
      <w:pPr>
        <w:ind w:firstLine="708"/>
        <w:jc w:val="both"/>
      </w:pPr>
      <w:r>
        <w:t xml:space="preserve">I. Pozivaju se osobe koje imaju pravni interes za provedbom stečajnoga postupka nad  dužnikom </w:t>
      </w:r>
      <w:r w:rsidRPr="00A47C79">
        <w:t xml:space="preserve">L.D. ŽITO d.o.o. u likvidaciji, OIB 38533944327, Zagreb, </w:t>
      </w:r>
      <w:r>
        <w:t xml:space="preserve">u roku 15 dana od isteka osmog dana od dana objave ovog rješenja na mrežnoj stranici e-oglasna ploča Trgovačkog suda u Zagrebu predujmiti iznos od </w:t>
      </w:r>
      <w:r w:rsidR="00E70923">
        <w:t>6.431,00</w:t>
      </w:r>
      <w:r>
        <w:t xml:space="preserve"> kn za pokriće troškova prethodnoga i otvorenoga stečajnog postupka na račun Trgovačkog suda u Zagrebu otvoren pri Hrvatskoj poštanskoj banci d.d. Zagreb broj IBAN HR9223900011300000460, model 05, poziv na broj </w:t>
      </w:r>
      <w:r w:rsidR="00E70923">
        <w:t>688-2019</w:t>
      </w:r>
      <w:r>
        <w:t>.</w:t>
      </w:r>
    </w:p>
    <w:p w:rsidRDefault="00A47C79" w:rsidP="00587BCC" w:rsidR="00A47C79">
      <w:pPr>
        <w:jc w:val="both"/>
      </w:pPr>
    </w:p>
    <w:p w:rsidRDefault="00A47C79" w:rsidP="00587BCC" w:rsidR="00A47C79">
      <w:pPr>
        <w:ind w:firstLine="708"/>
        <w:jc w:val="both"/>
      </w:pPr>
      <w:r>
        <w:t xml:space="preserve">II. Ako osobe koje imaju pravni interes za provedbom stečajnoga postupaka nad dužnikom ne postupe u skladu s pozivom ovog suda iz točke I. izreke ovog rješenja, sud će donijeti rješenje o otvaranju i zaključenju stečajnoga postupka. </w:t>
      </w:r>
    </w:p>
    <w:p w:rsidRDefault="00A47C79" w:rsidP="00587BCC" w:rsidR="00A47C79">
      <w:pPr>
        <w:ind w:firstLine="708"/>
        <w:jc w:val="both"/>
      </w:pPr>
    </w:p>
    <w:p w:rsidRDefault="00A47C79" w:rsidP="00587BCC" w:rsidR="00A47C79">
      <w:pPr>
        <w:ind w:firstLine="708"/>
        <w:jc w:val="both"/>
      </w:pPr>
    </w:p>
    <w:p w:rsidRDefault="00A47C79" w:rsidP="00587BCC" w:rsidR="00A47C7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</w:p>
    <w:p w:rsidRDefault="0076542B" w:rsidP="00587BCC" w:rsidR="00E70923">
      <w:pPr>
        <w:ind w:firstLine="708"/>
        <w:jc w:val="both"/>
      </w:pPr>
      <w:r>
        <w:t xml:space="preserve">Dužnik </w:t>
      </w:r>
      <w:r w:rsidR="00A47C79">
        <w:t>je 15. ožujka 2019. po likvidatoru podnio prijedlog za otvaranje stečajnog postupka na temelju odredaba čl. 16. i čl. 109. Stečajnog zakona (“Narodne novine” broj</w:t>
      </w:r>
      <w:r w:rsidR="00587BCC">
        <w:t xml:space="preserve">: 71/15. i 104/17., dalje: SZ). Dužnik </w:t>
      </w:r>
      <w:r>
        <w:t xml:space="preserve">u bitnome navodi kako kod njega </w:t>
      </w:r>
      <w:r w:rsidR="00E70923">
        <w:t>postoji stečajni raz</w:t>
      </w:r>
      <w:r>
        <w:t xml:space="preserve">log nesposobnosti za plaćanje </w:t>
      </w:r>
      <w:r w:rsidR="00E70923">
        <w:t xml:space="preserve"> u prilog koje tvrdnje </w:t>
      </w:r>
      <w:r>
        <w:t xml:space="preserve">su </w:t>
      </w:r>
      <w:r w:rsidR="00E70923">
        <w:t>dostavljene isprave t</w:t>
      </w:r>
      <w:r w:rsidR="00587BCC">
        <w:t>e da nema imovine.</w:t>
      </w:r>
      <w:r w:rsidR="00E70923">
        <w:t xml:space="preserve"> </w:t>
      </w:r>
    </w:p>
    <w:p w:rsidRDefault="00E70923" w:rsidP="00587BCC" w:rsidR="00E70923">
      <w:pPr>
        <w:jc w:val="both"/>
      </w:pPr>
    </w:p>
    <w:p w:rsidRDefault="00E70923" w:rsidP="00587BCC" w:rsidR="00A47C79">
      <w:pPr>
        <w:ind w:firstLine="708"/>
        <w:jc w:val="both"/>
      </w:pPr>
      <w:r>
        <w:t>Uvidom u sudski registar ovoga suda utvrđeno</w:t>
      </w:r>
      <w:r w:rsidR="0076542B">
        <w:t xml:space="preserve"> je kako Miha </w:t>
      </w:r>
      <w:proofErr w:type="spellStart"/>
      <w:r w:rsidR="0076542B">
        <w:t>Skubic</w:t>
      </w:r>
      <w:proofErr w:type="spellEnd"/>
      <w:r w:rsidR="0076542B">
        <w:t>, koji je</w:t>
      </w:r>
      <w:r>
        <w:t xml:space="preserve"> podnio prijedlog za otvaranje stečajnog postupka u ime dužnika,  upisan kao likvidator. Iz navedenog proizlazi kako je prijedlog za otvaranje stečajnog postupka podnesen od strane ovlaštene osobe.</w:t>
      </w:r>
    </w:p>
    <w:p w:rsidRDefault="00587BCC" w:rsidP="00587BCC" w:rsidR="00587BCC">
      <w:pPr>
        <w:ind w:firstLine="708"/>
        <w:jc w:val="both"/>
      </w:pPr>
    </w:p>
    <w:p w:rsidRDefault="00A47C79" w:rsidP="00587BCC" w:rsidR="00A47C79">
      <w:pPr>
        <w:ind w:firstLine="708"/>
        <w:jc w:val="both"/>
      </w:pPr>
      <w:r>
        <w:lastRenderedPageBreak/>
        <w:t xml:space="preserve">Tijekom prethodnog postupka pokrenutog rješenjem od </w:t>
      </w:r>
      <w:r w:rsidR="00EB7182">
        <w:t>10. svibnja 2019</w:t>
      </w:r>
      <w:r>
        <w:t xml:space="preserve">. na temelju  uvida u Potvrdu Financijske agencije od </w:t>
      </w:r>
      <w:r w:rsidR="00A303F2">
        <w:t>25. ožujka 2019.</w:t>
      </w:r>
      <w:r>
        <w:t xml:space="preserve"> (list </w:t>
      </w:r>
      <w:r w:rsidR="00A303F2">
        <w:t>25.</w:t>
      </w:r>
      <w:r>
        <w:t xml:space="preserve"> spisa) utvrđeno je kako je na taj dan na računima i novčanim sredstvima dužnika evidentirano </w:t>
      </w:r>
      <w:r w:rsidR="00A303F2">
        <w:t>2120</w:t>
      </w:r>
      <w:r>
        <w:t xml:space="preserve"> dana nepr</w:t>
      </w:r>
      <w:r w:rsidR="00A303F2">
        <w:t>ekidne blokade.</w:t>
      </w:r>
    </w:p>
    <w:p w:rsidRDefault="00A47C79" w:rsidP="00587BCC" w:rsidR="00A47C79">
      <w:pPr>
        <w:jc w:val="both"/>
      </w:pPr>
    </w:p>
    <w:p w:rsidRDefault="00A47C79" w:rsidP="00587BCC" w:rsidR="00A47C79">
      <w:pPr>
        <w:ind w:firstLine="708"/>
        <w:jc w:val="both"/>
      </w:pPr>
      <w:r>
        <w:t xml:space="preserve">Budući da dužnik u očevidniku o redoslijedu plaćanja ima evidentirane neizvršene osnove za plaćanje u razdoblju dužem od 60 dana, zbog čega se, u skladu s odredbom čl. 6. st. 2. </w:t>
      </w:r>
      <w:proofErr w:type="spellStart"/>
      <w:r>
        <w:t>podst</w:t>
      </w:r>
      <w:proofErr w:type="spellEnd"/>
      <w:r>
        <w:t>. 1. SZ-a smatra se da je nesposoban za plaćanje pa u konkretnom slučaju postoji stečajni razlog nesposobnosti za plaćanje u smislu odredaba čl. 6. SZ-a.</w:t>
      </w:r>
    </w:p>
    <w:p w:rsidRDefault="00443F8C" w:rsidP="00587BCC" w:rsidR="00443F8C">
      <w:pPr>
        <w:ind w:firstLine="708"/>
        <w:jc w:val="both"/>
      </w:pPr>
    </w:p>
    <w:p w:rsidRDefault="00443F8C" w:rsidP="00443F8C" w:rsidR="00443F8C">
      <w:pPr>
        <w:ind w:firstLine="708"/>
        <w:jc w:val="both"/>
      </w:pPr>
      <w:r w:rsidRPr="00443F8C">
        <w:t xml:space="preserve">Uvidom  u Zajednički informacijski sustav zemljišnih knjiga i katastra koji je sud izvršio sukladno odredbi </w:t>
      </w:r>
      <w:proofErr w:type="spellStart"/>
      <w:r w:rsidRPr="00443F8C">
        <w:t>čl</w:t>
      </w:r>
      <w:proofErr w:type="spellEnd"/>
      <w:r w:rsidRPr="00443F8C">
        <w:t>, 11.st.3. SZ-a utvrđeno je da dužnik nije evidentiran kao vlasnik nekretnina te da nema imovine</w:t>
      </w:r>
      <w:r w:rsidR="00AA3A86">
        <w:t xml:space="preserve"> (list 36. spisa)</w:t>
      </w:r>
      <w:r w:rsidRPr="00443F8C">
        <w:t>. Nadalje, uvidom u isprave dostavljen uz prijedlog utvrđeno je da da dužnik nema u vlasništvu nikakve imovine. Da dužnik nema imovine potvrdila je na ročištu i punomoćnica dužnika i likvidatora dužnika.</w:t>
      </w:r>
    </w:p>
    <w:p w:rsidRDefault="00A47C79" w:rsidP="00587BCC" w:rsidR="00A47C79">
      <w:pPr>
        <w:jc w:val="both"/>
      </w:pPr>
    </w:p>
    <w:p w:rsidRDefault="00A47C79" w:rsidP="00443F8C" w:rsidR="00443F8C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 </w:t>
      </w:r>
    </w:p>
    <w:p w:rsidRDefault="00443F8C" w:rsidP="00587BCC" w:rsidR="00443F8C">
      <w:pPr>
        <w:jc w:val="both"/>
      </w:pPr>
    </w:p>
    <w:p w:rsidRDefault="00A47C79" w:rsidP="00587BCC" w:rsidR="00A47C79" w:rsidRPr="00587BCC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</w:t>
      </w:r>
      <w:r w:rsidR="00A303F2">
        <w:t>de, a za šest mjeseci 120,00 kn</w:t>
      </w:r>
      <w:r w:rsidR="00587BCC">
        <w:t xml:space="preserve">. </w:t>
      </w:r>
      <w:r w:rsidR="00587BCC" w:rsidRPr="00587BCC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Default="00A47C79" w:rsidP="00587BCC" w:rsidR="00A47C79">
      <w:pPr>
        <w:jc w:val="both"/>
      </w:pPr>
    </w:p>
    <w:p w:rsidRDefault="00A47C79" w:rsidP="00587BCC" w:rsidR="00A47C79">
      <w:pPr>
        <w:ind w:firstLine="708"/>
        <w:jc w:val="both"/>
      </w:pPr>
      <w:r>
        <w:lastRenderedPageBreak/>
        <w:t>Slijedom navedenog, ukupni troškovi prethodnoga i otvorenoga stečajnog postupka utemeljeni na trajanju postupka od 6 mjeseci iznosi bi 6.</w:t>
      </w:r>
      <w:r w:rsidR="00E70923">
        <w:t>4</w:t>
      </w:r>
      <w:r>
        <w:t>31,00 kn. Budući da iz obavijesti Financijske agencije</w:t>
      </w:r>
      <w:r w:rsidR="00AA3A86">
        <w:t xml:space="preserve"> (list </w:t>
      </w:r>
      <w:r w:rsidR="00723D0E">
        <w:t xml:space="preserve">24. spisa) </w:t>
      </w:r>
      <w:r>
        <w:t xml:space="preserve"> proizlazi da </w:t>
      </w:r>
      <w:r w:rsidR="00E70923">
        <w:t>ni</w:t>
      </w:r>
      <w:r>
        <w:t xml:space="preserve">su zaplijenjena sredstava na ime predujma za namirenje troškova stečajnog postupka u smislu odredbe čl. 112. st. 5. SZ-a navedeni iznos troškova </w:t>
      </w:r>
      <w:r w:rsidR="00E70923">
        <w:t>ni</w:t>
      </w:r>
      <w:r>
        <w:t>je umanjen.</w:t>
      </w: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  <w:r>
        <w:tab/>
        <w:t xml:space="preserve">S obzirom na to da imovina dužnika nije dostatna za namirenje troškova prethodnog i stečajnog postupka, u smislu odredbe čl. 132. st. 1. SZ-a pozvane osobe koje imaju pravni interes za provedbu stečajnog postupka nad dužnikom na 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A47C79" w:rsidP="00587BCC" w:rsidR="00A47C79">
      <w:pPr>
        <w:jc w:val="both"/>
      </w:pPr>
      <w:r>
        <w:t xml:space="preserve">                                     </w:t>
      </w:r>
      <w:r w:rsidR="0009396D">
        <w:t xml:space="preserve">                    U Zagrebu </w:t>
      </w:r>
      <w:r w:rsidR="00AA3A86">
        <w:t>3. lipnja</w:t>
      </w:r>
      <w:r>
        <w:t xml:space="preserve"> 2019.</w:t>
      </w:r>
    </w:p>
    <w:p w:rsidRDefault="00A47C79" w:rsidP="00587BCC" w:rsidR="00A47C79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 </w:t>
      </w:r>
    </w:p>
    <w:p w:rsidRDefault="00A47C79" w:rsidP="00587BCC" w:rsidR="00A47C7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</w:p>
    <w:p w:rsidRDefault="00A47C79" w:rsidP="00587BCC" w:rsidR="00A47C79">
      <w:pPr>
        <w:jc w:val="both"/>
      </w:pPr>
      <w:r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 12. st. 1. SZ).</w:t>
      </w:r>
    </w:p>
    <w:p w:rsidRDefault="00A47C79" w:rsidP="00587BCC" w:rsidR="00A47C79">
      <w:pPr>
        <w:jc w:val="both"/>
      </w:pPr>
    </w:p>
    <w:p w:rsidRDefault="00A47C79" w:rsidP="00587BCC" w:rsidR="00A47C79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9396D" w:rsidP="00587BCC" w:rsidR="00A47C79">
      <w:pPr>
        <w:ind w:firstLine="708" w:left="6372"/>
        <w:jc w:val="both"/>
      </w:pPr>
      <w:r>
        <w:t xml:space="preserve"> </w:t>
      </w:r>
      <w:r w:rsidR="00A47C79">
        <w:t>Katarina Franjić</w:t>
      </w:r>
    </w:p>
    <w:p w:rsidRDefault="00A47C79" w:rsidP="00587BCC" w:rsidR="00A47C79">
      <w:pPr>
        <w:jc w:val="both"/>
      </w:pPr>
    </w:p>
    <w:p w:rsidRDefault="004114F6" w:rsidP="00587BCC" w:rsidR="004114F6">
      <w:pPr>
        <w:jc w:val="both"/>
      </w:pPr>
    </w:p>
    <w:sectPr w:rsidR="004114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691"/>
    <w:rsid w:val="0009396D"/>
    <w:rsid w:val="002B6021"/>
    <w:rsid w:val="004114F6"/>
    <w:rsid w:val="00443F8C"/>
    <w:rsid w:val="00581691"/>
    <w:rsid w:val="00587BCC"/>
    <w:rsid w:val="00686640"/>
    <w:rsid w:val="00723D0E"/>
    <w:rsid w:val="0076542B"/>
    <w:rsid w:val="007B07BC"/>
    <w:rsid w:val="00A303F2"/>
    <w:rsid w:val="00A47C79"/>
    <w:rsid w:val="00AA3A86"/>
    <w:rsid w:val="00E70923"/>
    <w:rsid w:val="00EB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66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66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66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66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St-688/2019</izvorni_sadrzaj>
    <derivirana_varijabla naziv="DomainObject.Predmet.OznakaBroj_1">St-688/2019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 ŽITO d.o.o. u likvidaciji</izvorni_sadrzaj>
    <derivirana_varijabla naziv="DomainObject.Predmet.ProtustrankaFormated_1">  L.D. ŽITO d.o.o. u likvidaciji</derivirana_varijabla>
  </DomainObject.Predmet.ProtustrankaFormated>
  <DomainObject.Predmet.ProtustrankaFormatedOIB>
    <izvorni_sadrzaj>  L.D. ŽITO d.o.o. u likvidaciji, OIB 38533944327</izvorni_sadrzaj>
    <derivirana_varijabla naziv="DomainObject.Predmet.ProtustrankaFormatedOIB_1">  L.D. ŽITO d.o.o. u likvidaciji, OIB 38533944327</derivirana_varijabla>
  </DomainObject.Predmet.ProtustrankaFormatedOIB>
  <DomainObject.Predmet.ProtustrankaFormatedWithAdress>
    <izvorni_sadrzaj> L.D. ŽITO d.o.o. u likvidaciji, Slavonska avenija 6, 10000 Zagreb</izvorni_sadrzaj>
    <derivirana_varijabla naziv="DomainObject.Predmet.ProtustrankaFormatedWithAdress_1"> L.D. ŽITO d.o.o. u likvidaciji, Slavonska avenija 6, 10000 Zagreb</derivirana_varijabla>
  </DomainObject.Predmet.ProtustrankaFormatedWithAdress>
  <DomainObject.Predmet.ProtustrankaFormatedWithAdressOIB>
    <izvorni_sadrzaj> L.D. ŽITO d.o.o. u likvidaciji, OIB 38533944327, Slavonska avenija 6, 10000 Zagreb</izvorni_sadrzaj>
    <derivirana_varijabla naziv="DomainObject.Predmet.ProtustrankaFormatedWithAdressOIB_1"> L.D. ŽITO d.o.o. u likvidaciji, OIB 38533944327, Slavonska avenija 6, 10000 Zagreb</derivirana_varijabla>
  </DomainObject.Predmet.ProtustrankaFormatedWithAdressOIB>
  <DomainObject.Predmet.ProtustrankaWithAdress>
    <izvorni_sadrzaj>L.D. ŽITO d.o.o. u likvidaciji Slavonska avenija 6, 10000 Zagreb</izvorni_sadrzaj>
    <derivirana_varijabla naziv="DomainObject.Predmet.ProtustrankaWithAdress_1">L.D. ŽITO d.o.o. u likvidaciji Slavonska avenija 6, 10000 Zagreb</derivirana_varijabla>
  </DomainObject.Predmet.ProtustrankaWithAdress>
  <DomainObject.Predmet.ProtustrankaWithAdressOIB>
    <izvorni_sadrzaj>L.D. ŽITO d.o.o. u likvidaciji, OIB 38533944327, Slavonska avenija 6, 10000 Zagreb</izvorni_sadrzaj>
    <derivirana_varijabla naziv="DomainObject.Predmet.ProtustrankaWithAdressOIB_1">L.D. ŽITO d.o.o. u likvidaciji, OIB 38533944327, Slavonska avenija 6, 10000 Zagreb</derivirana_varijabla>
  </DomainObject.Predmet.ProtustrankaWithAdressOIB>
  <DomainObject.Predmet.ProtustrankaNazivFormated>
    <izvorni_sadrzaj>L.D. ŽITO d.o.o. u likvidaciji</izvorni_sadrzaj>
    <derivirana_varijabla naziv="DomainObject.Predmet.ProtustrankaNazivFormated_1">L.D. ŽITO d.o.o. u likvidaciji</derivirana_varijabla>
  </DomainObject.Predmet.ProtustrankaNazivFormated>
  <DomainObject.Predmet.ProtustrankaNazivFormatedOIB>
    <izvorni_sadrzaj>L.D. ŽITO d.o.o. u likvidaciji, OIB 38533944327</izvorni_sadrzaj>
    <derivirana_varijabla naziv="DomainObject.Predmet.ProtustrankaNazivFormatedOIB_1">L.D. ŽITO d.o.o. u likvidaciji, OIB 38533944327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L.D. ŽITO d.o.o. u likvidaciji zastupanog po punomoćniku Odvjetničko društvo MARKAČ-GREIF &amp; PARTNERI j.t.d.</izvorni_sadrzaj>
    <derivirana_varijabla naziv="DomainObject.Predmet.StrankaFormated_1">  L.D. ŽITO d.o.o. u likvidaciji zastupanog po punomoćniku Odvjetničko društvo MARKAČ-GREIF &amp; PARTNERI j.t.d.</derivirana_varijabla>
  </DomainObject.Predmet.StrankaFormated>
  <DomainObject.Predmet.StrankaFormatedOIB>
    <izvorni_sadrzaj>  L.D. ŽITO d.o.o. u likvidaciji, OIB 38533944327 zastupanog po punomoćniku Odvjetničko društvo MARKAČ-GREIF &amp; PARTNERI j.t.d.</izvorni_sadrzaj>
    <derivirana_varijabla naziv="DomainObject.Predmet.StrankaFormatedOIB_1">  L.D. ŽITO d.o.o. u likvidaciji, OIB 38533944327 zastupanog po punomoćniku Odvjetničko društvo MARKAČ-GREIF &amp; PARTNERI j.t.d.</derivirana_varijabla>
  </DomainObject.Predmet.StrankaFormatedOIB>
  <DomainObject.Predmet.StrankaFormatedWithAdress>
    <izvorni_sadrzaj> L.D. ŽITO d.o.o. u likvidaciji, Slavonska avenija 6, 10000 Zagreb zastupanog po punomoćniku Odvjetničko društvo MARKAČ-GREIF &amp; PARTNERI j.t.d.</izvorni_sadrzaj>
    <derivirana_varijabla naziv="DomainObject.Predmet.StrankaFormatedWithAdress_1"> L.D. ŽITO d.o.o. u likvidaciji, Slavonska avenija 6, 10000 Zagreb zastupanog po punomoćniku Odvjetničko društvo MARKAČ-GREIF &amp; PARTNERI j.t.d.</derivirana_varijabla>
  </DomainObject.Predmet.StrankaFormatedWithAdress>
  <DomainObject.Predmet.StrankaFormatedWithAdressOIB>
    <izvorni_sadrzaj> L.D. ŽITO d.o.o. u likvidaciji, OIB 38533944327, Slavonska avenija 6, 10000 Zagreb zastupanog po punomoćniku Odvjetničko društvo MARKAČ-GREIF &amp; PARTNERI j.t.d.</izvorni_sadrzaj>
    <derivirana_varijabla naziv="DomainObject.Predmet.StrankaFormatedWithAdressOIB_1"> L.D. ŽITO d.o.o. u likvidaciji, OIB 38533944327, Slavonska avenija 6, 10000 Zagreb zastupanog po punomoćniku Odvjetničko društvo MARKAČ-GREIF &amp; PARTNERI j.t.d.</derivirana_varijabla>
  </DomainObject.Predmet.StrankaFormatedWithAdressOIB>
  <DomainObject.Predmet.StrankaWithAdress>
    <izvorni_sadrzaj>L.D. ŽITO d.o.o. u likvidaciji Slavonska avenija 6,10000 Zagreb</izvorni_sadrzaj>
    <derivirana_varijabla naziv="DomainObject.Predmet.StrankaWithAdress_1">L.D. ŽITO d.o.o. u likvidaciji Slavonska avenija 6,10000 Zagreb</derivirana_varijabla>
  </DomainObject.Predmet.StrankaWithAdress>
  <DomainObject.Predmet.StrankaWithAdressOIB>
    <izvorni_sadrzaj>L.D. ŽITO d.o.o. u likvidaciji, OIB 38533944327, Slavonska avenija 6,10000 Zagreb</izvorni_sadrzaj>
    <derivirana_varijabla naziv="DomainObject.Predmet.StrankaWithAdressOIB_1">L.D. ŽITO d.o.o. u likvidaciji, OIB 38533944327, Slavonska avenija 6,10000 Zagreb</derivirana_varijabla>
  </DomainObject.Predmet.StrankaWithAdressOIB>
  <DomainObject.Predmet.StrankaNazivFormated>
    <izvorni_sadrzaj>L.D. ŽITO d.o.o. u likvidaciji</izvorni_sadrzaj>
    <derivirana_varijabla naziv="DomainObject.Predmet.StrankaNazivFormated_1">L.D. ŽITO d.o.o. u likvidaciji</derivirana_varijabla>
  </DomainObject.Predmet.StrankaNazivFormated>
  <DomainObject.Predmet.StrankaNazivFormatedOIB>
    <izvorni_sadrzaj>L.D. ŽITO d.o.o. u likvidaciji, OIB 38533944327</izvorni_sadrzaj>
    <derivirana_varijabla naziv="DomainObject.Predmet.StrankaNazivFormatedOIB_1">L.D. ŽITO d.o.o. u likvidaciji, OIB 38533944327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L.D. ŽITO d.o.o. u likvidaciji zastupanog po punomoćniku Odvjetničko društvo MARKAČ-GREIF &amp; PARTNERI j.t.d.</item>
    </izvorni_sadrzaj>
    <derivirana_varijabla naziv="DomainObject.Predmet.StrankaListFormated_1">
      <item>L.D. ŽITO d.o.o. u likvidaciji zastupanog po punomoćniku Odvjetničko društvo MARKAČ-GREIF &amp; PARTNERI j.t.d.</item>
    </derivirana_varijabla>
  </DomainObject.Predmet.StrankaListFormated>
  <DomainObject.Predmet.StrankaListFormatedOIB>
    <izvorni_sadrzaj>
      <item>L.D. ŽITO d.o.o. u likvidaciji, OIB 38533944327 zastupanog po punomoćniku Odvjetničko društvo MARKAČ-GREIF &amp; PARTNERI j.t.d.</item>
    </izvorni_sadrzaj>
    <derivirana_varijabla naziv="DomainObject.Predmet.StrankaListFormatedOIB_1">
      <item>L.D. ŽITO d.o.o. u likvidaciji, OIB 38533944327 zastupanog po punomoćniku Odvjetničko društvo MARKAČ-GREIF &amp; PARTNERI j.t.d.</item>
    </derivirana_varijabla>
  </DomainObject.Predmet.StrankaListFormatedOIB>
  <DomainObject.Predmet.StrankaListFormatedWithAdress>
    <izvorni_sadrzaj>
      <item>L.D. ŽITO d.o.o. u likvidaciji, Slavonska avenija 6, 10000 Zagreb zastupanog po punomoćniku Odvjetničko društvo MARKAČ-GREIF &amp; PARTNERI j.t.d.</item>
    </izvorni_sadrzaj>
    <derivirana_varijabla naziv="DomainObject.Predmet.StrankaListFormatedWithAdress_1">
      <item>L.D. ŽITO d.o.o. u likvidaciji, Slavonska avenija 6, 10000 Zagreb zastupanog po punomoćniku Odvjetničko društvo MARKAČ-GREIF &amp; PARTNERI j.t.d.</item>
    </derivirana_varijabla>
  </DomainObject.Predmet.StrankaListFormatedWithAdress>
  <DomainObject.Predmet.StrankaListFormatedWithAdressOIB>
    <izvorni_sadrzaj>
      <item>L.D. ŽITO d.o.o. u likvidaciji, OIB 38533944327, Slavonska avenija 6, 10000 Zagreb zastupanog po punomoćniku Odvjetničko društvo MARKAČ-GREIF &amp; PARTNERI j.t.d.</item>
    </izvorni_sadrzaj>
    <derivirana_varijabla naziv="DomainObject.Predmet.StrankaListFormatedWithAdressOIB_1">
      <item>L.D. ŽITO d.o.o. u likvidaciji, OIB 38533944327, Slavonska avenija 6, 10000 Zagreb zastupanog po punomoćniku Odvjetničko društvo MARKAČ-GREIF &amp; PARTNERI j.t.d.</item>
    </derivirana_varijabla>
  </DomainObject.Predmet.StrankaListFormatedWithAdressOIB>
  <DomainObject.Predmet.StrankaListNazivFormated>
    <izvorni_sadrzaj>
      <item>L.D. ŽITO d.o.o. u likvidaciji</item>
    </izvorni_sadrzaj>
    <derivirana_varijabla naziv="DomainObject.Predmet.StrankaListNazivFormated_1">
      <item>L.D. ŽITO d.o.o. u likvidaciji</item>
    </derivirana_varijabla>
  </DomainObject.Predmet.StrankaListNazivFormated>
  <DomainObject.Predmet.StrankaListNazivFormatedOIB>
    <izvorni_sadrzaj>
      <item>L.D. ŽITO d.o.o. u likvidaciji, OIB 38533944327</item>
    </izvorni_sadrzaj>
    <derivirana_varijabla naziv="DomainObject.Predmet.StrankaListNazivFormatedOIB_1">
      <item>L.D. ŽITO d.o.o. u likvidaciji, OIB 38533944327</item>
    </derivirana_varijabla>
  </DomainObject.Predmet.StrankaListNazivFormatedOIB>
  <DomainObject.Predmet.ProtuStrankaListFormated>
    <izvorni_sadrzaj>
      <item>L.D. ŽITO d.o.o. u likvidaciji</item>
    </izvorni_sadrzaj>
    <derivirana_varijabla naziv="DomainObject.Predmet.ProtuStrankaListFormated_1">
      <item>L.D. ŽITO d.o.o. u likvidaciji</item>
    </derivirana_varijabla>
  </DomainObject.Predmet.ProtuStrankaListFormated>
  <DomainObject.Predmet.ProtuStrankaListFormatedOIB>
    <izvorni_sadrzaj>
      <item>L.D. ŽITO d.o.o. u likvidaciji, OIB 38533944327</item>
    </izvorni_sadrzaj>
    <derivirana_varijabla naziv="DomainObject.Predmet.ProtuStrankaListFormatedOIB_1">
      <item>L.D. ŽITO d.o.o. u likvidaciji, OIB 38533944327</item>
    </derivirana_varijabla>
  </DomainObject.Predmet.ProtuStrankaListFormatedOIB>
  <DomainObject.Predmet.ProtuStrankaListFormatedWithAdress>
    <izvorni_sadrzaj>
      <item>L.D. ŽITO d.o.o. u likvidaciji, Slavonska avenija 6, 10000 Zagreb</item>
    </izvorni_sadrzaj>
    <derivirana_varijabla naziv="DomainObject.Predmet.ProtuStrankaListFormatedWithAdress_1">
      <item>L.D. ŽITO d.o.o. u likvidaciji, Slavonska avenija 6, 10000 Zagreb</item>
    </derivirana_varijabla>
  </DomainObject.Predmet.ProtuStrankaListFormatedWithAdress>
  <DomainObject.Predmet.ProtuStrankaListFormatedWithAdressOIB>
    <izvorni_sadrzaj>
      <item>L.D. ŽITO d.o.o. u likvidaciji, OIB 38533944327, Slavonska avenija 6, 10000 Zagreb</item>
    </izvorni_sadrzaj>
    <derivirana_varijabla naziv="DomainObject.Predmet.ProtuStrankaListFormatedWithAdressOIB_1">
      <item>L.D. ŽITO d.o.o. u likvidaciji, OIB 38533944327, Slavonska avenija 6, 10000 Zagreb</item>
    </derivirana_varijabla>
  </DomainObject.Predmet.ProtuStrankaListFormatedWithAdressOIB>
  <DomainObject.Predmet.ProtuStrankaListNazivFormated>
    <izvorni_sadrzaj>
      <item>L.D. ŽITO d.o.o. u likvidaciji</item>
    </izvorni_sadrzaj>
    <derivirana_varijabla naziv="DomainObject.Predmet.ProtuStrankaListNazivFormated_1">
      <item>L.D. ŽITO d.o.o. u likvidaciji</item>
    </derivirana_varijabla>
  </DomainObject.Predmet.ProtuStrankaListNazivFormated>
  <DomainObject.Predmet.ProtuStrankaListNazivFormatedOIB>
    <izvorni_sadrzaj>
      <item>L.D. ŽITO d.o.o. u likvidaciji, OIB 38533944327</item>
    </izvorni_sadrzaj>
    <derivirana_varijabla naziv="DomainObject.Predmet.ProtuStrankaListNazivFormatedOIB_1">
      <item>L.D. ŽITO d.o.o. u likvidaciji, OIB 38533944327</item>
    </derivirana_varijabla>
  </DomainObject.Predmet.ProtuStrankaListNazivFormatedOIB>
  <DomainObject.Predmet.OstaliListFormated>
    <izvorni_sadrzaj>
      <item>Odvjetničko društvo MARKAČ-GREIF &amp; PARTNERI j.t.d. punomoćnik sudionika u postupku L.D. ŽITO d.o.o. u likvidaciji</item>
      <item>Zagrebačka banka d.d.</item>
    </izvorni_sadrzaj>
    <derivirana_varijabla naziv="DomainObject.Predmet.OstaliListFormated_1">
      <item>Odvjetničko društvo MARKAČ-GREIF &amp; PARTNERI j.t.d. punomoćnik sudionika u postupku L.D. ŽITO d.o.o. u likvidaciji</item>
      <item>Zagrebačka banka d.d.</item>
    </derivirana_varijabla>
  </DomainObject.Predmet.OstaliListFormated>
  <DomainObject.Predmet.OstaliListFormatedOIB>
    <izvorni_sadrzaj>
      <item>Odvjetničko društvo MARKAČ-GREIF &amp; PARTNERI j.t.d., OIB 17941529361 punomoćnik sudionika u postupku L.D. ŽITO d.o.o. u likvidaciji</item>
      <item>Zagrebačka banka d.d.</item>
    </izvorni_sadrzaj>
    <derivirana_varijabla naziv="DomainObject.Predmet.OstaliListFormatedOIB_1">
      <item>Odvjetničko društvo MARKAČ-GREIF &amp; PARTNERI j.t.d., OIB 17941529361 punomoćnik sudionika u postupku L.D. ŽITO d.o.o. u likvidaciji</item>
      <item>Zagrebačka banka d.d.</item>
    </derivirana_varijabla>
  </DomainObject.Predmet.OstaliListFormatedOIB>
  <DomainObject.Predmet.OstaliListFormatedWithAdress>
    <izvorni_sadrzaj>
      <item>Odvjetničko društvo MARKAČ-GREIF &amp; PARTNERI j.t.d., Ulica Matije Mrazovića 5, 10000 Zagreb punomoćnik sudionika u postupku L.D. ŽITO d.o.o. u likvidaciji</item>
      <item>Zagrebačka banka d.d., Trg bana Josipa Jelačića 10, 10000 Zagreb</item>
    </izvorni_sadrzaj>
    <derivirana_varijabla naziv="DomainObject.Predmet.OstaliListFormatedWithAdress_1">
      <item>Odvjetničko društvo MARKAČ-GREIF &amp; PARTNERI j.t.d., Ulica Matije Mrazovića 5, 10000 Zagreb punomoćnik sudionika u postupku L.D. ŽITO d.o.o. u likvidaciji</item>
      <item>Zagrebačka banka d.d., Trg bana Josipa Jelačića 10, 10000 Zagreb</item>
    </derivirana_varijabla>
  </DomainObject.Predmet.OstaliListFormatedWithAdress>
  <DomainObject.Predmet.OstaliListFormatedWithAdressOIB>
    <izvorni_sadrzaj>
      <item>Odvjetničko društvo MARKAČ-GREIF &amp; PARTNERI j.t.d., OIB 17941529361, Ulica Matije Mrazovića 5, 10000 Zagreb punomoćnik sudionika u postupku L.D. ŽITO d.o.o. u likvidaciji</item>
      <item>Zagrebačka banka d.d., Trg bana Josipa Jelačića 10, 10000 Zagreb</item>
    </izvorni_sadrzaj>
    <derivirana_varijabla naziv="DomainObject.Predmet.OstaliListFormatedWithAdressOIB_1">
      <item>Odvjetničko društvo MARKAČ-GREIF &amp; PARTNERI j.t.d., OIB 17941529361, Ulica Matije Mrazovića 5, 10000 Zagreb punomoćnik sudionika u postupku L.D. ŽITO d.o.o. u likvidaciji</item>
      <item>Zagrebačka banka d.d., Trg bana Josipa Jelačića 10, 10000 Zagreb</item>
    </derivirana_varijabla>
  </DomainObject.Predmet.OstaliListFormatedWithAdressOIB>
  <DomainObject.Predmet.OstaliListNazivFormated>
    <izvorni_sadrzaj>
      <item>Odvjetničko društvo MARKAČ-GREIF &amp; PARTNERI j.t.d.</item>
      <item>Zagrebačka banka d.d.</item>
    </izvorni_sadrzaj>
    <derivirana_varijabla naziv="DomainObject.Predmet.OstaliListNazivFormated_1">
      <item>Odvjetničko društvo MARKAČ-GREIF &amp; PARTNERI j.t.d.</item>
      <item>Zagrebačka banka d.d.</item>
    </derivirana_varijabla>
  </DomainObject.Predmet.OstaliListNazivFormated>
  <DomainObject.Predmet.OstaliListNazivFormatedOIB>
    <izvorni_sadrzaj>
      <item>Odvjetničko društvo MARKAČ-GREIF &amp; PARTNERI j.t.d., OIB 17941529361</item>
      <item>Zagrebačka banka d.d.</item>
    </izvorni_sadrzaj>
    <derivirana_varijabla naziv="DomainObject.Predmet.OstaliListNazivFormatedOIB_1">
      <item>Odvjetničko društvo MARKAČ-GREIF &amp; PARTNERI j.t.d., OIB 17941529361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L.D. ŽITO d.o.o. u likvidaciji</izvorni_sadrzaj>
    <derivirana_varijabla naziv="DomainObject.Predmet.StrankaIDrugi_1">L.D. ŽITO d.o.o. u likvidaciji</derivirana_varijabla>
  </DomainObject.Predmet.StrankaIDrugi>
  <DomainObject.Predmet.ProtustrankaIDrugi>
    <izvorni_sadrzaj>L.D. ŽITO d.o.o. u likvidaciji</izvorni_sadrzaj>
    <derivirana_varijabla naziv="DomainObject.Predmet.ProtustrankaIDrugi_1">L.D. ŽITO d.o.o. u likvidaciji</derivirana_varijabla>
  </DomainObject.Predmet.ProtustrankaIDrugi>
  <DomainObject.Predmet.StrankaIDrugiAdressOIB>
    <izvorni_sadrzaj>L.D. ŽITO d.o.o. u likvidaciji, OIB 38533944327, Slavonska avenija 6, 10000 Zagreb</izvorni_sadrzaj>
    <derivirana_varijabla naziv="DomainObject.Predmet.StrankaIDrugiAdressOIB_1">L.D. ŽITO d.o.o. u likvidaciji, OIB 38533944327, Slavonska avenija 6, 10000 Zagreb</derivirana_varijabla>
  </DomainObject.Predmet.StrankaIDrugiAdressOIB>
  <DomainObject.Predmet.ProtustrankaIDrugiAdressOIB>
    <izvorni_sadrzaj>L.D. ŽITO d.o.o. u likvidaciji, OIB 38533944327, Slavonska avenija 6, 10000 Zagreb</izvorni_sadrzaj>
    <derivirana_varijabla naziv="DomainObject.Predmet.ProtustrankaIDrugiAdressOIB_1">L.D. ŽITO d.o.o. u likvidaciji, OIB 38533944327,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 ŽITO d.o.o. u likvidaciji</item>
      <item>L.D. ŽITO d.o.o. u likvidaciji</item>
      <item>Odvjetničko društvo MARKAČ-GREIF &amp; PARTNERI j.t.d.</item>
      <item>Zagrebačka banka d.d.</item>
    </izvorni_sadrzaj>
    <derivirana_varijabla naziv="DomainObject.Predmet.SudioniciListNaziv_1">
      <item>L.D. ŽITO d.o.o. u likvidaciji</item>
      <item>L.D. ŽITO d.o.o. u likvidaciji</item>
      <item>Odvjetničko društvo MARKAČ-GREIF &amp; PARTNERI j.t.d.</item>
      <item>Zagrebačka banka d.d.</item>
    </derivirana_varijabla>
  </DomainObject.Predmet.SudioniciListNaziv>
  <DomainObject.Predmet.SudioniciListAdressOIB>
    <izvorni_sadrzaj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  <item>Zagrebačka banka d.d., Trg bana Josipa Jelačića 10,10000 Zagreb</item>
    </izvorni_sadrzaj>
    <derivirana_varijabla naziv="DomainObject.Predmet.SudioniciListAdressOIB_1"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38533944327</item>
      <item>, OIB 38533944327</item>
      <item>, OIB 17941529361</item>
      <item>, OIB null</item>
    </izvorni_sadrzaj>
    <derivirana_varijabla naziv="DomainObject.Predmet.SudioniciListNazivOIB_1">
      <item>, OIB 38533944327</item>
      <item>, OIB 38533944327</item>
      <item>, OIB 17941529361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St-688/2019-9</izvorni_sadrzaj>
    <derivirana_varijabla naziv="DomainObject.PredzadnjaOdlukaIzPredmeta.Oznaka_1">St-688/2019-9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1089</properties:Words>
  <properties:Characters>5833</properties:Characters>
  <properties:Lines>121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2019-05-31T11:21:00Z</dcterms:created>
  <dc:creator>Danijela Uzelac</dc:creator>
  <dc:description/>
  <cp:keywords/>
  <cp:lastModifiedBy>Katarina Franjić</cp:lastModifiedBy>
  <dcterms:modified xmlns:xsi="http://www.w3.org/2001/XMLSchema-instance" xsi:type="dcterms:W3CDTF">2019-06-03T06:17:00Z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(st-688-19  rješenje-predujam132..docx)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