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0def4" w14:paraId="910def4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>Zagreb, Amruševa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EE7EAA">
        <w:t>801</w:t>
      </w:r>
      <w:r w:rsidR="005E554B">
        <w:t>/1</w:t>
      </w:r>
      <w:r w:rsidR="00E24CBC">
        <w:t>6-5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EE7EAA">
        <w:t>801</w:t>
      </w:r>
      <w:r w:rsidR="00E24CBC">
        <w:t>/16</w:t>
      </w:r>
      <w:r>
        <w:t>, temeljem odredbe članka 430. Stečajnog zakona (</w:t>
      </w:r>
      <w:r w:rsidR="00E24CBC">
        <w:t xml:space="preserve">"Narodne novine" </w:t>
      </w:r>
      <w:r>
        <w:t xml:space="preserve">br. 71/15), </w:t>
      </w:r>
      <w:r w:rsidR="00E24CBC">
        <w:t xml:space="preserve">4. </w:t>
      </w:r>
      <w:r w:rsidR="001E5464">
        <w:t>ožujka</w:t>
      </w:r>
      <w:r w:rsidR="000F71A5">
        <w:t xml:space="preserve">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EE7EAA">
        <w:t>DIVITIAE d.o.o., OIB 21828389884, Zagreb, Petrova 61</w:t>
      </w:r>
      <w:r w:rsidR="00B06302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B56799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EE7EAA">
        <w:t>29.860,71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 w:rsidR="00E24CBC">
        <w:t>4. ožujka</w:t>
      </w:r>
      <w:r>
        <w:t xml:space="preserve">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323E4"/>
    <w:rsid w:val="000B250E"/>
    <w:rsid w:val="000B3EF2"/>
    <w:rsid w:val="000B6DC6"/>
    <w:rsid w:val="000F71A5"/>
    <w:rsid w:val="00101281"/>
    <w:rsid w:val="00170F4B"/>
    <w:rsid w:val="001870C5"/>
    <w:rsid w:val="00187436"/>
    <w:rsid w:val="00194DE9"/>
    <w:rsid w:val="001E5464"/>
    <w:rsid w:val="002155E1"/>
    <w:rsid w:val="00215918"/>
    <w:rsid w:val="002E7A51"/>
    <w:rsid w:val="00332636"/>
    <w:rsid w:val="003A1D14"/>
    <w:rsid w:val="003A38A7"/>
    <w:rsid w:val="004066DA"/>
    <w:rsid w:val="004953C3"/>
    <w:rsid w:val="004B4B7E"/>
    <w:rsid w:val="005002A1"/>
    <w:rsid w:val="00524D3D"/>
    <w:rsid w:val="0053743A"/>
    <w:rsid w:val="005547E0"/>
    <w:rsid w:val="005E0F33"/>
    <w:rsid w:val="005E2733"/>
    <w:rsid w:val="005E554B"/>
    <w:rsid w:val="006156D0"/>
    <w:rsid w:val="00627E93"/>
    <w:rsid w:val="0064498B"/>
    <w:rsid w:val="00676489"/>
    <w:rsid w:val="0070062A"/>
    <w:rsid w:val="00726015"/>
    <w:rsid w:val="00761680"/>
    <w:rsid w:val="00783B34"/>
    <w:rsid w:val="007D6D1C"/>
    <w:rsid w:val="007F0A11"/>
    <w:rsid w:val="008C31DE"/>
    <w:rsid w:val="0090727F"/>
    <w:rsid w:val="0091622D"/>
    <w:rsid w:val="0098229D"/>
    <w:rsid w:val="00995932"/>
    <w:rsid w:val="009A248B"/>
    <w:rsid w:val="009E4E7B"/>
    <w:rsid w:val="00A86ECB"/>
    <w:rsid w:val="00AD6056"/>
    <w:rsid w:val="00AF31FC"/>
    <w:rsid w:val="00B00AAF"/>
    <w:rsid w:val="00B06302"/>
    <w:rsid w:val="00B56799"/>
    <w:rsid w:val="00BC1013"/>
    <w:rsid w:val="00BC1743"/>
    <w:rsid w:val="00C445F4"/>
    <w:rsid w:val="00CB3F94"/>
    <w:rsid w:val="00D41108"/>
    <w:rsid w:val="00D660C0"/>
    <w:rsid w:val="00D903A1"/>
    <w:rsid w:val="00D970B2"/>
    <w:rsid w:val="00E24CBC"/>
    <w:rsid w:val="00E516A4"/>
    <w:rsid w:val="00E52BD8"/>
    <w:rsid w:val="00EA7E1F"/>
    <w:rsid w:val="00EB6112"/>
    <w:rsid w:val="00EC5071"/>
    <w:rsid w:val="00EE6DC1"/>
    <w:rsid w:val="00EE7EAA"/>
    <w:rsid w:val="00F17981"/>
    <w:rsid w:val="00F50193"/>
    <w:rsid w:val="00FE11AE"/>
    <w:rsid w:val="00FE1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79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79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79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79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79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79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79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79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79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79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801</izvorni_sadrzaj>
    <derivirana_varijabla naziv="DomainObject.Predmet.Broj_1">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St-801/2016</izvorni_sadrzaj>
    <derivirana_varijabla naziv="DomainObject.Predmet.OznakaBroj_1">St-801/2016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DIVITIAE d.o.o.</izvorni_sadrzaj>
    <derivirana_varijabla naziv="DomainObject.Predmet.ProtustrankaFormated_1">  DIVITIAE d.o.o.</derivirana_varijabla>
  </DomainObject.Predmet.ProtustrankaFormated>
  <DomainObject.Predmet.ProtustrankaFormatedOIB>
    <izvorni_sadrzaj>  DIVITIAE d.o.o., OIB 21828389884</izvorni_sadrzaj>
    <derivirana_varijabla naziv="DomainObject.Predmet.ProtustrankaFormatedOIB_1">  DIVITIAE d.o.o., OIB 21828389884</derivirana_varijabla>
  </DomainObject.Predmet.ProtustrankaFormatedOIB>
  <DomainObject.Predmet.ProtustrankaFormatedWithAdress>
    <izvorni_sadrzaj> DIVITIAE d.o.o., Petrova 61, 10000 Zagreb</izvorni_sadrzaj>
    <derivirana_varijabla naziv="DomainObject.Predmet.ProtustrankaFormatedWithAdress_1"> DIVITIAE d.o.o., Petrova 61, 10000 Zagreb</derivirana_varijabla>
  </DomainObject.Predmet.ProtustrankaFormatedWithAdress>
  <DomainObject.Predmet.ProtustrankaFormatedWithAdressOIB>
    <izvorni_sadrzaj> DIVITIAE d.o.o., OIB 21828389884, Petrova 61, 10000 Zagreb</izvorni_sadrzaj>
    <derivirana_varijabla naziv="DomainObject.Predmet.ProtustrankaFormatedWithAdressOIB_1"> DIVITIAE d.o.o., OIB 21828389884, Petrova 61, 10000 Zagreb</derivirana_varijabla>
  </DomainObject.Predmet.ProtustrankaFormatedWithAdressOIB>
  <DomainObject.Predmet.ProtustrankaWithAdress>
    <izvorni_sadrzaj>DIVITIAE d.o.o. Petrova 61, 10000 Zagreb</izvorni_sadrzaj>
    <derivirana_varijabla naziv="DomainObject.Predmet.ProtustrankaWithAdress_1">DIVITIAE d.o.o. Petrova 61, 10000 Zagreb</derivirana_varijabla>
  </DomainObject.Predmet.ProtustrankaWithAdress>
  <DomainObject.Predmet.ProtustrankaWithAdressOIB>
    <izvorni_sadrzaj>DIVITIAE d.o.o., OIB 21828389884, Petrova 61, 10000 Zagreb</izvorni_sadrzaj>
    <derivirana_varijabla naziv="DomainObject.Predmet.ProtustrankaWithAdressOIB_1">DIVITIAE d.o.o., OIB 21828389884, Petrova 61, 10000 Zagreb</derivirana_varijabla>
  </DomainObject.Predmet.ProtustrankaWithAdressOIB>
  <DomainObject.Predmet.ProtustrankaNazivFormated>
    <izvorni_sadrzaj>DIVITIAE d.o.o.</izvorni_sadrzaj>
    <derivirana_varijabla naziv="DomainObject.Predmet.ProtustrankaNazivFormated_1">DIVITIAE d.o.o.</derivirana_varijabla>
  </DomainObject.Predmet.ProtustrankaNazivFormated>
  <DomainObject.Predmet.ProtustrankaNazivFormatedOIB>
    <izvorni_sadrzaj>DIVITIAE d.o.o., OIB 21828389884</izvorni_sadrzaj>
    <derivirana_varijabla naziv="DomainObject.Predmet.ProtustrankaNazivFormatedOIB_1">DIVITIAE d.o.o., OIB 21828389884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DIVITIAE d.o.o.</item>
    </izvorni_sadrzaj>
    <derivirana_varijabla naziv="DomainObject.Predmet.ProtuStrankaListFormated_1">
      <item>DIVITIAE d.o.o.</item>
    </derivirana_varijabla>
  </DomainObject.Predmet.ProtuStrankaListFormated>
  <DomainObject.Predmet.ProtuStrankaListFormatedOIB>
    <izvorni_sadrzaj>
      <item>DIVITIAE d.o.o., OIB 21828389884</item>
    </izvorni_sadrzaj>
    <derivirana_varijabla naziv="DomainObject.Predmet.ProtuStrankaListFormatedOIB_1">
      <item>DIVITIAE d.o.o., OIB 21828389884</item>
    </derivirana_varijabla>
  </DomainObject.Predmet.ProtuStrankaListFormatedOIB>
  <DomainObject.Predmet.ProtuStrankaListFormatedWithAdress>
    <izvorni_sadrzaj>
      <item>DIVITIAE d.o.o., Petrova 61, 10000 Zagreb</item>
    </izvorni_sadrzaj>
    <derivirana_varijabla naziv="DomainObject.Predmet.ProtuStrankaListFormatedWithAdress_1">
      <item>DIVITIAE d.o.o., Petrova 61, 10000 Zagreb</item>
    </derivirana_varijabla>
  </DomainObject.Predmet.ProtuStrankaListFormatedWithAdress>
  <DomainObject.Predmet.ProtuStrankaListFormatedWithAdressOIB>
    <izvorni_sadrzaj>
      <item>DIVITIAE d.o.o., OIB 21828389884, Petrova 61, 10000 Zagreb</item>
    </izvorni_sadrzaj>
    <derivirana_varijabla naziv="DomainObject.Predmet.ProtuStrankaListFormatedWithAdressOIB_1">
      <item>DIVITIAE d.o.o., OIB 21828389884, Petrova 61, 10000 Zagreb</item>
    </derivirana_varijabla>
  </DomainObject.Predmet.ProtuStrankaListFormatedWithAdressOIB>
  <DomainObject.Predmet.ProtuStrankaListNazivFormated>
    <izvorni_sadrzaj>
      <item>DIVITIAE d.o.o.</item>
    </izvorni_sadrzaj>
    <derivirana_varijabla naziv="DomainObject.Predmet.ProtuStrankaListNazivFormated_1">
      <item>DIVITIAE d.o.o.</item>
    </derivirana_varijabla>
  </DomainObject.Predmet.ProtuStrankaListNazivFormated>
  <DomainObject.Predmet.ProtuStrankaListNazivFormatedOIB>
    <izvorni_sadrzaj>
      <item>DIVITIAE d.o.o., OIB 21828389884</item>
    </izvorni_sadrzaj>
    <derivirana_varijabla naziv="DomainObject.Predmet.ProtuStrankaListNazivFormatedOIB_1">
      <item>DIVITIAE d.o.o., OIB 21828389884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DIVITIAE d.o.o.</izvorni_sadrzaj>
    <derivirana_varijabla naziv="DomainObject.Predmet.ProtustrankaIDrugi_1">DIVITIAE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DIVITIAE d.o.o., OIB 21828389884, Petrova 61, 10000 Zagreb</izvorni_sadrzaj>
    <derivirana_varijabla naziv="DomainObject.Predmet.ProtustrankaIDrugiAdressOIB_1">DIVITIAE d.o.o., OIB 21828389884, Petrova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DIVITIAE d.o.o.</item>
    </izvorni_sadrzaj>
    <derivirana_varijabla naziv="DomainObject.Predmet.SudioniciListNaziv_1">
      <item>FINA Regionalni centar Zagreb</item>
      <item>DIVITIAE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DIVITIAE d.o.o., OIB 21828389884, Petrova 61,10000 Zagreb</item>
    </izvorni_sadrzaj>
    <derivirana_varijabla naziv="DomainObject.Predmet.SudioniciListAdressOIB_1">
      <item>FINA Regionalni centar Zagreb, OIB 85821130368, Trg svibanjskih žrtava 1995. br. 1,10000 Zagreb</item>
      <item>DIVITIAE d.o.o., OIB 21828389884, Petrova 61,10000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21828389884</item>
    </izvorni_sadrzaj>
    <derivirana_varijabla naziv="DomainObject.Predmet.SudioniciListNazivOIB_1">
      <item>, OIB 85821130368</item>
      <item>, OIB 21828389884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1312</properties:Characters>
  <properties:Lines>47</properties:Lines>
  <properties:Paragraphs>17</properties:Paragraphs>
  <properties:TotalTime>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2016-03-04T13:04:00Z</cp:lastPrinted>
  <dcterms:modified xmlns:xsi="http://www.w3.org/2001/XMLSchema-instance" xsi:type="dcterms:W3CDTF">2016-03-04T13:18:00Z</dcterms:modified>
  <cp:revision>50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