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b489" w14:paraId="6b9b489" w:rsidRDefault="00993606" w:rsidP="00993606" w:rsidR="00993606">
      <w:pPr>
        <w:pStyle w:val="Naslov1"/>
        <w15:collapsed w:val="false"/>
        <w:rPr>
          <w:b w:val="false"/>
          <w:lang w:val="hr-HR"/>
        </w:rPr>
      </w:pPr>
      <w:r>
        <w:rPr>
          <w:b w:val="false"/>
          <w:lang w:val="hr-HR"/>
        </w:rPr>
        <w:t>R E P U B L I K A  H R V A T S K A</w:t>
      </w:r>
    </w:p>
    <w:p w:rsidRDefault="00993606" w:rsidP="00993606" w:rsidR="00993606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R J E Š E N J E</w:t>
      </w:r>
    </w:p>
    <w:p w:rsidRDefault="00993606" w:rsidP="00993606" w:rsidR="00993606">
      <w:pPr>
        <w:pStyle w:val="Naslov1"/>
        <w:jc w:val="left"/>
        <w:rPr>
          <w:b w:val="false"/>
          <w:lang w:val="es-ES"/>
        </w:rPr>
      </w:pPr>
    </w:p>
    <w:p w:rsidRDefault="00993606" w:rsidP="00993606" w:rsidR="00993606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</w:t>
      </w:r>
      <w:proofErr w:type="spellStart"/>
      <w:r>
        <w:t>predstečajnom</w:t>
      </w:r>
      <w:proofErr w:type="spellEnd"/>
      <w:r>
        <w:t xml:space="preserve"> postupku po prijedlogu predlagatelja dužnika GLOBAL SHIPBUILDING d.o.o., Štitar, Školska 91, MBS: 030116335, OIB: 60990481536, za otvaranje </w:t>
      </w:r>
      <w:proofErr w:type="spellStart"/>
      <w:r>
        <w:t>predstečajnog</w:t>
      </w:r>
      <w:proofErr w:type="spellEnd"/>
      <w:r>
        <w:t xml:space="preserve"> postupka nad dužnikom GLOBAL SHIPBUILDING d.o.o., Štitar, Školska 91, MBS: 030116335, OIB: 60990481536, dana 11. siječnja 2019. godine</w:t>
      </w:r>
    </w:p>
    <w:p w:rsidRDefault="00E91C27" w:rsidP="005223F8" w:rsidR="00E91C27" w:rsidRPr="00E5045C">
      <w:pPr>
        <w:jc w:val="both"/>
      </w:pPr>
    </w:p>
    <w:p w:rsidRDefault="00BF557C" w:rsidP="005223F8" w:rsidR="00E5045C" w:rsidRPr="00E5045C">
      <w:pPr>
        <w:jc w:val="center"/>
      </w:pPr>
      <w:r w:rsidRPr="00E5045C">
        <w:t>r i j e š i o   j e</w:t>
      </w:r>
    </w:p>
    <w:p w:rsidRDefault="00BF557C" w:rsidP="00BF557C" w:rsidR="00BF557C" w:rsidRPr="00E5045C">
      <w:pPr>
        <w:jc w:val="both"/>
      </w:pPr>
    </w:p>
    <w:p w:rsidRDefault="00876682" w:rsidP="00586306" w:rsidR="00586306">
      <w:pPr>
        <w:ind w:firstLine="708"/>
        <w:jc w:val="both"/>
      </w:pPr>
      <w:r w:rsidRPr="00E5045C">
        <w:t xml:space="preserve">I  Ispravlja se  </w:t>
      </w:r>
      <w:r w:rsidR="00E5045C">
        <w:t>rješenje</w:t>
      </w:r>
      <w:r w:rsidRPr="00E5045C">
        <w:t xml:space="preserve"> Trgovačkog suda u Osijeku </w:t>
      </w:r>
      <w:proofErr w:type="spellStart"/>
      <w:r w:rsidRPr="00E5045C">
        <w:t>posl</w:t>
      </w:r>
      <w:proofErr w:type="spellEnd"/>
      <w:r w:rsidRPr="00E5045C">
        <w:t xml:space="preserve">. br. </w:t>
      </w:r>
      <w:r w:rsidR="00E74663">
        <w:t xml:space="preserve">7 St-2111/2018-9 </w:t>
      </w:r>
      <w:r w:rsidR="00EC645D" w:rsidRPr="00E5045C">
        <w:t xml:space="preserve">od </w:t>
      </w:r>
      <w:r w:rsidR="00E74663">
        <w:t>10</w:t>
      </w:r>
      <w:r w:rsidR="00EC645D" w:rsidRPr="00E5045C">
        <w:t xml:space="preserve">. </w:t>
      </w:r>
      <w:r w:rsidR="00E74663">
        <w:t>siječnja 2019</w:t>
      </w:r>
      <w:r w:rsidR="00EC645D" w:rsidRPr="00E5045C">
        <w:t>. godine</w:t>
      </w:r>
      <w:r w:rsidRPr="00E5045C">
        <w:t xml:space="preserve"> tako da u </w:t>
      </w:r>
      <w:proofErr w:type="spellStart"/>
      <w:r w:rsidR="00586306">
        <w:t>toč</w:t>
      </w:r>
      <w:proofErr w:type="spellEnd"/>
      <w:r w:rsidR="00586306">
        <w:t>. X. rješenja</w:t>
      </w:r>
      <w:r w:rsidR="00E5045C">
        <w:t xml:space="preserve"> umjesto</w:t>
      </w:r>
      <w:r w:rsidR="00586306">
        <w:t>:</w:t>
      </w:r>
    </w:p>
    <w:p w:rsidRDefault="00586306" w:rsidP="00586306" w:rsidR="00586306">
      <w:pPr>
        <w:ind w:firstLine="708"/>
        <w:jc w:val="both"/>
      </w:pPr>
    </w:p>
    <w:p w:rsidRDefault="00E5045C" w:rsidP="00586306" w:rsidR="00586306">
      <w:pPr>
        <w:ind w:firstLine="708"/>
        <w:jc w:val="both"/>
      </w:pPr>
      <w:r>
        <w:t xml:space="preserve"> </w:t>
      </w:r>
      <w:r w:rsidR="00586306">
        <w:t>„dana 10. siječnja 2018. godine“</w:t>
      </w:r>
      <w:r>
        <w:t xml:space="preserve"> </w:t>
      </w:r>
      <w:r w:rsidR="00586306">
        <w:t xml:space="preserve"> ispravno </w:t>
      </w:r>
      <w:r>
        <w:t xml:space="preserve">treba pisati: </w:t>
      </w:r>
    </w:p>
    <w:p w:rsidRDefault="00586306" w:rsidP="00586306" w:rsidR="00586306">
      <w:pPr>
        <w:ind w:firstLine="708"/>
        <w:jc w:val="both"/>
      </w:pPr>
    </w:p>
    <w:p w:rsidRDefault="00586306" w:rsidP="00586306" w:rsidR="00EC645D">
      <w:pPr>
        <w:ind w:firstLine="708"/>
        <w:jc w:val="both"/>
      </w:pPr>
      <w:r w:rsidRPr="00586306">
        <w:rPr>
          <w:b/>
        </w:rPr>
        <w:t>„dana 10. siječnja 2019. godine“</w:t>
      </w:r>
      <w:r>
        <w:t>.</w:t>
      </w:r>
    </w:p>
    <w:p w:rsidRDefault="00586306" w:rsidP="00586306" w:rsidR="00586306" w:rsidRPr="00E5045C">
      <w:pPr>
        <w:ind w:firstLine="708"/>
        <w:jc w:val="both"/>
      </w:pPr>
    </w:p>
    <w:p w:rsidRDefault="001F4920" w:rsidP="001F4920" w:rsidR="001F4920" w:rsidRPr="00E5045C">
      <w:pPr>
        <w:jc w:val="both"/>
      </w:pPr>
      <w:r w:rsidRPr="00E5045C">
        <w:tab/>
        <w:t xml:space="preserve">II  U ostalom dijelu rješenje </w:t>
      </w:r>
      <w:proofErr w:type="spellStart"/>
      <w:r w:rsidR="00586306" w:rsidRPr="00E5045C">
        <w:t>posl</w:t>
      </w:r>
      <w:proofErr w:type="spellEnd"/>
      <w:r w:rsidR="00586306" w:rsidRPr="00E5045C">
        <w:t xml:space="preserve">. br. </w:t>
      </w:r>
      <w:r w:rsidR="00586306">
        <w:t xml:space="preserve">7 St-2111/2018-9 </w:t>
      </w:r>
      <w:r w:rsidR="00586306" w:rsidRPr="00E5045C">
        <w:t xml:space="preserve">od </w:t>
      </w:r>
      <w:r w:rsidR="00586306">
        <w:t>10</w:t>
      </w:r>
      <w:r w:rsidR="00586306" w:rsidRPr="00E5045C">
        <w:t xml:space="preserve">. </w:t>
      </w:r>
      <w:r w:rsidR="00586306">
        <w:t>siječnja 2019</w:t>
      </w:r>
      <w:r w:rsidR="00586306" w:rsidRPr="00E5045C">
        <w:t xml:space="preserve">. godine </w:t>
      </w:r>
      <w:r w:rsidRPr="00E5045C">
        <w:t>ostaje nepromijenjeno.</w:t>
      </w:r>
    </w:p>
    <w:p w:rsidRDefault="00E5045C" w:rsidP="00BF557C" w:rsidR="00E5045C" w:rsidRPr="00E5045C">
      <w:pPr>
        <w:jc w:val="both"/>
      </w:pPr>
    </w:p>
    <w:p w:rsidRDefault="00BF557C" w:rsidP="00E91C27" w:rsidR="00BF557C" w:rsidRPr="00E5045C">
      <w:pPr>
        <w:jc w:val="center"/>
      </w:pPr>
      <w:r w:rsidRPr="00E5045C">
        <w:t>Obrazloženje</w:t>
      </w:r>
    </w:p>
    <w:p w:rsidRDefault="00BF557C" w:rsidP="00BF557C" w:rsidR="00BF557C">
      <w:pPr>
        <w:jc w:val="center"/>
      </w:pPr>
    </w:p>
    <w:p w:rsidRDefault="00E5045C" w:rsidP="00BF557C" w:rsidR="00E5045C" w:rsidRPr="00E5045C">
      <w:pPr>
        <w:jc w:val="center"/>
      </w:pPr>
    </w:p>
    <w:p w:rsidRDefault="001F4920" w:rsidP="005223F8" w:rsidR="009B4A86" w:rsidRPr="00E5045C">
      <w:pPr>
        <w:ind w:firstLine="708"/>
        <w:jc w:val="both"/>
      </w:pPr>
      <w:r w:rsidRPr="00E5045C">
        <w:t xml:space="preserve">Budući je omaškom u pisanju rješenja </w:t>
      </w:r>
      <w:proofErr w:type="spellStart"/>
      <w:r w:rsidR="00586306">
        <w:t>posl</w:t>
      </w:r>
      <w:proofErr w:type="spellEnd"/>
      <w:r w:rsidR="00586306">
        <w:t>. br. 7 St-2111/2018-9 od 10. siječnja 2019. godine</w:t>
      </w:r>
      <w:r w:rsidRPr="00E5045C">
        <w:t xml:space="preserve"> sud </w:t>
      </w:r>
      <w:r w:rsidR="00586306">
        <w:t xml:space="preserve">u </w:t>
      </w:r>
      <w:proofErr w:type="spellStart"/>
      <w:r w:rsidR="00586306">
        <w:t>toč</w:t>
      </w:r>
      <w:proofErr w:type="spellEnd"/>
      <w:r w:rsidR="00586306">
        <w:t>. X. rješenja naveo pogrešan datum objave rješenja i prijedloga plana restrukturiranja</w:t>
      </w:r>
      <w:r w:rsidR="00EC645D" w:rsidRPr="00E5045C">
        <w:t xml:space="preserve">, </w:t>
      </w:r>
      <w:r w:rsidRPr="00E5045C">
        <w:t xml:space="preserve">te kako se radi o očitoj pogrešci u pisanju, to je u smislu odredbe čl. 342. st. 1. i 2. Zakona </w:t>
      </w:r>
      <w:r w:rsidR="00586306">
        <w:t>o parničnom postupku (Narodne novine</w:t>
      </w:r>
      <w:r w:rsidRPr="00E5045C">
        <w:t xml:space="preserve"> broj 53/91, 91/92, 112/99, 88/01, 117/03, 84/08, 123/08 i 57/11,</w:t>
      </w:r>
      <w:r w:rsidR="00EE413B" w:rsidRPr="00E5045C">
        <w:t xml:space="preserve"> 148/11, </w:t>
      </w:r>
      <w:r w:rsidRPr="00E5045C">
        <w:t>25/13</w:t>
      </w:r>
      <w:r w:rsidR="00EE413B" w:rsidRPr="00E5045C">
        <w:t xml:space="preserve"> i 89/14</w:t>
      </w:r>
      <w:r w:rsidRPr="00E5045C">
        <w:t>) ispravio navedeno rješenje i odlučio kao u izreci rješenja.</w:t>
      </w:r>
    </w:p>
    <w:p w:rsidRDefault="009B4A86" w:rsidP="00F37FD9" w:rsidR="009B4A86" w:rsidRPr="00E5045C">
      <w:pPr>
        <w:jc w:val="center"/>
        <w:rPr>
          <w:bCs/>
        </w:rPr>
      </w:pPr>
      <w:r w:rsidRPr="00E5045C">
        <w:rPr>
          <w:bCs/>
        </w:rPr>
        <w:t xml:space="preserve">U Osijeku </w:t>
      </w:r>
      <w:r w:rsidR="00586306">
        <w:rPr>
          <w:bCs/>
        </w:rPr>
        <w:t>11. siječnja 2019.</w:t>
      </w:r>
      <w:r w:rsidRPr="00E5045C">
        <w:rPr>
          <w:bCs/>
        </w:rPr>
        <w:t xml:space="preserve">                </w:t>
      </w:r>
    </w:p>
    <w:p w:rsidRDefault="009B4A86" w:rsidP="009B4A86" w:rsidR="009B4A86" w:rsidRPr="00E5045C">
      <w:pPr>
        <w:jc w:val="center"/>
        <w:rPr>
          <w:bCs/>
        </w:rPr>
      </w:pPr>
    </w:p>
    <w:p w:rsidRDefault="00D30FEE" w:rsidP="009B4A86" w:rsidR="009B4A86" w:rsidRPr="00E5045C">
      <w:pPr>
        <w:ind w:left="5580"/>
        <w:jc w:val="center"/>
      </w:pPr>
      <w:r w:rsidRPr="00E5045C">
        <w:rPr>
          <w:bCs/>
        </w:rPr>
        <w:t>STEČAJNI SUDAC</w:t>
      </w:r>
    </w:p>
    <w:p w:rsidRDefault="009B4A86" w:rsidP="00FE3F69" w:rsidR="00CD7F07" w:rsidRPr="00E5045C">
      <w:pPr>
        <w:ind w:left="5580"/>
        <w:jc w:val="center"/>
      </w:pPr>
      <w:r w:rsidRPr="00E5045C">
        <w:t>mr.</w:t>
      </w:r>
      <w:r w:rsidR="00FE3F69" w:rsidRPr="00E5045C">
        <w:t xml:space="preserve"> </w:t>
      </w:r>
      <w:r w:rsidRPr="00E5045C">
        <w:t>sc. Boris Vuković</w:t>
      </w:r>
      <w:bookmarkStart w:name="_GoBack" w:id="0"/>
      <w:bookmarkEnd w:id="0"/>
    </w:p>
    <w:p w:rsidRDefault="00482511" w:rsidP="00E91C27" w:rsidR="00482511"/>
    <w:p w:rsidRDefault="00586306" w:rsidP="00E91C27" w:rsidR="00586306" w:rsidRPr="00E5045C"/>
    <w:p w:rsidRDefault="00CD7F07" w:rsidP="00CD7F07" w:rsidR="00CD7F07" w:rsidRPr="00E5045C">
      <w:r w:rsidRPr="00E5045C">
        <w:t>Zapisničar Danijela Špeletić</w:t>
      </w:r>
    </w:p>
    <w:p w:rsidRDefault="00CD4CFC" w:rsidP="00FE3F69" w:rsidR="00CD4CFC"/>
    <w:p w:rsidRDefault="005223F8" w:rsidP="00FE3F69" w:rsidR="005223F8" w:rsidRPr="00E5045C"/>
    <w:p w:rsidRDefault="00CD4CFC" w:rsidP="00BF557C" w:rsidR="00BF557C" w:rsidRPr="00E5045C">
      <w:pPr>
        <w:jc w:val="both"/>
      </w:pPr>
      <w:r>
        <w:t>UPUTA</w:t>
      </w:r>
      <w:r w:rsidR="00BF557C" w:rsidRPr="00E5045C">
        <w:t xml:space="preserve"> O PRAVNOM LIJEKU:</w:t>
      </w:r>
    </w:p>
    <w:p w:rsidRDefault="00BF557C" w:rsidP="00BF557C" w:rsidR="00BF557C" w:rsidRPr="00E5045C">
      <w:pPr>
        <w:jc w:val="both"/>
      </w:pPr>
      <w:r w:rsidRPr="00E5045C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E5045C">
      <w:pPr>
        <w:ind w:left="5580"/>
        <w:jc w:val="center"/>
      </w:pPr>
    </w:p>
    <w:p w:rsidRDefault="009B4A86" w:rsidP="00D1116B" w:rsidR="009B4A86" w:rsidRPr="00E5045C">
      <w:pPr>
        <w:rPr>
          <w:bCs/>
        </w:rPr>
      </w:pPr>
    </w:p>
    <w:p w:rsidRDefault="00586306" w:rsidP="00586306" w:rsidR="00586306">
      <w:pPr>
        <w:jc w:val="both"/>
      </w:pPr>
      <w:r>
        <w:t>DNA:</w:t>
      </w:r>
    </w:p>
    <w:p w:rsidRDefault="00586306" w:rsidP="00586306" w:rsidR="00586306">
      <w:pPr>
        <w:jc w:val="both"/>
      </w:pPr>
      <w:r>
        <w:t>1.</w:t>
      </w:r>
      <w:r>
        <w:tab/>
        <w:t xml:space="preserve">Povjerenik Kata Rašić </w:t>
      </w:r>
      <w:r>
        <w:rPr>
          <w:bCs/>
        </w:rPr>
        <w:t>iz Vinkovaca</w:t>
      </w:r>
      <w:r>
        <w:t>, S. S. Kranjčevića 3</w:t>
      </w:r>
      <w:r>
        <w:rPr>
          <w:bCs/>
        </w:rPr>
        <w:t>1</w:t>
      </w:r>
    </w:p>
    <w:p w:rsidRDefault="00586306" w:rsidP="00586306" w:rsidR="00586306">
      <w:pPr>
        <w:jc w:val="both"/>
      </w:pPr>
      <w:r>
        <w:t>2.</w:t>
      </w:r>
      <w:r>
        <w:tab/>
        <w:t>dužnik GLOBAL SHIPBUILDING d.o.o., Štitar, Školska 91</w:t>
      </w:r>
    </w:p>
    <w:p w:rsidRDefault="00586306" w:rsidP="00586306" w:rsidR="00586306">
      <w:pPr>
        <w:jc w:val="both"/>
      </w:pPr>
      <w:r>
        <w:t>3.</w:t>
      </w:r>
      <w:r>
        <w:tab/>
        <w:t>FINA</w:t>
      </w:r>
    </w:p>
    <w:p w:rsidRDefault="00586306" w:rsidP="00586306" w:rsidR="00586306">
      <w:pPr>
        <w:jc w:val="both"/>
      </w:pPr>
      <w:r>
        <w:t>4.</w:t>
      </w:r>
      <w:r>
        <w:tab/>
        <w:t xml:space="preserve">sudski registar – ovdje </w:t>
      </w:r>
    </w:p>
    <w:p w:rsidRDefault="00586306" w:rsidP="00586306" w:rsidR="00586306">
      <w:pPr>
        <w:ind w:hanging="705" w:left="705"/>
        <w:jc w:val="both"/>
        <w:rPr>
          <w:color w:val="000000"/>
        </w:rPr>
      </w:pPr>
      <w:r>
        <w:t xml:space="preserve">5. </w:t>
      </w:r>
      <w:r>
        <w:tab/>
      </w:r>
      <w:r>
        <w:rPr>
          <w:color w:val="000000"/>
        </w:rPr>
        <w:t xml:space="preserve">MUP-u RH </w:t>
      </w:r>
      <w:r>
        <w:t>Policijska uprava vukovarsko-srijemska,</w:t>
      </w:r>
      <w:r>
        <w:rPr>
          <w:color w:val="000000"/>
        </w:rPr>
        <w:t xml:space="preserve"> Policijska postaja Županja, Županja, </w:t>
      </w:r>
      <w:r>
        <w:rPr>
          <w:rStyle w:val="lrzxr"/>
          <w:color w:val="222222"/>
        </w:rPr>
        <w:t>Ul. dr. Franje Račkog 2A</w:t>
      </w:r>
    </w:p>
    <w:p w:rsidRDefault="00586306" w:rsidP="00586306" w:rsidR="00586306">
      <w:pPr>
        <w:ind w:hanging="705" w:left="705"/>
        <w:jc w:val="both"/>
      </w:pPr>
      <w:r>
        <w:t>6.</w:t>
      </w:r>
      <w:r>
        <w:tab/>
        <w:t xml:space="preserve">MUP RH Policijska uprava dubrovačko – neretvanska, Policijska postaja Dubrovnik, Dubrovnik, </w:t>
      </w:r>
      <w:r>
        <w:rPr>
          <w:rStyle w:val="lrzxr"/>
          <w:color w:val="222222"/>
        </w:rPr>
        <w:t>Ul. dr. Ante Starčevića 13</w:t>
      </w:r>
    </w:p>
    <w:p w:rsidRDefault="00586306" w:rsidP="00586306" w:rsidR="00586306">
      <w:pPr>
        <w:ind w:hanging="705" w:left="705"/>
        <w:jc w:val="both"/>
      </w:pPr>
      <w:r>
        <w:t>7.</w:t>
      </w:r>
      <w:r>
        <w:tab/>
        <w:t xml:space="preserve">Općinski sud u Osijeku Stalna služba u Đakovu ZK odjel Đakovo, Đakovo, </w:t>
      </w:r>
      <w:r>
        <w:rPr>
          <w:color w:val="000000"/>
        </w:rPr>
        <w:t>Trg dr. Franje Tuđmana 2</w:t>
      </w:r>
    </w:p>
    <w:p w:rsidRDefault="00586306" w:rsidP="00586306" w:rsidR="00586306">
      <w:pPr>
        <w:ind w:hanging="705" w:left="705"/>
        <w:jc w:val="both"/>
      </w:pPr>
      <w:r>
        <w:t>8.</w:t>
      </w:r>
      <w:r>
        <w:tab/>
        <w:t xml:space="preserve">e-oglasna ploča </w:t>
      </w:r>
    </w:p>
    <w:p w:rsidRDefault="00586306" w:rsidP="00586306" w:rsidR="00586306">
      <w:pPr>
        <w:jc w:val="both"/>
      </w:pPr>
      <w:r>
        <w:t>9.</w:t>
      </w:r>
      <w:r>
        <w:tab/>
        <w:t>R 07.05.2019. u 9,00 sati</w:t>
      </w:r>
    </w:p>
    <w:p w:rsidRDefault="00586306" w:rsidP="00586306" w:rsidR="00586306">
      <w:pPr>
        <w:pStyle w:val="Odlomakpopisa"/>
      </w:pPr>
    </w:p>
    <w:p w:rsidRDefault="00586306" w:rsidP="00586306" w:rsidR="00586306"/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/>
    <w:p w:rsidRDefault="008615FD" w:rsidP="008615FD" w:rsidR="008615FD" w:rsidRPr="00E5045C">
      <w:pPr>
        <w:pStyle w:val="Tijeloteksta"/>
        <w:jc w:val="left"/>
        <w:rPr>
          <w:sz w:val="24"/>
        </w:rPr>
      </w:pP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  <w:t xml:space="preserve"> </w:t>
      </w:r>
      <w:r w:rsidRPr="00E5045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  <w:r w:rsidRPr="00E5045C">
        <w:rPr>
          <w:sz w:val="24"/>
        </w:rPr>
        <w:t xml:space="preserve">                                                                                                                                </w:t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</w:p>
    <w:p w:rsidRDefault="008615FD" w:rsidP="008615FD" w:rsidR="008615FD" w:rsidRPr="00E5045C">
      <w:pPr>
        <w:pStyle w:val="Tijeloteksta"/>
        <w:jc w:val="left"/>
        <w:rPr>
          <w:sz w:val="24"/>
        </w:rPr>
      </w:pP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  <w:t xml:space="preserve">   </w:t>
      </w:r>
      <w:r w:rsidRPr="00E5045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6D3C3F" w:rsidP="008615FD" w:rsidR="006D3C3F" w:rsidRPr="00E5045C"/>
    <w:sectPr w:rsidSect="00606835" w:rsidR="006D3C3F" w:rsidRPr="00E5045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ADD" w:rsidR="001A1ADD">
      <w:r>
        <w:separator/>
      </w:r>
    </w:p>
  </w:endnote>
  <w:endnote w:id="0" w:type="continuationSeparator">
    <w:p w:rsidRDefault="001A1ADD" w:rsidR="001A1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ADD" w:rsidR="001A1ADD">
      <w:r>
        <w:separator/>
      </w:r>
    </w:p>
  </w:footnote>
  <w:footnote w:id="0" w:type="continuationSeparator">
    <w:p w:rsidRDefault="001A1ADD" w:rsidR="001A1A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29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E6B7C" w:rsidR="002E6B7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2E6B7C">
      <w:t>Poslovni broj: 7 St-2111/2018-10</w:t>
    </w:r>
  </w:p>
  <w:p w:rsidRDefault="00F82EFB" w:rsidP="00F82EFB" w:rsidR="00F82EFB">
    <w:pPr>
      <w:jc w:val="right"/>
    </w:pPr>
  </w:p>
  <w:p w:rsidRDefault="00586306" w:rsidP="00F82EFB" w:rsidR="00586306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C0B" w:rsidP="00126C0B" w:rsidR="00126C0B">
    <w:pPr>
      <w:ind w:firstLine="708"/>
    </w:pP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26C0B" w:rsidP="00126C0B" w:rsidR="00126C0B">
    <w:r>
      <w:t xml:space="preserve">   Republika Hrvatska</w:t>
    </w:r>
  </w:p>
  <w:p w:rsidRDefault="00126C0B" w:rsidP="00126C0B" w:rsidR="00126C0B">
    <w:r>
      <w:t>Trgovački sud u Osijeku</w:t>
    </w:r>
  </w:p>
  <w:p w:rsidRDefault="00126C0B" w:rsidP="00126C0B" w:rsidR="00126C0B">
    <w:r>
      <w:t xml:space="preserve">  Osijek, Zagrebačka 2</w:t>
    </w:r>
  </w:p>
  <w:p w:rsidRDefault="00126C0B" w:rsidP="00126C0B" w:rsidR="00126C0B">
    <w:pPr>
      <w:rPr>
        <w:rFonts w:cs="Tahoma" w:hAnsi="Tahoma" w:ascii="Tahoma"/>
      </w:rPr>
    </w:pPr>
  </w:p>
  <w:p w:rsidRDefault="00126C0B" w:rsidP="00126C0B" w:rsidR="00126C0B">
    <w:pPr>
      <w:rPr>
        <w:rFonts w:cs="Tahoma" w:hAnsi="Tahoma" w:ascii="Tahoma"/>
      </w:rPr>
    </w:pPr>
  </w:p>
  <w:p w:rsidRDefault="00126C0B" w:rsidP="00126C0B" w:rsidR="00126C0B">
    <w:pPr>
      <w:jc w:val="right"/>
    </w:pPr>
    <w:r>
      <w:rPr>
        <w:rFonts w:cs="Tahoma" w:hAnsi="Tahoma" w:ascii="Tahoma"/>
      </w:rPr>
      <w:tab/>
    </w:r>
    <w:r>
      <w:rPr>
        <w:rFonts w:cs="Tahoma" w:hAnsi="Tahoma" w:ascii="Tahoma"/>
      </w:rPr>
      <w:tab/>
    </w:r>
    <w:r>
      <w:t>Poslovni broj: 7 St-2111/2018-10</w:t>
    </w:r>
  </w:p>
  <w:p w:rsidRDefault="00546D11" w:rsidP="00546D11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26C0B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1ADD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528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1746"/>
    <w:rsid w:val="002D4076"/>
    <w:rsid w:val="002D50AA"/>
    <w:rsid w:val="002D5E8D"/>
    <w:rsid w:val="002E2327"/>
    <w:rsid w:val="002E32F1"/>
    <w:rsid w:val="002E4945"/>
    <w:rsid w:val="002E67D0"/>
    <w:rsid w:val="002E6B7C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3F8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6306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291B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606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4CFC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42FA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45C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466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2EFB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6B7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lrzxr" w:type="character">
    <w:name w:val="lrzxr"/>
    <w:basedOn w:val="Zadanifontodlomka"/>
    <w:rsid w:val="00586306"/>
  </w:style>
  <w:style w:styleId="Tekstrezerviranogmjesta" w:type="character">
    <w:name w:val="Placeholder Text"/>
    <w:basedOn w:val="Zadanifontodlomka"/>
    <w:uiPriority w:val="99"/>
    <w:semiHidden/>
    <w:rsid w:val="002D17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1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7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7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7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E6B7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lrzxr" w:type="character">
    <w:name w:val="lrzxr"/>
    <w:basedOn w:val="Zadanifontodlomka"/>
    <w:rsid w:val="00586306"/>
  </w:style>
  <w:style w:styleId="Tekstrezerviranogmjesta" w:type="character">
    <w:name w:val="Placeholder Text"/>
    <w:basedOn w:val="Zadanifontodlomka"/>
    <w:uiPriority w:val="99"/>
    <w:semiHidden/>
    <w:rsid w:val="002D17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1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7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7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196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13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899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2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3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088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2111</izvorni_sadrzaj>
    <derivirana_varijabla naziv="DomainObject.Predmet.Broj_1">2111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2018.</izvorni_sadrzaj>
    <derivirana_varijabla naziv="DomainObject.Predmet.DatumOsnivanja_1">17.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St-2111/2018</izvorni_sadrzaj>
    <derivirana_varijabla naziv="DomainObject.Predmet.OznakaBroj_1">St-2111/2018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GLOBAL SHIPBUILDING društvo s ograničenom odgovornošću za proizvodnju, trgovinu i usluge</izvorni_sadrzaj>
    <derivirana_varijabla naziv="DomainObject.Predmet.StrankaFormated_1">  GLOBAL SHIPBUILDING društvo s ograničenom odgovornošću za proizvodnju, trgovinu i usluge</derivirana_varijabla>
  </DomainObject.Predmet.StrankaFormated>
  <DomainObject.Predmet.StrankaFormatedOIB>
    <izvorni_sadrzaj>  GLOBAL SHIPBUILDING društvo s ograničenom odgovornošću za proizvodnju, trgovinu i usluge, OIB 60990481536</izvorni_sadrzaj>
    <derivirana_varijabla naziv="DomainObject.Predmet.StrankaFormatedOIB_1">  GLOBAL SHIPBUILDING društvo s ograničenom odgovornošću za proizvodnju, trgovinu i usluge, OIB 60990481536</derivirana_varijabla>
  </DomainObject.Predmet.StrankaFormatedOIB>
  <DomainObject.Predmet.StrankaFormatedWithAdress>
    <izvorni_sadrzaj> GLOBAL SHIPBUILDING društvo s ograničenom odgovornošću za proizvodnju, trgovinu i usluge, Školska 91, 32274 Štitar</izvorni_sadrzaj>
    <derivirana_varijabla naziv="DomainObject.Predmet.StrankaFormatedWithAdress_1"> GLOBAL SHIPBUILDING društvo s ograničenom odgovornošću za proizvodnju, trgovinu i usluge, Školska 91, 32274 Štitar</derivirana_varijabla>
  </DomainObject.Predmet.StrankaFormatedWithAdress>
  <DomainObject.Predmet.StrankaFormatedWithAdressOIB>
    <izvorni_sadrzaj> GLOBAL SHIPBUILDING društvo s ograničenom odgovornošću za proizvodnju, trgovinu i usluge, OIB 60990481536, Školska 91, 32274 Štitar</izvorni_sadrzaj>
    <derivirana_varijabla naziv="DomainObject.Predmet.StrankaFormatedWithAdressOIB_1"> GLOBAL SHIPBUILDING društvo s ograničenom odgovornošću za proizvodnju, trgovinu i usluge, OIB 60990481536, Školska 91, 32274 Štitar</derivirana_varijabla>
  </DomainObject.Predmet.StrankaFormatedWithAdressOIB>
  <DomainObject.Predmet.StrankaWithAdress>
    <izvorni_sadrzaj>GLOBAL SHIPBUILDING društvo s ograničenom odgovornošću za proizvodnju, trgovinu i usluge Školska 91,32274 Štitar</izvorni_sadrzaj>
    <derivirana_varijabla naziv="DomainObject.Predmet.StrankaWithAdress_1">GLOBAL SHIPBUILDING društvo s ograničenom odgovornošću za proizvodnju, trgovinu i usluge Školska 91,32274 Štitar</derivirana_varijabla>
  </DomainObject.Predmet.StrankaWithAdress>
  <DomainObject.Predmet.StrankaWithAdressOIB>
    <izvorni_sadrzaj>GLOBAL SHIPBUILDING društvo s ograničenom odgovornošću za proizvodnju, trgovinu i usluge, OIB 60990481536, Školska 91,32274 Štitar</izvorni_sadrzaj>
    <derivirana_varijabla naziv="DomainObject.Predmet.StrankaWithAdressOIB_1">GLOBAL SHIPBUILDING društvo s ograničenom odgovornošću za proizvodnju, trgovinu i usluge, OIB 60990481536, Školska 91,32274 Štitar</derivirana_varijabla>
  </DomainObject.Predmet.StrankaWithAdressOIB>
  <DomainObject.Predmet.StrankaNazivFormated>
    <izvorni_sadrzaj>GLOBAL SHIPBUILDING društvo s ograničenom odgovornošću za proizvodnju, trgovinu i usluge</izvorni_sadrzaj>
    <derivirana_varijabla naziv="DomainObject.Predmet.StrankaNazivFormated_1">GLOBAL SHIPBUILDING društvo s ograničenom odgovornošću za proizvodnju, trgovinu i usluge</derivirana_varijabla>
  </DomainObject.Predmet.StrankaNazivFormated>
  <DomainObject.Predmet.StrankaNazivFormatedOIB>
    <izvorni_sadrzaj>GLOBAL SHIPBUILDING društvo s ograničenom odgovornošću za proizvodnju, trgovinu i usluge, OIB 60990481536</izvorni_sadrzaj>
    <derivirana_varijabla naziv="DomainObject.Predmet.StrankaNazivFormatedOIB_1">GLOBAL SHIPBUILDING društvo s ograničenom odgovornošću za proizvodnju, trgovinu i usluge, OIB 60990481536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GLOBAL SHIPBUILDING društvo s ograničenom odgovornošću za proizvodnju, trgovinu i usluge</item>
    </izvorni_sadrzaj>
    <derivirana_varijabla naziv="DomainObject.Predmet.StrankaListFormated_1">
      <item>GLOBAL SHIPBUILDING društvo s ograničenom odgovornošću za proizvodnju, trgovinu i usluge</item>
    </derivirana_varijabla>
  </DomainObject.Predmet.StrankaListFormated>
  <DomainObject.Predmet.StrankaListFormatedOIB>
    <izvorni_sadrzaj>
      <item>GLOBAL SHIPBUILDING društvo s ograničenom odgovornošću za proizvodnju, trgovinu i usluge, OIB 60990481536</item>
    </izvorni_sadrzaj>
    <derivirana_varijabla naziv="DomainObject.Predmet.StrankaListFormatedOIB_1">
      <item>GLOBAL SHIPBUILDING društvo s ograničenom odgovornošću za proizvodnju, trgovinu i usluge, OIB 60990481536</item>
    </derivirana_varijabla>
  </DomainObject.Predmet.StrankaListFormatedOIB>
  <DomainObject.Predmet.StrankaListFormatedWithAdress>
    <izvorni_sadrzaj>
      <item>GLOBAL SHIPBUILDING društvo s ograničenom odgovornošću za proizvodnju, trgovinu i usluge, Školska 91, 32274 Štitar</item>
    </izvorni_sadrzaj>
    <derivirana_varijabla naziv="DomainObject.Predmet.StrankaListFormatedWithAdress_1">
      <item>GLOBAL SHIPBUILDING društvo s ograničenom odgovornošću za proizvodnju, trgovinu i usluge, Školska 91, 32274 Štitar</item>
    </derivirana_varijabla>
  </DomainObject.Predmet.StrankaListFormatedWithAdress>
  <DomainObject.Predmet.StrankaListFormatedWithAdressOIB>
    <izvorni_sadrzaj>
      <item>GLOBAL SHIPBUILDING društvo s ograničenom odgovornošću za proizvodnju, trgovinu i usluge, OIB 60990481536, Školska 91, 32274 Štitar</item>
    </izvorni_sadrzaj>
    <derivirana_varijabla naziv="DomainObject.Predmet.StrankaListFormatedWithAdressOIB_1">
      <item>GLOBAL SHIPBUILDING društvo s ograničenom odgovornošću za proizvodnju, trgovinu i usluge, OIB 60990481536, Školska 91, 32274 Štitar</item>
    </derivirana_varijabla>
  </DomainObject.Predmet.StrankaListFormatedWithAdressOIB>
  <DomainObject.Predmet.StrankaListNazivFormated>
    <izvorni_sadrzaj>
      <item>GLOBAL SHIPBUILDING društvo s ograničenom odgovornošću za proizvodnju, trgovinu i usluge</item>
    </izvorni_sadrzaj>
    <derivirana_varijabla naziv="DomainObject.Predmet.StrankaListNazivFormated_1">
      <item>GLOBAL SHIPBUILDING društvo s ograničenom odgovornošću za proizvodnju, trgovinu i usluge</item>
    </derivirana_varijabla>
  </DomainObject.Predmet.StrankaListNazivFormated>
  <DomainObject.Predmet.StrankaListNazivFormatedOIB>
    <izvorni_sadrzaj>
      <item>GLOBAL SHIPBUILDING društvo s ograničenom odgovornošću za proizvodnju, trgovinu i usluge, OIB 60990481536</item>
    </izvorni_sadrzaj>
    <derivirana_varijabla naziv="DomainObject.Predmet.StrankaListNazivFormatedOIB_1">
      <item>GLOBAL SHIPBUILDING društvo s ograničenom odgovornošću za proizvodnju, trgovinu i usluge, OIB 60990481536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GLOBAL SHIPBUILDING društvo s ograničenom odgovornošću za proizvodnju, trgovinu i usluge</izvorni_sadrzaj>
    <derivirana_varijabla naziv="DomainObject.Predmet.StrankaIDrugi_1">GLOBAL SHIPBUILDING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GLOBAL SHIPBUILDING društvo s ograničenom odgovornošću za proizvodnju, trgovinu i usluge, OIB 60990481536, Školska 91, 32274 Štitar</izvorni_sadrzaj>
    <derivirana_varijabla naziv="DomainObject.Predmet.StrankaIDrugiAdressOIB_1">GLOBAL SHIPBUILDING društvo s ograničenom odgovornošću za proizvodnju, trgovinu i usluge, OIB 60990481536, Školska 91, 32274 Štitar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SHIPBUILDING društvo s ograničenom odgovornošću za proizvodnju, trgovinu i usluge</item>
    </izvorni_sadrzaj>
    <derivirana_varijabla naziv="DomainObject.Predmet.SudioniciListNaziv_1">
      <item>GLOBAL SHIPBUILDING društvo s ograničenom odgovornošću za proizvodnju, trgovinu i usluge</item>
    </derivirana_varijabla>
  </DomainObject.Predmet.SudioniciListNaziv>
  <DomainObject.Predmet.SudioniciListAdressOIB>
    <izvorni_sadrzaj>
      <item>GLOBAL SHIPBUILDING društvo s ograničenom odgovornošću za proizvodnju, trgovinu i usluge, OIB 60990481536, Školska 91,32274 Štitar</item>
    </izvorni_sadrzaj>
    <derivirana_varijabla naziv="DomainObject.Predmet.SudioniciListAdressOIB_1">
      <item>GLOBAL SHIPBUILDING društvo s ograničenom odgovornošću za proizvodnju, trgovinu i usluge, OIB 60990481536, Školska 91,32274 Štitar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60990481536</item>
    </izvorni_sadrzaj>
    <derivirana_varijabla naziv="DomainObject.Predmet.SudioniciListNazivOIB_1">
      <item>, OIB 60990481536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St-2111/2018-3</izvorni_sadrzaj>
    <derivirana_varijabla naziv="DomainObject.PredzadnjaOdlukaIzPredmeta.Oznaka_1">St-2111/2018-3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68DD12-7640-4324-AF7E-47C8DE595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343</properties:Words>
  <properties:Characters>1749</properties:Characters>
  <properties:Lines>126</properties:Lines>
  <properties:Paragraphs>26</properties:Paragraphs>
  <properties:TotalTime>523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2019-01-11T08:26:00Z</cp:lastPrinted>
  <dcterms:modified xmlns:xsi="http://www.w3.org/2001/XMLSchema-instance" xsi:type="dcterms:W3CDTF">2019-01-11T08:26:00Z</dcterms:modified>
  <cp:revision>406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(2111-2018-10_GLOBAL_SHIPBUILDING.docx)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