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16190" w14:paraId="6416190" w:rsidRDefault="0004071C" w:rsidP="0004071C" w:rsidR="0004071C" w:rsidRPr="00A37156">
      <w:pPr>
        <w15:collapsed w:val="false"/>
      </w:pPr>
      <w:bookmarkStart w:name="_GoBack" w:id="0"/>
      <w:bookmarkEnd w:id="0"/>
      <w:r w:rsidRPr="00A37156">
        <w:rPr>
          <w:bCs/>
        </w:rPr>
        <w:t xml:space="preserve">    </w:t>
      </w:r>
      <w:r w:rsidRPr="00A37156">
        <w:rPr>
          <w:sz w:val="22"/>
        </w:rPr>
        <w:t xml:space="preserve">                </w:t>
      </w:r>
      <w:r w:rsidRPr="00A37156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71C" w:rsidP="0004071C" w:rsidR="0004071C" w:rsidRPr="00A37156">
      <w:pPr>
        <w:jc w:val="both"/>
      </w:pPr>
      <w:r w:rsidRPr="00A37156">
        <w:t xml:space="preserve">  REPUBLIKA HRVATSKA</w:t>
      </w:r>
    </w:p>
    <w:p w:rsidRDefault="0004071C" w:rsidP="0004071C" w:rsidR="0004071C" w:rsidRPr="00A37156">
      <w:pPr>
        <w:jc w:val="both"/>
      </w:pPr>
      <w:r w:rsidRPr="00A37156">
        <w:t xml:space="preserve">TRGOVAČKI SUD  U </w:t>
      </w:r>
      <w:proofErr w:type="spellStart"/>
      <w:r w:rsidRPr="00A37156">
        <w:t>PAZINU</w:t>
      </w:r>
      <w:proofErr w:type="spellEnd"/>
    </w:p>
    <w:p w:rsidRDefault="0004071C" w:rsidP="0004071C" w:rsidR="0004071C" w:rsidRPr="00A37156">
      <w:pPr>
        <w:jc w:val="both"/>
      </w:pPr>
      <w:r w:rsidRPr="00A37156">
        <w:t xml:space="preserve">           Pazin, </w:t>
      </w:r>
      <w:proofErr w:type="spellStart"/>
      <w:r w:rsidRPr="00A37156">
        <w:t>Dršćevka</w:t>
      </w:r>
      <w:proofErr w:type="spellEnd"/>
      <w:r w:rsidRPr="00A37156">
        <w:t xml:space="preserve"> 1                                              </w:t>
      </w:r>
    </w:p>
    <w:p w:rsidRDefault="0004071C" w:rsidP="0004071C" w:rsidR="0004071C">
      <w:pPr>
        <w:rPr>
          <w:sz w:val="22"/>
        </w:rPr>
      </w:pPr>
    </w:p>
    <w:p w:rsidRDefault="008E7D51" w:rsidP="0004071C" w:rsidR="008E7D51" w:rsidRPr="00A37156">
      <w:pPr>
        <w:rPr>
          <w:sz w:val="22"/>
        </w:rPr>
      </w:pPr>
    </w:p>
    <w:p w:rsidRDefault="0004071C" w:rsidP="0004071C" w:rsidR="0004071C" w:rsidRPr="00A37156">
      <w:pPr>
        <w:jc w:val="center"/>
      </w:pPr>
      <w:r w:rsidRPr="00A37156">
        <w:t>R E P U B L I K A  H R V A T S K A</w:t>
      </w:r>
    </w:p>
    <w:p w:rsidRDefault="0004071C" w:rsidP="0004071C" w:rsidR="0004071C" w:rsidRPr="00A37156">
      <w:r w:rsidRPr="00A37156">
        <w:t xml:space="preserve">              </w:t>
      </w:r>
      <w:r w:rsidRPr="00A37156">
        <w:tab/>
      </w:r>
      <w:r w:rsidRPr="00A37156">
        <w:tab/>
        <w:t xml:space="preserve"> </w:t>
      </w:r>
      <w:r w:rsidRPr="00A37156">
        <w:tab/>
      </w:r>
      <w:r w:rsidRPr="00A37156">
        <w:tab/>
        <w:t xml:space="preserve">                           </w:t>
      </w:r>
    </w:p>
    <w:p w:rsidRDefault="0004071C" w:rsidP="0004071C" w:rsidR="0004071C" w:rsidRPr="00A37156">
      <w:pPr>
        <w:jc w:val="center"/>
        <w:rPr>
          <w:bCs/>
        </w:rPr>
      </w:pPr>
      <w:r w:rsidRPr="00A37156">
        <w:rPr>
          <w:bCs/>
        </w:rPr>
        <w:t>R J E Š E N J E</w:t>
      </w:r>
    </w:p>
    <w:p w:rsidRDefault="0004071C" w:rsidP="0004071C" w:rsidR="0004071C" w:rsidRPr="00A37156">
      <w:pPr>
        <w:jc w:val="both"/>
      </w:pPr>
    </w:p>
    <w:p w:rsidRDefault="0004071C" w:rsidP="0004071C" w:rsidR="0004071C" w:rsidRPr="00A37156">
      <w:pPr>
        <w:jc w:val="both"/>
      </w:pPr>
      <w:r w:rsidRPr="00A37156">
        <w:tab/>
        <w:t xml:space="preserve">Trgovački sud u Pazinu, po stečajnom sucu Damiru Rabaru, u stečajnom postupku nad dužnikom </w:t>
      </w:r>
      <w:r w:rsidR="00E4667A" w:rsidRPr="00A37156">
        <w:t xml:space="preserve">stečajnim dužnikom </w:t>
      </w:r>
      <w:r w:rsidR="008F1975" w:rsidRPr="00A37156">
        <w:t xml:space="preserve">VILA </w:t>
      </w:r>
      <w:proofErr w:type="spellStart"/>
      <w:r w:rsidR="008F1975" w:rsidRPr="00A37156">
        <w:t>SAVUDRIJA</w:t>
      </w:r>
      <w:proofErr w:type="spellEnd"/>
      <w:r w:rsidR="008F1975" w:rsidRPr="00A37156">
        <w:t xml:space="preserve"> d.o.o. Umag, A. </w:t>
      </w:r>
      <w:proofErr w:type="spellStart"/>
      <w:r w:rsidR="008F1975" w:rsidRPr="00A37156">
        <w:t>Vivode</w:t>
      </w:r>
      <w:proofErr w:type="spellEnd"/>
      <w:r w:rsidR="008F1975" w:rsidRPr="00A37156">
        <w:t xml:space="preserve"> </w:t>
      </w:r>
      <w:proofErr w:type="spellStart"/>
      <w:r w:rsidR="008F1975" w:rsidRPr="00A37156">
        <w:t>22</w:t>
      </w:r>
      <w:proofErr w:type="spellEnd"/>
      <w:r w:rsidR="008F1975" w:rsidRPr="00A37156">
        <w:t xml:space="preserve">, </w:t>
      </w:r>
      <w:proofErr w:type="spellStart"/>
      <w:r w:rsidR="008F1975" w:rsidRPr="00A37156">
        <w:t>OIB</w:t>
      </w:r>
      <w:proofErr w:type="spellEnd"/>
      <w:r w:rsidR="005725AD" w:rsidRPr="00A37156">
        <w:t>:</w:t>
      </w:r>
      <w:r w:rsidR="008F1975" w:rsidRPr="00A37156">
        <w:t xml:space="preserve"> </w:t>
      </w:r>
      <w:proofErr w:type="spellStart"/>
      <w:r w:rsidR="008F1975" w:rsidRPr="00A37156">
        <w:t>38602604042</w:t>
      </w:r>
      <w:proofErr w:type="spellEnd"/>
      <w:r w:rsidR="00E4667A" w:rsidRPr="00A37156">
        <w:t>,</w:t>
      </w:r>
      <w:r w:rsidRPr="00A37156">
        <w:t xml:space="preserve"> </w:t>
      </w:r>
      <w:proofErr w:type="spellStart"/>
      <w:r w:rsidR="00E4667A" w:rsidRPr="00A37156">
        <w:t>2</w:t>
      </w:r>
      <w:r w:rsidR="008F1975" w:rsidRPr="00A37156">
        <w:t>5</w:t>
      </w:r>
      <w:proofErr w:type="spellEnd"/>
      <w:r w:rsidRPr="00A37156">
        <w:t xml:space="preserve">. </w:t>
      </w:r>
      <w:r w:rsidR="008F1975" w:rsidRPr="00A37156">
        <w:t xml:space="preserve">travnja </w:t>
      </w:r>
      <w:proofErr w:type="spellStart"/>
      <w:r w:rsidRPr="00A37156">
        <w:t>2018</w:t>
      </w:r>
      <w:proofErr w:type="spellEnd"/>
      <w:r w:rsidRPr="00A37156">
        <w:t>.,</w:t>
      </w:r>
    </w:p>
    <w:p w:rsidRDefault="0004071C" w:rsidP="0004071C" w:rsidR="0004071C" w:rsidRPr="00A37156">
      <w:pPr>
        <w:jc w:val="both"/>
      </w:pPr>
    </w:p>
    <w:p w:rsidRDefault="0004071C" w:rsidP="0004071C" w:rsidR="0004071C" w:rsidRPr="00A37156">
      <w:pPr>
        <w:jc w:val="center"/>
        <w:rPr>
          <w:bCs/>
        </w:rPr>
      </w:pPr>
      <w:r w:rsidRPr="00A37156">
        <w:rPr>
          <w:bCs/>
        </w:rPr>
        <w:t>r i j e š i o   j e</w:t>
      </w:r>
    </w:p>
    <w:p w:rsidRDefault="0004071C" w:rsidP="0004071C" w:rsidR="0004071C" w:rsidRPr="00A37156">
      <w:pPr>
        <w:jc w:val="both"/>
        <w:rPr>
          <w:bCs/>
        </w:rPr>
      </w:pPr>
    </w:p>
    <w:p w:rsidRDefault="0004071C" w:rsidP="0004071C" w:rsidR="005A76C3" w:rsidRPr="00A37156">
      <w:pPr>
        <w:ind w:firstLine="720"/>
        <w:jc w:val="both"/>
        <w:rPr>
          <w:bCs/>
        </w:rPr>
      </w:pPr>
      <w:r w:rsidRPr="00A37156">
        <w:rPr>
          <w:bCs/>
        </w:rPr>
        <w:t>I. Odobrava se obračun stvarnih troškova stečajno</w:t>
      </w:r>
      <w:r w:rsidR="008F1975" w:rsidRPr="00A37156">
        <w:rPr>
          <w:bCs/>
        </w:rPr>
        <w:t>j</w:t>
      </w:r>
      <w:r w:rsidRPr="00A37156">
        <w:rPr>
          <w:bCs/>
        </w:rPr>
        <w:t xml:space="preserve"> upravitelj</w:t>
      </w:r>
      <w:r w:rsidR="008F1975" w:rsidRPr="00A37156">
        <w:rPr>
          <w:bCs/>
        </w:rPr>
        <w:t xml:space="preserve">ici Ljubici </w:t>
      </w:r>
      <w:proofErr w:type="spellStart"/>
      <w:r w:rsidR="008F1975" w:rsidRPr="00A37156">
        <w:rPr>
          <w:bCs/>
        </w:rPr>
        <w:t>Juranović</w:t>
      </w:r>
      <w:proofErr w:type="spellEnd"/>
      <w:r w:rsidR="008F1975" w:rsidRPr="00A37156">
        <w:rPr>
          <w:bCs/>
        </w:rPr>
        <w:t xml:space="preserve"> </w:t>
      </w:r>
      <w:proofErr w:type="spellStart"/>
      <w:r w:rsidR="008F1975" w:rsidRPr="00A37156">
        <w:rPr>
          <w:bCs/>
        </w:rPr>
        <w:t>Skočić</w:t>
      </w:r>
      <w:proofErr w:type="spellEnd"/>
      <w:r w:rsidR="00E4667A" w:rsidRPr="00A37156">
        <w:rPr>
          <w:bCs/>
        </w:rPr>
        <w:t xml:space="preserve"> </w:t>
      </w:r>
      <w:r w:rsidRPr="00A37156">
        <w:rPr>
          <w:bCs/>
        </w:rPr>
        <w:t xml:space="preserve">iz </w:t>
      </w:r>
      <w:proofErr w:type="spellStart"/>
      <w:r w:rsidR="008F1975" w:rsidRPr="00A37156">
        <w:t>Kastva</w:t>
      </w:r>
      <w:proofErr w:type="spellEnd"/>
      <w:r w:rsidR="008F1975" w:rsidRPr="00A37156">
        <w:t xml:space="preserve">, </w:t>
      </w:r>
      <w:proofErr w:type="spellStart"/>
      <w:r w:rsidR="008F1975" w:rsidRPr="00A37156">
        <w:t>Čikovići</w:t>
      </w:r>
      <w:proofErr w:type="spellEnd"/>
      <w:r w:rsidR="008F1975" w:rsidRPr="00A37156">
        <w:t xml:space="preserve"> </w:t>
      </w:r>
      <w:proofErr w:type="spellStart"/>
      <w:r w:rsidR="008F1975" w:rsidRPr="00A37156">
        <w:t>26</w:t>
      </w:r>
      <w:proofErr w:type="spellEnd"/>
      <w:r w:rsidR="008F1975" w:rsidRPr="00A37156">
        <w:t>/</w:t>
      </w:r>
      <w:proofErr w:type="spellStart"/>
      <w:r w:rsidR="008F1975" w:rsidRPr="00A37156">
        <w:t>11</w:t>
      </w:r>
      <w:proofErr w:type="spellEnd"/>
      <w:r w:rsidRPr="00A37156">
        <w:rPr>
          <w:bCs/>
        </w:rPr>
        <w:t xml:space="preserve">, u ukupnom iznosu od </w:t>
      </w:r>
      <w:proofErr w:type="spellStart"/>
      <w:r w:rsidR="008C3C5C" w:rsidRPr="00A37156">
        <w:rPr>
          <w:bCs/>
        </w:rPr>
        <w:t>2.110</w:t>
      </w:r>
      <w:proofErr w:type="spellEnd"/>
      <w:r w:rsidR="008C3C5C" w:rsidRPr="00A37156">
        <w:rPr>
          <w:bCs/>
        </w:rPr>
        <w:t>,</w:t>
      </w:r>
      <w:proofErr w:type="spellStart"/>
      <w:r w:rsidR="008C3C5C" w:rsidRPr="00A37156">
        <w:rPr>
          <w:bCs/>
        </w:rPr>
        <w:t>00</w:t>
      </w:r>
      <w:proofErr w:type="spellEnd"/>
      <w:r w:rsidR="008F1975" w:rsidRPr="00A37156">
        <w:rPr>
          <w:bCs/>
        </w:rPr>
        <w:t xml:space="preserve"> </w:t>
      </w:r>
      <w:r w:rsidRPr="00A37156">
        <w:rPr>
          <w:bCs/>
        </w:rPr>
        <w:t>kn neto</w:t>
      </w:r>
      <w:r w:rsidR="005A76C3" w:rsidRPr="00A37156">
        <w:rPr>
          <w:bCs/>
        </w:rPr>
        <w:t xml:space="preserve"> i to</w:t>
      </w:r>
      <w:r w:rsidR="00BB45D0" w:rsidRPr="00A37156">
        <w:rPr>
          <w:bCs/>
        </w:rPr>
        <w:t>:</w:t>
      </w:r>
    </w:p>
    <w:p w:rsidRDefault="005A76C3" w:rsidP="0004071C" w:rsidR="005A76C3" w:rsidRPr="00A37156">
      <w:pPr>
        <w:ind w:firstLine="720"/>
        <w:jc w:val="both"/>
        <w:rPr>
          <w:bCs/>
        </w:rPr>
      </w:pPr>
      <w:r w:rsidRPr="00A37156">
        <w:rPr>
          <w:bCs/>
        </w:rPr>
        <w:t>-</w:t>
      </w:r>
      <w:r w:rsidR="0004071C" w:rsidRPr="00A37156">
        <w:rPr>
          <w:bCs/>
        </w:rPr>
        <w:t xml:space="preserve"> sukladno Obračunu od </w:t>
      </w:r>
      <w:proofErr w:type="spellStart"/>
      <w:r w:rsidR="006C6E62" w:rsidRPr="00A37156">
        <w:rPr>
          <w:bCs/>
        </w:rPr>
        <w:t>11</w:t>
      </w:r>
      <w:proofErr w:type="spellEnd"/>
      <w:r w:rsidR="0004071C" w:rsidRPr="00A37156">
        <w:rPr>
          <w:bCs/>
        </w:rPr>
        <w:t xml:space="preserve">. </w:t>
      </w:r>
      <w:r w:rsidR="00E4667A" w:rsidRPr="00A37156">
        <w:rPr>
          <w:bCs/>
        </w:rPr>
        <w:t xml:space="preserve">siječnja </w:t>
      </w:r>
      <w:proofErr w:type="spellStart"/>
      <w:r w:rsidR="0004071C" w:rsidRPr="00A37156">
        <w:rPr>
          <w:bCs/>
        </w:rPr>
        <w:t>201</w:t>
      </w:r>
      <w:r w:rsidR="006C6E62" w:rsidRPr="00A37156">
        <w:rPr>
          <w:bCs/>
        </w:rPr>
        <w:t>7</w:t>
      </w:r>
      <w:proofErr w:type="spellEnd"/>
      <w:r w:rsidR="0004071C" w:rsidRPr="00A37156">
        <w:rPr>
          <w:bCs/>
        </w:rPr>
        <w:t>.</w:t>
      </w:r>
      <w:r w:rsidR="008C3C5C" w:rsidRPr="00A37156">
        <w:rPr>
          <w:bCs/>
        </w:rPr>
        <w:t xml:space="preserve"> i</w:t>
      </w:r>
      <w:r w:rsidR="0004071C" w:rsidRPr="00A37156">
        <w:rPr>
          <w:bCs/>
        </w:rPr>
        <w:t xml:space="preserve"> </w:t>
      </w:r>
    </w:p>
    <w:p w:rsidRDefault="005A76C3" w:rsidP="005A76C3" w:rsidR="005A76C3" w:rsidRPr="00A37156">
      <w:pPr>
        <w:ind w:firstLine="720"/>
        <w:jc w:val="both"/>
        <w:rPr>
          <w:bCs/>
        </w:rPr>
      </w:pPr>
      <w:r w:rsidRPr="00A37156">
        <w:rPr>
          <w:bCs/>
        </w:rPr>
        <w:t>- sukladno Obračun</w:t>
      </w:r>
      <w:r w:rsidR="008C3C5C" w:rsidRPr="00A37156">
        <w:rPr>
          <w:bCs/>
        </w:rPr>
        <w:t xml:space="preserve">ima </w:t>
      </w:r>
      <w:r w:rsidRPr="00A37156">
        <w:rPr>
          <w:bCs/>
        </w:rPr>
        <w:t xml:space="preserve">od </w:t>
      </w:r>
      <w:proofErr w:type="spellStart"/>
      <w:r w:rsidR="006C6E62" w:rsidRPr="00A37156">
        <w:rPr>
          <w:bCs/>
        </w:rPr>
        <w:t>28</w:t>
      </w:r>
      <w:proofErr w:type="spellEnd"/>
      <w:r w:rsidRPr="00A37156">
        <w:rPr>
          <w:bCs/>
        </w:rPr>
        <w:t xml:space="preserve">. </w:t>
      </w:r>
      <w:r w:rsidR="006C6E62" w:rsidRPr="00A37156">
        <w:rPr>
          <w:bCs/>
        </w:rPr>
        <w:t xml:space="preserve">veljače </w:t>
      </w:r>
      <w:proofErr w:type="spellStart"/>
      <w:r w:rsidRPr="00A37156">
        <w:rPr>
          <w:bCs/>
        </w:rPr>
        <w:t>2018</w:t>
      </w:r>
      <w:proofErr w:type="spellEnd"/>
      <w:r w:rsidRPr="00A37156">
        <w:rPr>
          <w:bCs/>
        </w:rPr>
        <w:t xml:space="preserve">., </w:t>
      </w:r>
    </w:p>
    <w:p w:rsidRDefault="0004071C" w:rsidP="0004071C" w:rsidR="0004071C" w:rsidRPr="00A37156">
      <w:pPr>
        <w:ind w:firstLine="720"/>
        <w:jc w:val="both"/>
      </w:pPr>
      <w:r w:rsidRPr="00A37156">
        <w:t xml:space="preserve">nastalih u obavljanju dužnosti stečajnog upravitelja nad dužnikom </w:t>
      </w:r>
      <w:r w:rsidR="008F1975" w:rsidRPr="00A37156">
        <w:t xml:space="preserve">VILA </w:t>
      </w:r>
      <w:proofErr w:type="spellStart"/>
      <w:r w:rsidR="008F1975" w:rsidRPr="00A37156">
        <w:t>SAVUDRIJA</w:t>
      </w:r>
      <w:proofErr w:type="spellEnd"/>
      <w:r w:rsidR="008F1975" w:rsidRPr="00A37156">
        <w:t xml:space="preserve"> d.o.o. Umag, A. </w:t>
      </w:r>
      <w:proofErr w:type="spellStart"/>
      <w:r w:rsidR="008F1975" w:rsidRPr="00A37156">
        <w:t>Vivode</w:t>
      </w:r>
      <w:proofErr w:type="spellEnd"/>
      <w:r w:rsidR="008F1975" w:rsidRPr="00A37156">
        <w:t xml:space="preserve"> </w:t>
      </w:r>
      <w:proofErr w:type="spellStart"/>
      <w:r w:rsidR="008F1975" w:rsidRPr="00A37156">
        <w:t>22</w:t>
      </w:r>
      <w:proofErr w:type="spellEnd"/>
      <w:r w:rsidR="008F1975" w:rsidRPr="00A37156">
        <w:t xml:space="preserve">, </w:t>
      </w:r>
      <w:proofErr w:type="spellStart"/>
      <w:r w:rsidR="008F1975" w:rsidRPr="00A37156">
        <w:t>OIB</w:t>
      </w:r>
      <w:proofErr w:type="spellEnd"/>
      <w:r w:rsidR="008F1975" w:rsidRPr="00A37156">
        <w:t xml:space="preserve"> </w:t>
      </w:r>
      <w:proofErr w:type="spellStart"/>
      <w:r w:rsidR="008F1975" w:rsidRPr="00A37156">
        <w:t>38602604042</w:t>
      </w:r>
      <w:proofErr w:type="spellEnd"/>
      <w:r w:rsidRPr="00A37156">
        <w:t>.</w:t>
      </w:r>
    </w:p>
    <w:p w:rsidRDefault="0004071C" w:rsidP="0004071C" w:rsidR="0004071C">
      <w:pPr>
        <w:jc w:val="both"/>
      </w:pPr>
      <w:r w:rsidRPr="00A37156">
        <w:tab/>
      </w:r>
    </w:p>
    <w:p w:rsidRDefault="008E7D51" w:rsidP="0004071C" w:rsidR="008E7D51" w:rsidRPr="00A37156">
      <w:pPr>
        <w:jc w:val="both"/>
      </w:pPr>
    </w:p>
    <w:p w:rsidRDefault="0004071C" w:rsidP="0004071C" w:rsidR="0004071C" w:rsidRPr="00A37156">
      <w:pPr>
        <w:jc w:val="center"/>
      </w:pPr>
      <w:r w:rsidRPr="00A37156">
        <w:t>Obrazloženje</w:t>
      </w:r>
    </w:p>
    <w:p w:rsidRDefault="0004071C" w:rsidP="0004071C" w:rsidR="0004071C" w:rsidRPr="00A37156">
      <w:pPr>
        <w:jc w:val="both"/>
      </w:pPr>
    </w:p>
    <w:p w:rsidRDefault="0004071C" w:rsidP="0004071C" w:rsidR="0004071C" w:rsidRPr="00A37156">
      <w:pPr>
        <w:jc w:val="both"/>
      </w:pPr>
      <w:r w:rsidRPr="00A37156">
        <w:tab/>
        <w:t>S</w:t>
      </w:r>
      <w:r w:rsidRPr="00A37156">
        <w:rPr>
          <w:bCs/>
        </w:rPr>
        <w:t>tečajn</w:t>
      </w:r>
      <w:r w:rsidR="00BB45D0" w:rsidRPr="00A37156">
        <w:rPr>
          <w:bCs/>
        </w:rPr>
        <w:t>a</w:t>
      </w:r>
      <w:r w:rsidRPr="00A37156">
        <w:rPr>
          <w:bCs/>
        </w:rPr>
        <w:t xml:space="preserve"> </w:t>
      </w:r>
      <w:r w:rsidR="00BB45D0" w:rsidRPr="00A37156">
        <w:rPr>
          <w:bCs/>
        </w:rPr>
        <w:t>upraviteljica Ljubic</w:t>
      </w:r>
      <w:r w:rsidR="008E7D51">
        <w:rPr>
          <w:bCs/>
        </w:rPr>
        <w:t>a</w:t>
      </w:r>
      <w:r w:rsidR="00BB45D0" w:rsidRPr="00A37156">
        <w:rPr>
          <w:bCs/>
        </w:rPr>
        <w:t xml:space="preserve"> </w:t>
      </w:r>
      <w:proofErr w:type="spellStart"/>
      <w:r w:rsidR="00BB45D0" w:rsidRPr="00A37156">
        <w:rPr>
          <w:bCs/>
        </w:rPr>
        <w:t>Juranović</w:t>
      </w:r>
      <w:proofErr w:type="spellEnd"/>
      <w:r w:rsidR="00BB45D0" w:rsidRPr="00A37156">
        <w:rPr>
          <w:bCs/>
        </w:rPr>
        <w:t xml:space="preserve"> </w:t>
      </w:r>
      <w:proofErr w:type="spellStart"/>
      <w:r w:rsidR="00BB45D0" w:rsidRPr="00A37156">
        <w:rPr>
          <w:bCs/>
        </w:rPr>
        <w:t>Skočić</w:t>
      </w:r>
      <w:proofErr w:type="spellEnd"/>
      <w:r w:rsidR="00BB45D0" w:rsidRPr="00A37156">
        <w:rPr>
          <w:bCs/>
        </w:rPr>
        <w:t xml:space="preserve"> iz </w:t>
      </w:r>
      <w:proofErr w:type="spellStart"/>
      <w:r w:rsidR="00BB45D0" w:rsidRPr="00A37156">
        <w:t>Kastva</w:t>
      </w:r>
      <w:proofErr w:type="spellEnd"/>
      <w:r w:rsidR="00BB45D0" w:rsidRPr="00A37156">
        <w:t xml:space="preserve">, </w:t>
      </w:r>
      <w:proofErr w:type="spellStart"/>
      <w:r w:rsidR="00BB45D0" w:rsidRPr="00A37156">
        <w:t>Čikovići</w:t>
      </w:r>
      <w:proofErr w:type="spellEnd"/>
      <w:r w:rsidR="00BB45D0" w:rsidRPr="00A37156">
        <w:t xml:space="preserve"> </w:t>
      </w:r>
      <w:proofErr w:type="spellStart"/>
      <w:r w:rsidR="00BB45D0" w:rsidRPr="00A37156">
        <w:t>26</w:t>
      </w:r>
      <w:proofErr w:type="spellEnd"/>
      <w:r w:rsidR="00BB45D0" w:rsidRPr="00A37156">
        <w:t>/</w:t>
      </w:r>
      <w:proofErr w:type="spellStart"/>
      <w:r w:rsidR="00BB45D0" w:rsidRPr="00A37156">
        <w:t>11</w:t>
      </w:r>
      <w:proofErr w:type="spellEnd"/>
      <w:r w:rsidRPr="00A37156">
        <w:t xml:space="preserve"> dostavil</w:t>
      </w:r>
      <w:r w:rsidR="006E3DCF" w:rsidRPr="00A37156">
        <w:t xml:space="preserve">a je obračun stvarnih troškova nastalih u </w:t>
      </w:r>
      <w:r w:rsidR="00BB45D0" w:rsidRPr="00A37156">
        <w:t xml:space="preserve">razdoblju od </w:t>
      </w:r>
      <w:proofErr w:type="spellStart"/>
      <w:r w:rsidR="00BB45D0" w:rsidRPr="00A37156">
        <w:t>27</w:t>
      </w:r>
      <w:proofErr w:type="spellEnd"/>
      <w:r w:rsidR="00BB45D0" w:rsidRPr="00A37156">
        <w:t xml:space="preserve">. prosinca </w:t>
      </w:r>
      <w:proofErr w:type="spellStart"/>
      <w:r w:rsidR="00BB45D0" w:rsidRPr="00A37156">
        <w:t>2016</w:t>
      </w:r>
      <w:proofErr w:type="spellEnd"/>
      <w:r w:rsidR="00BB45D0" w:rsidRPr="00A37156">
        <w:t xml:space="preserve">. do </w:t>
      </w:r>
      <w:proofErr w:type="spellStart"/>
      <w:r w:rsidR="00065B5B" w:rsidRPr="00A37156">
        <w:t>28</w:t>
      </w:r>
      <w:proofErr w:type="spellEnd"/>
      <w:r w:rsidR="00065B5B" w:rsidRPr="00A37156">
        <w:t xml:space="preserve">. veljače </w:t>
      </w:r>
      <w:proofErr w:type="spellStart"/>
      <w:r w:rsidR="006E3DCF" w:rsidRPr="00A37156">
        <w:t>201</w:t>
      </w:r>
      <w:r w:rsidR="00065B5B" w:rsidRPr="00A37156">
        <w:t>8</w:t>
      </w:r>
      <w:proofErr w:type="spellEnd"/>
      <w:r w:rsidR="006E3DCF" w:rsidRPr="00A37156">
        <w:t>. godin</w:t>
      </w:r>
      <w:r w:rsidR="00065B5B" w:rsidRPr="00A37156">
        <w:t>e</w:t>
      </w:r>
      <w:r w:rsidRPr="00A37156">
        <w:rPr>
          <w:bCs/>
        </w:rPr>
        <w:t xml:space="preserve"> u </w:t>
      </w:r>
      <w:r w:rsidR="00CE0F2C" w:rsidRPr="00A37156">
        <w:rPr>
          <w:bCs/>
        </w:rPr>
        <w:t xml:space="preserve">ukupnom </w:t>
      </w:r>
      <w:r w:rsidRPr="00A37156">
        <w:rPr>
          <w:bCs/>
        </w:rPr>
        <w:t xml:space="preserve">iznosu od </w:t>
      </w:r>
      <w:proofErr w:type="spellStart"/>
      <w:r w:rsidR="00A37156" w:rsidRPr="00A37156">
        <w:rPr>
          <w:bCs/>
        </w:rPr>
        <w:t>2.110</w:t>
      </w:r>
      <w:proofErr w:type="spellEnd"/>
      <w:r w:rsidR="00A37156" w:rsidRPr="00A37156">
        <w:rPr>
          <w:bCs/>
        </w:rPr>
        <w:t>,</w:t>
      </w:r>
      <w:proofErr w:type="spellStart"/>
      <w:r w:rsidR="00A37156" w:rsidRPr="00A37156">
        <w:rPr>
          <w:bCs/>
        </w:rPr>
        <w:t>00</w:t>
      </w:r>
      <w:proofErr w:type="spellEnd"/>
      <w:r w:rsidR="00A37156" w:rsidRPr="00A37156">
        <w:rPr>
          <w:bCs/>
        </w:rPr>
        <w:t xml:space="preserve"> </w:t>
      </w:r>
      <w:r w:rsidRPr="00A37156">
        <w:rPr>
          <w:bCs/>
        </w:rPr>
        <w:t xml:space="preserve">kn, </w:t>
      </w:r>
      <w:r w:rsidRPr="00A37156">
        <w:t xml:space="preserve">nastalih u obavljanju dužnosti stečajnog upravitelja. Iz obračuna proizlazi da je riječ o troškovima </w:t>
      </w:r>
      <w:r w:rsidR="00CE0F2C" w:rsidRPr="00A37156">
        <w:t>korištenja osobnog autom</w:t>
      </w:r>
      <w:r w:rsidR="00AD1BE2" w:rsidRPr="00A37156">
        <w:t>obila u iznosu</w:t>
      </w:r>
      <w:r w:rsidR="00CE0F2C" w:rsidRPr="00A37156">
        <w:t xml:space="preserve">, </w:t>
      </w:r>
      <w:r w:rsidR="00065B5B" w:rsidRPr="00A37156">
        <w:t>tunelarine i cestarine</w:t>
      </w:r>
      <w:r w:rsidRPr="00A37156">
        <w:t>. Obračunu su priloženi obračuni troškova putovanja.</w:t>
      </w:r>
    </w:p>
    <w:p w:rsidRDefault="0004071C" w:rsidP="0004071C" w:rsidR="0004071C" w:rsidRPr="00A37156">
      <w:pPr>
        <w:jc w:val="both"/>
      </w:pPr>
    </w:p>
    <w:p w:rsidRDefault="0004071C" w:rsidP="0004071C" w:rsidR="0004071C" w:rsidRPr="00A37156">
      <w:pPr>
        <w:jc w:val="both"/>
      </w:pPr>
      <w:r w:rsidRPr="00A37156">
        <w:tab/>
        <w:t xml:space="preserve">Na temelju navedenih pisanih, obrazloženih i dokumentiranih obračuna stečajnog upravitelja a sukladno odredbi čl. </w:t>
      </w:r>
      <w:proofErr w:type="spellStart"/>
      <w:r w:rsidRPr="00A37156">
        <w:t>94</w:t>
      </w:r>
      <w:proofErr w:type="spellEnd"/>
      <w:r w:rsidRPr="00A37156">
        <w:t xml:space="preserve">. st. 1. i st. 3. Stečajnog zakona donesena je odluka kao u izreci. </w:t>
      </w:r>
    </w:p>
    <w:p w:rsidRDefault="0004071C" w:rsidP="0004071C" w:rsidR="0004071C" w:rsidRPr="00A37156">
      <w:pPr>
        <w:jc w:val="both"/>
      </w:pPr>
    </w:p>
    <w:p w:rsidRDefault="0004071C" w:rsidP="0004071C" w:rsidR="0004071C" w:rsidRPr="00A37156">
      <w:pPr>
        <w:jc w:val="center"/>
      </w:pPr>
      <w:r w:rsidRPr="00A37156">
        <w:t xml:space="preserve">U </w:t>
      </w:r>
      <w:r w:rsidR="00685893" w:rsidRPr="00A37156">
        <w:t xml:space="preserve">Pazinu, dana </w:t>
      </w:r>
      <w:proofErr w:type="spellStart"/>
      <w:r w:rsidR="00685893" w:rsidRPr="00A37156">
        <w:t>2</w:t>
      </w:r>
      <w:r w:rsidR="008C3C5C" w:rsidRPr="00A37156">
        <w:t>5</w:t>
      </w:r>
      <w:proofErr w:type="spellEnd"/>
      <w:r w:rsidR="00232F0C" w:rsidRPr="00A37156">
        <w:t xml:space="preserve">. </w:t>
      </w:r>
      <w:r w:rsidR="008C3C5C" w:rsidRPr="00A37156">
        <w:t xml:space="preserve">travnja </w:t>
      </w:r>
      <w:proofErr w:type="spellStart"/>
      <w:r w:rsidR="00232F0C" w:rsidRPr="00A37156">
        <w:t>2018</w:t>
      </w:r>
      <w:proofErr w:type="spellEnd"/>
      <w:r w:rsidR="00232F0C" w:rsidRPr="00A37156">
        <w:t>.</w:t>
      </w:r>
    </w:p>
    <w:p w:rsidRDefault="0004071C" w:rsidP="0004071C" w:rsidR="0004071C">
      <w:pPr>
        <w:jc w:val="center"/>
      </w:pPr>
    </w:p>
    <w:p w:rsidRDefault="008E7D51" w:rsidP="0004071C" w:rsidR="008E7D51" w:rsidRPr="00A37156">
      <w:pPr>
        <w:jc w:val="center"/>
      </w:pPr>
    </w:p>
    <w:p w:rsidRDefault="0004071C" w:rsidP="0004071C" w:rsidR="0004071C" w:rsidRPr="00A37156">
      <w:pPr>
        <w:jc w:val="both"/>
      </w:pPr>
      <w:r w:rsidRPr="00A37156">
        <w:tab/>
      </w:r>
      <w:r w:rsidRPr="00A37156">
        <w:tab/>
      </w:r>
      <w:r w:rsidRPr="00A37156">
        <w:tab/>
      </w:r>
      <w:r w:rsidRPr="00A37156">
        <w:tab/>
      </w:r>
      <w:r w:rsidRPr="00A37156">
        <w:tab/>
      </w:r>
      <w:r w:rsidRPr="00A37156">
        <w:tab/>
      </w:r>
      <w:r w:rsidRPr="00A37156">
        <w:tab/>
      </w:r>
      <w:r w:rsidRPr="00A37156">
        <w:tab/>
      </w:r>
      <w:r w:rsidRPr="00A37156">
        <w:tab/>
        <w:t xml:space="preserve">      Stečajni sudac                 </w:t>
      </w:r>
    </w:p>
    <w:p w:rsidRDefault="0004071C" w:rsidP="0004071C" w:rsidR="0004071C" w:rsidRPr="00A37156">
      <w:pPr>
        <w:ind w:left="2160"/>
        <w:jc w:val="both"/>
      </w:pPr>
      <w:r w:rsidRPr="00A37156">
        <w:t xml:space="preserve">                               </w:t>
      </w:r>
      <w:r w:rsidRPr="00A37156">
        <w:tab/>
      </w:r>
      <w:r w:rsidRPr="00A37156">
        <w:tab/>
        <w:t xml:space="preserve">              </w:t>
      </w:r>
      <w:r w:rsidRPr="00A37156">
        <w:tab/>
        <w:t xml:space="preserve">    Damir Rabar</w:t>
      </w:r>
      <w:r w:rsidR="003B7EC4">
        <w:t>, v.r.</w:t>
      </w:r>
      <w:r w:rsidRPr="00A37156">
        <w:t xml:space="preserve"> </w:t>
      </w:r>
    </w:p>
    <w:p w:rsidRDefault="0004071C" w:rsidP="0004071C" w:rsidR="0004071C" w:rsidRPr="00A37156"/>
    <w:p w:rsidRDefault="0004071C" w:rsidP="0004071C" w:rsidR="0004071C"/>
    <w:p w:rsidRDefault="008E7D51" w:rsidP="0004071C" w:rsidR="008E7D51" w:rsidRPr="00A37156"/>
    <w:p w:rsidRDefault="0004071C" w:rsidP="0004071C" w:rsidR="0004071C" w:rsidRPr="00A37156">
      <w:r w:rsidRPr="00A37156">
        <w:lastRenderedPageBreak/>
        <w:t>UPUTA O PRAVNOM LIJEKU:</w:t>
      </w:r>
    </w:p>
    <w:p w:rsidRDefault="0004071C" w:rsidP="0004071C" w:rsidR="0004071C" w:rsidRPr="00A37156">
      <w:pPr>
        <w:ind w:firstLine="708"/>
        <w:jc w:val="both"/>
      </w:pPr>
      <w:r w:rsidRPr="00A37156">
        <w:t>Protiv  ovog  rješenja žalbu mogu podnijeti stečajni upravitelj, dužnik pojedinac i svaki stečajni vjerovnik, u roku od 8 dana od  dana primitka istog. Žalba  se podnosi putem ovog  suda u tri istovjetna primjerka, a o žalbi odlučuje Visoki trgovački sud  Republike  Hrvatske.</w:t>
      </w:r>
    </w:p>
    <w:p w:rsidRDefault="0004071C" w:rsidP="0004071C" w:rsidR="0004071C" w:rsidRPr="00A37156"/>
    <w:p w:rsidRDefault="0004071C" w:rsidP="0004071C" w:rsidR="0004071C" w:rsidRPr="00A37156">
      <w:r w:rsidRPr="00A37156">
        <w:t>DNA:</w:t>
      </w:r>
    </w:p>
    <w:p w:rsidRDefault="0004071C" w:rsidP="0004071C" w:rsidR="0004071C" w:rsidRPr="00A37156">
      <w:r w:rsidRPr="00A37156">
        <w:t xml:space="preserve">- </w:t>
      </w:r>
      <w:r w:rsidR="00F7788C">
        <w:t>Stečajna upraviteljica Ljubica</w:t>
      </w:r>
      <w:r w:rsidR="008C3C5C" w:rsidRPr="00A37156">
        <w:t xml:space="preserve"> </w:t>
      </w:r>
      <w:proofErr w:type="spellStart"/>
      <w:r w:rsidR="008C3C5C" w:rsidRPr="00A37156">
        <w:t>Juranović</w:t>
      </w:r>
      <w:proofErr w:type="spellEnd"/>
      <w:r w:rsidR="008C3C5C" w:rsidRPr="00A37156">
        <w:t xml:space="preserve"> </w:t>
      </w:r>
      <w:proofErr w:type="spellStart"/>
      <w:r w:rsidR="008C3C5C" w:rsidRPr="00A37156">
        <w:t>Skočić</w:t>
      </w:r>
      <w:proofErr w:type="spellEnd"/>
      <w:r w:rsidR="00FF20D5">
        <w:t>,</w:t>
      </w:r>
      <w:r w:rsidR="008C3C5C" w:rsidRPr="00A37156">
        <w:t xml:space="preserve"> Kasta</w:t>
      </w:r>
      <w:r w:rsidR="00FF20D5">
        <w:t>v</w:t>
      </w:r>
      <w:r w:rsidR="008C3C5C" w:rsidRPr="00A37156">
        <w:t xml:space="preserve">, </w:t>
      </w:r>
      <w:proofErr w:type="spellStart"/>
      <w:r w:rsidR="008C3C5C" w:rsidRPr="00A37156">
        <w:t>Čikovići</w:t>
      </w:r>
      <w:proofErr w:type="spellEnd"/>
      <w:r w:rsidR="008C3C5C" w:rsidRPr="00A37156">
        <w:t xml:space="preserve"> </w:t>
      </w:r>
      <w:proofErr w:type="spellStart"/>
      <w:r w:rsidR="008C3C5C" w:rsidRPr="00A37156">
        <w:t>26</w:t>
      </w:r>
      <w:proofErr w:type="spellEnd"/>
      <w:r w:rsidR="008C3C5C" w:rsidRPr="00A37156">
        <w:t>/</w:t>
      </w:r>
      <w:proofErr w:type="spellStart"/>
      <w:r w:rsidR="008C3C5C" w:rsidRPr="00A37156">
        <w:t>11</w:t>
      </w:r>
      <w:proofErr w:type="spellEnd"/>
    </w:p>
    <w:p w:rsidRDefault="0004071C" w:rsidP="0004071C" w:rsidR="0004071C" w:rsidRPr="00A37156">
      <w:r w:rsidRPr="00A37156">
        <w:t>- e-Oglasna ploča 8 dana</w:t>
      </w:r>
    </w:p>
    <w:p w:rsidRDefault="00EB7624" w:rsidR="00EB7624" w:rsidRPr="00A37156"/>
    <w:sectPr w:rsidSect="008E7D51" w:rsidR="00EB7624" w:rsidRPr="00A37156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12A4" w:rsidR="003C12A4">
      <w:r>
        <w:separator/>
      </w:r>
    </w:p>
  </w:endnote>
  <w:endnote w:id="0" w:type="continuationSeparator">
    <w:p w:rsidRDefault="003C12A4" w:rsidR="003C12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12A4" w:rsidR="003C12A4">
      <w:r>
        <w:separator/>
      </w:r>
    </w:p>
  </w:footnote>
  <w:footnote w:id="0" w:type="continuationSeparator">
    <w:p w:rsidRDefault="003C12A4" w:rsidR="003C12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9B" w:rsidP="00B25A6D" w:rsidR="00C219D0" w:rsidRPr="00CB2EAA"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Pr="00CB2EAA">
      <w:t xml:space="preserve">      </w:t>
    </w:r>
    <w:r w:rsidR="008E7D51">
      <w:tab/>
    </w:r>
    <w:r w:rsidRPr="00CB2EAA">
      <w:t>1 St-</w:t>
    </w:r>
    <w:proofErr w:type="spellStart"/>
    <w:r w:rsidR="008E7D51">
      <w:t>827</w:t>
    </w:r>
    <w:proofErr w:type="spellEnd"/>
    <w:r>
      <w:t>/</w:t>
    </w:r>
    <w:proofErr w:type="spellStart"/>
    <w:r w:rsidR="008E7D51">
      <w:t>20</w:t>
    </w:r>
    <w:r>
      <w:t>16</w:t>
    </w:r>
    <w:proofErr w:type="spellEnd"/>
    <w:r>
      <w:t>-</w:t>
    </w:r>
    <w:proofErr w:type="spellStart"/>
    <w:r w:rsidR="008E7D51">
      <w:t>72</w:t>
    </w:r>
    <w:proofErr w:type="spellEnd"/>
  </w:p>
  <w:p w:rsidRDefault="0060299B" w:rsidP="00FC7105" w:rsidR="00C219D0" w:rsidRPr="002B62D8">
    <w:pPr>
      <w:rPr>
        <w:b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</w:t>
    </w:r>
  </w:p>
  <w:p w:rsidRDefault="0060299B" w:rsidP="00C219D0" w:rsidR="00C219D0">
    <w:pPr>
      <w:pStyle w:val="Zaglavlje"/>
      <w:tabs>
        <w:tab w:pos="5825" w:val="left"/>
      </w:tabs>
      <w:ind w:firstLine="4536"/>
      <w:jc w:val="center"/>
    </w:pPr>
    <w:r>
      <w:tab/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9B" w:rsidR="00C219D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Default="007E4385" w:rsidR="00C219D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071C"/>
    <w:rsid w:val="0001237C"/>
    <w:rsid w:val="0004071C"/>
    <w:rsid w:val="00065B5B"/>
    <w:rsid w:val="00232F0C"/>
    <w:rsid w:val="003B7EC4"/>
    <w:rsid w:val="003C12A4"/>
    <w:rsid w:val="005725AD"/>
    <w:rsid w:val="005A1B55"/>
    <w:rsid w:val="005A76C3"/>
    <w:rsid w:val="0060299B"/>
    <w:rsid w:val="006825F6"/>
    <w:rsid w:val="00685893"/>
    <w:rsid w:val="006C6E62"/>
    <w:rsid w:val="006D16A0"/>
    <w:rsid w:val="006E3DCF"/>
    <w:rsid w:val="00706D8D"/>
    <w:rsid w:val="00732A92"/>
    <w:rsid w:val="0075194C"/>
    <w:rsid w:val="00763222"/>
    <w:rsid w:val="007E4385"/>
    <w:rsid w:val="007E77B5"/>
    <w:rsid w:val="008C3C5C"/>
    <w:rsid w:val="008E7D51"/>
    <w:rsid w:val="008F1975"/>
    <w:rsid w:val="00912F99"/>
    <w:rsid w:val="009451FC"/>
    <w:rsid w:val="009D19DF"/>
    <w:rsid w:val="00A37156"/>
    <w:rsid w:val="00AD1BE2"/>
    <w:rsid w:val="00B8258D"/>
    <w:rsid w:val="00BB45D0"/>
    <w:rsid w:val="00C21C59"/>
    <w:rsid w:val="00C62411"/>
    <w:rsid w:val="00C6268E"/>
    <w:rsid w:val="00CE0F2C"/>
    <w:rsid w:val="00E4667A"/>
    <w:rsid w:val="00EB7624"/>
    <w:rsid w:val="00F7788C"/>
    <w:rsid w:val="00F9284B"/>
    <w:rsid w:val="00FF2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0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04071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4071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07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071C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E7D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E7D5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43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438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4385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438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438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0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04071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4071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07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071C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E7D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E7D5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43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438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4385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438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438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St-827/2016</izvorni_sadrzaj>
    <derivirana_varijabla naziv="DomainObject.Predmet.OznakaBroj_1">St-827/2016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plavi registrator (ref. 1)</izvorni_sadrzaj>
    <derivirana_varijabla naziv="DomainObject.Predmet.PrimjedbaSuca_1">spisu prileži plavi registrator (ref. 1)</derivirana_varijabla>
  </DomainObject.Predmet.PrimjedbaSuca>
  <DomainObject.Predmet.ProtustrankaFormated>
    <izvorni_sadrzaj>  VILA SAVUDRIJA d.o.o. UMAG</izvorni_sadrzaj>
    <derivirana_varijabla naziv="DomainObject.Predmet.ProtustrankaFormated_1">  VILA SAVUDRIJA d.o.o. UMAG</derivirana_varijabla>
  </DomainObject.Predmet.ProtustrankaFormated>
  <DomainObject.Predmet.ProtustrankaFormatedOIB>
    <izvorni_sadrzaj>  VILA SAVUDRIJA d.o.o. UMAG, OIB 38602604042</izvorni_sadrzaj>
    <derivirana_varijabla naziv="DomainObject.Predmet.ProtustrankaFormatedOIB_1">  VILA SAVUDRIJA d.o.o. UMAG, OIB 38602604042</derivirana_varijabla>
  </DomainObject.Predmet.ProtustrankaFormatedOIB>
  <DomainObject.Predmet.ProtustrankaFormatedWithAdress>
    <izvorni_sadrzaj> VILA SAVUDRIJA d.o.o. UMAG, A. Vivode 22, 52470 Umag</izvorni_sadrzaj>
    <derivirana_varijabla naziv="DomainObject.Predmet.ProtustrankaFormatedWithAdress_1"> VILA SAVUDRIJA d.o.o. UMAG, A. Vivode 22, 52470 Umag</derivirana_varijabla>
  </DomainObject.Predmet.ProtustrankaFormatedWithAdress>
  <DomainObject.Predmet.ProtustrankaFormatedWithAdressOIB>
    <izvorni_sadrzaj> VILA SAVUDRIJA d.o.o. UMAG, OIB 38602604042, A. Vivode 22, 52470 Umag</izvorni_sadrzaj>
    <derivirana_varijabla naziv="DomainObject.Predmet.ProtustrankaFormatedWithAdressOIB_1"> VILA SAVUDRIJA d.o.o. UMAG, OIB 38602604042, A. Vivode 22, 52470 Umag</derivirana_varijabla>
  </DomainObject.Predmet.ProtustrankaFormatedWithAdressOIB>
  <DomainObject.Predmet.ProtustrankaWithAdress>
    <izvorni_sadrzaj>VILA SAVUDRIJA d.o.o. UMAG A. Vivode 22, 52470 Umag</izvorni_sadrzaj>
    <derivirana_varijabla naziv="DomainObject.Predmet.ProtustrankaWithAdress_1">VILA SAVUDRIJA d.o.o. UMAG A. Vivode 22, 52470 Umag</derivirana_varijabla>
  </DomainObject.Predmet.ProtustrankaWithAdress>
  <DomainObject.Predmet.ProtustrankaWithAdressOIB>
    <izvorni_sadrzaj>VILA SAVUDRIJA d.o.o. UMAG, OIB 38602604042, A. Vivode 22, 52470 Umag</izvorni_sadrzaj>
    <derivirana_varijabla naziv="DomainObject.Predmet.ProtustrankaWithAdressOIB_1">VILA SAVUDRIJA d.o.o. UMAG, OIB 38602604042, A. Vivode 22, 52470 Umag</derivirana_varijabla>
  </DomainObject.Predmet.ProtustrankaWithAdressOIB>
  <DomainObject.Predmet.ProtustrankaNazivFormated>
    <izvorni_sadrzaj>VILA SAVUDRIJA d.o.o. UMAG</izvorni_sadrzaj>
    <derivirana_varijabla naziv="DomainObject.Predmet.ProtustrankaNazivFormated_1">VILA SAVUDRIJA d.o.o. UMAG</derivirana_varijabla>
  </DomainObject.Predmet.ProtustrankaNazivFormated>
  <DomainObject.Predmet.ProtustrankaNazivFormatedOIB>
    <izvorni_sadrzaj>VILA SAVUDRIJA d.o.o. UMAG, OIB 38602604042</izvorni_sadrzaj>
    <derivirana_varijabla naziv="DomainObject.Predmet.ProtustrankaNazivFormatedOIB_1">VILA SAVUDRIJA d.o.o. UMAG, OIB 38602604042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PULA; GRAD UMAG - UMAGO, Umag; SGP GRADITELJ d.d. KAMNIK, Republika Slovenija zastupanog po punomoćniku Odvj. društvo  Trgovec &amp; Valenčak j.t.d.</izvorni_sadrzaj>
    <derivirana_varijabla naziv="DomainObject.Predmet.StrankaFormated_1">  REPUBLIKA HRVATSKA, Ministarstvo financija, Porezna uprava, Područni ured Istra, Primorje, Gorski Kotar  i Lika zastupanog po punomoćniku ŽDO PULA; GRAD UMAG - UMAGO, Umag; SGP GRADITELJ d.d. KAMNIK, Republika Slovenija zastupanog po punomoćniku Odvj. društvo  Trgovec &amp; Valenčak j.t.d.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PULA; GRAD UMAG - UMAGO, Umag, OIB 84097228497; SGP GRADITELJ d.d. KAMNIK, Republika Slovenija, OIB 51700892471 zastupanog po punomoćniku Odvj. društvo  Trgovec &amp; Valenčak j.t.d.</izvorni_sadrzaj>
    <derivirana_varijabla naziv="DomainObject.Predmet.StrankaFormatedOIB_1">  REPUBLIKA HRVATSKA, Ministarstvo financija, Porezna uprava, Područni ured Istra, Primorje, Gorski Kotar  i Lika, OIB 52634238587 zastupanog po punomoćniku ŽDO PULA; GRAD UMAG - UMAGO, Umag, OIB 84097228497; SGP GRADITELJ d.d. KAMNIK, Republika Slovenija, OIB 51700892471 zastupanog po punomoćniku Odvj. društvo  Trgovec &amp; Valenčak j.t.d.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PULA; GRAD UMAG - UMAGO, Umag, G. Garibaldi 6, 52470 Umag; SGP GRADITELJ d.d. KAMNIK, Republika Slovenija, Maistrova ulica 7, 1241 KAMNIK zastupanog po punomoćniku Odvj. društvo  Trgovec &amp; Valenčak j.t.d.</izvorni_sadrzaj>
    <derivirana_varijabla naziv="DomainObject.Predmet.StrankaFormatedWithAdress_1"> REPUBLIKA HRVATSKA, Ministarstvo financija, Porezna uprava, Područni ured Istra, Primorje, Gorski Kotar  i Lika zastupanog po punomoćniku ŽDO PULA; GRAD UMAG - UMAGO, Umag, G. Garibaldi 6, 52470 Umag; SGP GRADITELJ d.d. KAMNIK, Republika Slovenija, Maistrova ulica 7, 1241 KAMNIK zastupanog po punomoćniku Odvj. društvo  Trgovec &amp; Valenčak j.t.d.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PULA; GRAD UMAG - UMAGO, Umag, OIB 84097228497, G. Garibaldi 6, 52470 Umag; SGP GRADITELJ d.d. KAMNIK, Republika Slovenija, OIB 51700892471, Maistrova ulica 7, 1241 KAMNIK zastupanog po punomoćniku Odvj. društvo  Trgovec &amp; Valenčak j.t.d.</izvorni_sadrzaj>
    <derivirana_varijabla naziv="DomainObject.Predmet.StrankaFormatedWithAdressOIB_1"> REPUBLIKA HRVATSKA, Ministarstvo financija, Porezna uprava, Područni ured Istra, Primorje, Gorski Kotar  i Lika, OIB 52634238587 zastupanog po punomoćniku ŽDO PULA; GRAD UMAG - UMAGO, Umag, OIB 84097228497, G. Garibaldi 6, 52470 Umag; SGP GRADITELJ d.d. KAMNIK, Republika Slovenija, OIB 51700892471, Maistrova ulica 7, 1241 KAMNIK zastupanog po punomoćniku Odvj. društvo  Trgovec &amp; Valenčak j.t.d.</derivirana_varijabla>
  </DomainObject.Predmet.StrankaFormatedWithAdressOIB>
  <DomainObject.Predmet.StrankaWithAdress>
    <izvorni_sadrzaj>REPUBLIKA HRVATSKA, Ministarstvo financija, Porezna uprava, Područni ured Istra, Primorje, Gorski Kotar  i Lika ,GRAD UMAG - UMAGO, Umag G. Garibaldi 6,52470 Umag,SGP GRADITELJ d.d. KAMNIK, Republika Slovenija Maistrova ulica 7,1241 KAMNIK</izvorni_sadrzaj>
    <derivirana_varijabla naziv="DomainObject.Predmet.StrankaWithAdress_1">REPUBLIKA HRVATSKA, Ministarstvo financija, Porezna uprava, Područni ured Istra, Primorje, Gorski Kotar  i Lika ,GRAD UMAG - UMAGO, Umag G. Garibaldi 6,52470 Umag,SGP GRADITELJ d.d. KAMNIK, Republika Slovenija Maistrova ulica 7,1241 KAMNIK</derivirana_varijabla>
  </DomainObject.Predmet.StrankaWithAdress>
  <DomainObject.Predmet.StrankaWithAdressOIB>
    <izvorni_sadrzaj>REPUBLIKA HRVATSKA, Ministarstvo financija, Porezna uprava, Područni ured Istra, Primorje, Gorski Kotar  i Lika, OIB 52634238587,GRAD UMAG - UMAGO, Umag, OIB 84097228497, G. Garibaldi 6,52470 Umag,SGP GRADITELJ d.d. KAMNIK, Republika Slovenija, OIB 51700892471, Maistrova ulica 7,1241 KAMNIK</izvorni_sadrzaj>
    <derivirana_varijabla naziv="DomainObject.Predmet.StrankaWithAdressOIB_1">REPUBLIKA HRVATSKA, Ministarstvo financija, Porezna uprava, Područni ured Istra, Primorje, Gorski Kotar  i Lika, OIB 52634238587,GRAD UMAG - UMAGO, Umag, OIB 84097228497, G. Garibaldi 6,52470 Umag,SGP GRADITELJ d.d. KAMNIK, Republika Slovenija, OIB 51700892471, Maistrova ulica 7,1241 KAMNIK</derivirana_varijabla>
  </DomainObject.Predmet.StrankaWithAdressOIB>
  <DomainObject.Predmet.StrankaNazivFormated>
    <izvorni_sadrzaj>REPUBLIKA HRVATSKA, Ministarstvo financija, Porezna uprava, Područni ured Istra, Primorje, Gorski Kotar  i Lika,GRAD UMAG - UMAGO, Umag,SGP GRADITELJ d.d. KAMNIK, Republika Slovenija</izvorni_sadrzaj>
    <derivirana_varijabla naziv="DomainObject.Predmet.StrankaNazivFormated_1">REPUBLIKA HRVATSKA, Ministarstvo financija, Porezna uprava, Područni ured Istra, Primorje, Gorski Kotar  i Lika,GRAD UMAG - UMAGO, Umag,SGP GRADITELJ d.d. KAMNIK, Republika Slovenija</derivirana_varijabla>
  </DomainObject.Predmet.StrankaNazivFormated>
  <DomainObject.Predmet.StrankaNazivFormatedOIB>
    <izvorni_sadrzaj>REPUBLIKA HRVATSKA, Ministarstvo financija, Porezna uprava, Područni ured Istra, Primorje, Gorski Kotar  i Lika, OIB 52634238587,GRAD UMAG - UMAGO, Umag, OIB 84097228497,SGP GRADITELJ d.d. KAMNIK, Republika Slovenija, OIB 51700892471</izvorni_sadrzaj>
    <derivirana_varijabla naziv="DomainObject.Predmet.StrankaNazivFormatedOIB_1">REPUBLIKA HRVATSKA, Ministarstvo financija, Porezna uprava, Područni ured Istra, Primorje, Gorski Kotar  i Lika, OIB 52634238587,GRAD UMAG - UMAGO, Umag, OIB 84097228497,SGP GRADITELJ d.d. KAMNIK, Republika Slovenija, OIB 51700892471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10636649.21</izvorni_sadrzaj>
    <derivirana_varijabla naziv="DomainObject.Predmet.TrenutnaVrijednost_1">10636649.21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  <item>GRAD UMAG - UMAGO, Umag</item>
      <item>SGP GRADITELJ d.d. KAMNIK, Republika Slovenija zastupanog po punomoćniku Odvj. društvo  Trgovec &amp; Valenčak j.t.d.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  <item>GRAD UMAG - UMAGO, Umag</item>
      <item>SGP GRADITELJ d.d. KAMNIK, Republika Slovenija zastupanog po punomoćniku Odvj. društvo  Trgovec &amp; Valenčak j.t.d.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  <item>GRAD UMAG - UMAGO, Umag, OIB 84097228497</item>
      <item>SGP GRADITELJ d.d. KAMNIK, Republika Slovenija, OIB 51700892471 zastupanog po punomoćniku Odvj. društvo  Trgovec &amp; Valenčak j.t.d.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  <item>GRAD UMAG - UMAGO, Umag, OIB 84097228497</item>
      <item>SGP GRADITELJ d.d. KAMNIK, Republika Slovenija, OIB 51700892471 zastupanog po punomoćniku Odvj. društvo  Trgovec &amp; Valenčak j.t.d.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  <item>GRAD UMAG - UMAGO, Umag, G. Garibaldi 6, 52470 Umag</item>
      <item>SGP GRADITELJ d.d. KAMNIK, Republika Slovenija, Maistrova ulica 7, 1241 KAMNIK zastupanog po punomoćniku Odvj. društvo  Trgovec &amp; Valenčak j.t.d.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  <item>GRAD UMAG - UMAGO, Umag, G. Garibaldi 6, 52470 Umag</item>
      <item>SGP GRADITELJ d.d. KAMNIK, Republika Slovenija, Maistrova ulica 7, 1241 KAMNIK zastupanog po punomoćniku Odvj. društvo  Trgovec &amp; Valenčak j.t.d.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  <item>GRAD UMAG - UMAGO, Umag, OIB 84097228497, G. Garibaldi 6, 52470 Umag</item>
      <item>SGP GRADITELJ d.d. KAMNIK, Republika Slovenija, OIB 51700892471, Maistrova ulica 7, 1241 KAMNIK zastupanog po punomoćniku Odvj. društvo  Trgovec &amp; Valenčak j.t.d.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  <item>GRAD UMAG - UMAGO, Umag, OIB 84097228497, G. Garibaldi 6, 52470 Umag</item>
      <item>SGP GRADITELJ d.d. KAMNIK, Republika Slovenija, OIB 51700892471, Maistrova ulica 7, 1241 KAMNIK zastupanog po punomoćniku Odvj. društvo  Trgovec &amp; Valenčak j.t.d.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  <item>GRAD UMAG - UMAGO, Umag</item>
      <item>SGP GRADITELJ d.d. KAMNIK, Republika Slovenija</item>
    </izvorni_sadrzaj>
    <derivirana_varijabla naziv="DomainObject.Predmet.StrankaListNazivFormated_1">
      <item>REPUBLIKA HRVATSKA, Ministarstvo financija, Porezna uprava, Područni ured Istra, Primorje, Gorski Kotar  i Lika</item>
      <item>GRAD UMAG - UMAGO, Umag</item>
      <item>SGP GRADITELJ d.d. KAMNIK, Republika Slovenija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  <item>GRAD UMAG - UMAGO, Umag, OIB 84097228497</item>
      <item>SGP GRADITELJ d.d. KAMNIK, Republika Slovenija, OIB 51700892471</item>
    </izvorni_sadrzaj>
    <derivirana_varijabla naziv="DomainObject.Predmet.StrankaListNazivFormatedOIB_1">
      <item>REPUBLIKA HRVATSKA, Ministarstvo financija, Porezna uprava, Područni ured Istra, Primorje, Gorski Kotar  i Lika, OIB 52634238587</item>
      <item>GRAD UMAG - UMAGO, Umag, OIB 84097228497</item>
      <item>SGP GRADITELJ d.d. KAMNIK, Republika Slovenija, OIB 51700892471</item>
    </derivirana_varijabla>
  </DomainObject.Predmet.StrankaListNazivFormatedOIB>
  <DomainObject.Predmet.ProtuStrankaListFormated>
    <izvorni_sadrzaj>
      <item>VILA SAVUDRIJA d.o.o. UMAG</item>
    </izvorni_sadrzaj>
    <derivirana_varijabla naziv="DomainObject.Predmet.ProtuStrankaListFormated_1">
      <item>VILA SAVUDRIJA d.o.o. UMAG</item>
    </derivirana_varijabla>
  </DomainObject.Predmet.ProtuStrankaListFormated>
  <DomainObject.Predmet.ProtuStrankaListFormatedOIB>
    <izvorni_sadrzaj>
      <item>VILA SAVUDRIJA d.o.o. UMAG, OIB 38602604042</item>
    </izvorni_sadrzaj>
    <derivirana_varijabla naziv="DomainObject.Predmet.ProtuStrankaListFormatedOIB_1">
      <item>VILA SAVUDRIJA d.o.o. UMAG, OIB 38602604042</item>
    </derivirana_varijabla>
  </DomainObject.Predmet.ProtuStrankaListFormatedOIB>
  <DomainObject.Predmet.ProtuStrankaListFormatedWithAdress>
    <izvorni_sadrzaj>
      <item>VILA SAVUDRIJA d.o.o. UMAG, A. Vivode 22, 52470 Umag</item>
    </izvorni_sadrzaj>
    <derivirana_varijabla naziv="DomainObject.Predmet.ProtuStrankaListFormatedWithAdress_1">
      <item>VILA SAVUDRIJA d.o.o. UMAG, A. Vivode 22, 52470 Umag</item>
    </derivirana_varijabla>
  </DomainObject.Predmet.ProtuStrankaListFormatedWithAdress>
  <DomainObject.Predmet.ProtuStrankaListFormatedWithAdressOIB>
    <izvorni_sadrzaj>
      <item>VILA SAVUDRIJA d.o.o. UMAG, OIB 38602604042, A. Vivode 22, 52470 Umag</item>
    </izvorni_sadrzaj>
    <derivirana_varijabla naziv="DomainObject.Predmet.ProtuStrankaListFormatedWithAdressOIB_1">
      <item>VILA SAVUDRIJA d.o.o. UMAG, OIB 38602604042, A. Vivode 22, 52470 Umag</item>
    </derivirana_varijabla>
  </DomainObject.Predmet.ProtuStrankaListFormatedWithAdressOIB>
  <DomainObject.Predmet.ProtuStrankaListNazivFormated>
    <izvorni_sadrzaj>
      <item>VILA SAVUDRIJA d.o.o. UMAG</item>
    </izvorni_sadrzaj>
    <derivirana_varijabla naziv="DomainObject.Predmet.ProtuStrankaListNazivFormated_1">
      <item>VILA SAVUDRIJA d.o.o. UMAG</item>
    </derivirana_varijabla>
  </DomainObject.Predmet.ProtuStrankaListNazivFormated>
  <DomainObject.Predmet.ProtuStrankaListNazivFormatedOIB>
    <izvorni_sadrzaj>
      <item>VILA SAVUDRIJA d.o.o. UMAG, OIB 38602604042</item>
    </izvorni_sadrzaj>
    <derivirana_varijabla naziv="DomainObject.Predmet.ProtuStrankaListNazivFormatedOIB_1">
      <item>VILA SAVUDRIJA d.o.o. UMAG, OIB 38602604042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Odvj. društvo  Trgovec &amp; Valenčak j.t.d. punomoćnik sudionika u postupku SGP GRADITELJ d.d. KAMNIK, Republika Slovenija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Odvj. društvo  Trgovec &amp; Valenčak j.t.d. punomoćnik sudionika u postupku SGP GRADITELJ d.d. KAMNIK, Republika Slovenija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Odvj. društvo  Trgovec &amp; Valenčak j.t.d., OIB 98186950479 punomoćnik sudionika u postupku SGP GRADITELJ d.d. KAMNIK, Republika Slovenija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Odvj. društvo  Trgovec &amp; Valenčak j.t.d., OIB 98186950479 punomoćnik sudionika u postupku SGP GRADITELJ d.d. KAMNIK, Republika Slovenija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  <item>Odvj. društvo  Trgovec &amp; Valenčak j.t.d., Miramarska cesta 24/6, 10000 Zagreb punomoćnik sudionika u postupku SGP GRADITELJ d.d. KAMNIK, Republika Slovenija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  <item>Odvj. društvo  Trgovec &amp; Valenčak j.t.d., Miramarska cesta 24/6, 10000 Zagreb punomoćnik sudionika u postupku SGP GRADITELJ d.d. KAMNIK, Republika Slovenija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  <item>Odvj. društvo  Trgovec &amp; Valenčak j.t.d., OIB 98186950479, Miramarska cesta 24/6, 10000 Zagreb punomoćnik sudionika u postupku SGP GRADITELJ d.d. KAMNIK, Republika Slovenija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  <item>Odvj. društvo  Trgovec &amp; Valenčak j.t.d., OIB 98186950479, Miramarska cesta 24/6, 10000 Zagreb punomoćnik sudionika u postupku SGP GRADITELJ d.d. KAMNIK, Republika Slovenija</item>
    </derivirana_varijabla>
  </DomainObject.Predmet.OstaliListFormatedWithAdressOIB>
  <DomainObject.Predmet.OstaliListNazivFormated>
    <izvorni_sadrzaj>
      <item>ŽDO PULA</item>
      <item>Odvj. društvo  Trgovec &amp; Valenčak j.t.d.</item>
    </izvorni_sadrzaj>
    <derivirana_varijabla naziv="DomainObject.Predmet.OstaliListNazivFormated_1">
      <item>ŽDO PULA</item>
      <item>Odvj. društvo  Trgovec &amp; Valenčak j.t.d.</item>
    </derivirana_varijabla>
  </DomainObject.Predmet.OstaliListNazivFormated>
  <DomainObject.Predmet.OstaliListNazivFormatedOIB>
    <izvorni_sadrzaj>
      <item>ŽDO PULA</item>
      <item>Odvj. društvo  Trgovec &amp; Valenčak j.t.d., OIB 98186950479</item>
    </izvorni_sadrzaj>
    <derivirana_varijabla naziv="DomainObject.Predmet.OstaliListNazivFormatedOIB_1">
      <item>ŽDO PULA</item>
      <item>Odvj. društvo  Trgovec &amp; Valenčak j.t.d.,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 i dr.</izvorni_sadrzaj>
    <derivirana_varijabla naziv="DomainObject.Predmet.StrankaIDrugi_1">REPUBLIKA HRVATSKA, Ministarstvo financija, Porezna uprava, Područni ured Istra, Primorje, Gorski Kotar  i Lika i dr.</derivirana_varijabla>
  </DomainObject.Predmet.StrankaIDrugi>
  <DomainObject.Predmet.ProtustrankaIDrugi>
    <izvorni_sadrzaj>VILA SAVUDRIJA d.o.o. UMAG</izvorni_sadrzaj>
    <derivirana_varijabla naziv="DomainObject.Predmet.ProtustrankaIDrugi_1">VILA SAVUDRIJA d.o.o. UMAG</derivirana_varijabla>
  </DomainObject.Predmet.ProtustrankaIDrugi>
  <DomainObject.Predmet.StrankaIDrugiAdressOIB>
    <izvorni_sadrzaj>REPUBLIKA HRVATSKA, Ministarstvo financija, Porezna uprava, Područni ured Istra, Primorje, Gorski Kotar  i Lika, OIB 52634238587 i dr.</izvorni_sadrzaj>
    <derivirana_varijabla naziv="DomainObject.Predmet.StrankaIDrugiAdressOIB_1">REPUBLIKA HRVATSKA, Ministarstvo financija, Porezna uprava, Područni ured Istra, Primorje, Gorski Kotar  i Lika, OIB 52634238587 i dr.</derivirana_varijabla>
  </DomainObject.Predmet.StrankaIDrugiAdressOIB>
  <DomainObject.Predmet.ProtustrankaIDrugiAdressOIB>
    <izvorni_sadrzaj>VILA SAVUDRIJA d.o.o. UMAG, OIB 38602604042, A. Vivode 22, 52470 Umag</izvorni_sadrzaj>
    <derivirana_varijabla naziv="DomainObject.Predmet.ProtustrankaIDrugiAdressOIB_1">VILA SAVUDRIJA d.o.o. UMAG, OIB 38602604042, A.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VILA SAVUDRIJA d.o.o. UMAG</item>
      <item>ŽDO PULA</item>
      <item>Odvj. društvo  Trgovec &amp; Valenčak j.t.d.</item>
      <item>REPUBLIKA HRVATSKA, Ministarstvo financija, Porezna uprava, Područni ured Istra, Primorje, Gorski Kotar  i Lika</item>
      <item>GRAD UMAG - UMAGO, Umag</item>
      <item>SGP GRADITELJ d.d. KAMNIK, Republika Slovenija</item>
    </izvorni_sadrzaj>
    <derivirana_varijabla naziv="DomainObject.Predmet.SudioniciListNaziv_1">
      <item>VILA SAVUDRIJA d.o.o. UMAG</item>
      <item>ŽDO PULA</item>
      <item>Odvj. društvo  Trgovec &amp; Valenčak j.t.d.</item>
      <item>REPUBLIKA HRVATSKA, Ministarstvo financija, Porezna uprava, Područni ured Istra, Primorje, Gorski Kotar  i Lika</item>
      <item>GRAD UMAG - UMAGO, Umag</item>
      <item>SGP GRADITELJ d.d. KAMNIK, Republika Slovenija</item>
    </derivirana_varijabla>
  </DomainObject.Predmet.SudioniciListNaziv>
  <DomainObject.Predmet.SudioniciListAdressOIB>
    <izvorni_sadrzaj>
      <item>VILA SAVUDRIJA d.o.o. UMAG, OIB 38602604042, A. Vivode 22,52470 Umag</item>
      <item>ŽDO PULA, Kranjčevićeva 8,52100 Pula</item>
      <item>Odvj. društvo  Trgovec &amp; Valenčak j.t.d., OIB 98186950479, Miramarska cesta 24/6,10000 Zagreb</item>
      <item>REPUBLIKA HRVATSKA, Ministarstvo financija, Porezna uprava, Područni ured Istra, Primorje, Gorski Kotar  i Lika, OIB 52634238587</item>
      <item>GRAD UMAG - UMAGO, Umag, OIB 84097228497, G. Garibaldi 6,52470 Umag</item>
      <item>SGP GRADITELJ d.d. KAMNIK, Republika Slovenija, OIB 51700892471, Maistrova ulica 7,1241 KAMNIK</item>
    </izvorni_sadrzaj>
    <derivirana_varijabla naziv="DomainObject.Predmet.SudioniciListAdressOIB_1">
      <item>VILA SAVUDRIJA d.o.o. UMAG, OIB 38602604042, A. Vivode 22,52470 Umag</item>
      <item>ŽDO PULA, Kranjčevićeva 8,52100 Pula</item>
      <item>Odvj. društvo  Trgovec &amp; Valenčak j.t.d., OIB 98186950479, Miramarska cesta 24/6,10000 Zagreb</item>
      <item>REPUBLIKA HRVATSKA, Ministarstvo financija, Porezna uprava, Područni ured Istra, Primorje, Gorski Kotar  i Lika, OIB 52634238587</item>
      <item>GRAD UMAG - UMAGO, Umag, OIB 84097228497, G. Garibaldi 6,52470 Umag</item>
      <item>SGP GRADITELJ d.d. KAMNIK, Republika Slovenija, OIB 51700892471, Maistrova ulica 7,1241 KAMNIK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38602604042</item>
      <item>, OIB null</item>
      <item>, OIB 98186950479</item>
      <item>, OIB 52634238587</item>
      <item>, OIB 84097228497</item>
      <item>, OIB 51700892471</item>
    </izvorni_sadrzaj>
    <derivirana_varijabla naziv="DomainObject.Predmet.SudioniciListNazivOIB_1">
      <item>, OIB 38602604042</item>
      <item>, OIB null</item>
      <item>, OIB 98186950479</item>
      <item>, OIB 52634238587</item>
      <item>, OIB 84097228497</item>
      <item>, OIB 51700892471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288</properties:Words>
  <properties:Characters>1496</properties:Characters>
  <properties:Lines>52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2018-04-25T08:29:00Z</dcterms:created>
  <dc:creator>Damir Rabar</dc:creator>
  <cp:lastModifiedBy>Lorena Paris Aničić</cp:lastModifiedBy>
  <cp:lastPrinted>2018-04-25T08:34:00Z</cp:lastPrinted>
  <dcterms:modified xmlns:xsi="http://www.w3.org/2001/XMLSchema-instance" xsi:type="dcterms:W3CDTF">2018-04-25T08:37:00Z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(Rješenje -obračun stvarnih troškova.docx)</vt:lpwstr>
  </prop:property>
  <prop:property name="CC_coloring" pid="5" fmtid="{D5CDD505-2E9C-101B-9397-08002B2CF9AE}">
    <vt:bool>false</vt:bool>
  </prop:property>
</prop:Properties>
</file>