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15cf" w14:paraId="9ec15cf" w:rsidRDefault="00F91BC4" w:rsidP="00F91BC4" w:rsidR="00F91B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BC4" w:rsidP="00F91BC4" w:rsidR="00F91B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1BC4" w:rsidP="00F91BC4" w:rsidR="00F91B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1BC4" w:rsidP="00F91BC4" w:rsidR="00F91B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1BC4" w:rsidP="00F91BC4" w:rsidR="00F91B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1BC4" w:rsidP="00F91BC4" w:rsidR="00F91B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1BC4" w:rsidP="00F91BC4" w:rsidR="00F91BC4" w:rsidRPr="005D578C">
      <w:pPr>
        <w:jc w:val="center"/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ANROVAL d. o. o. Valbandon, Pineta 37, OIB 60994250389, MBS 040145571,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ANROVAL d. o. o. Valbandon, Pineta 37, OIB 60994250389, MBS 040145571,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F91BC4" w:rsidP="00F91BC4" w:rsidR="00F91BC4">
      <w:pPr>
        <w:ind w:firstLine="708"/>
        <w:rPr>
          <w:rFonts w:cs="Times New Roman" w:eastAsia="Times New Roman"/>
          <w:szCs w:val="20"/>
        </w:rPr>
      </w:pPr>
    </w:p>
    <w:p w:rsidRDefault="00F91BC4" w:rsidP="00F91BC4" w:rsidR="00F91B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ANROVAL d. o. o. Valbandon, Pineta 37, OIB 60994250389, MBS 040145571.</w:t>
      </w:r>
    </w:p>
    <w:p w:rsidRDefault="00F91BC4" w:rsidP="00F91BC4" w:rsidR="00F91BC4">
      <w:pPr>
        <w:rPr>
          <w:rFonts w:cs="Times New Roman" w:eastAsia="Times New Roman"/>
          <w:szCs w:val="24"/>
        </w:rPr>
      </w:pPr>
    </w:p>
    <w:p w:rsidRDefault="00F91BC4" w:rsidP="00F91BC4" w:rsidR="00F91B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ANROVAL d. o. o. Valbandon, Pineta 37, OIB 60994250389, MBS 040145571.</w:t>
      </w:r>
    </w:p>
    <w:p w:rsidRDefault="00F91BC4" w:rsidP="00F91BC4" w:rsidR="00F91BC4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1BC4" w:rsidP="00F91BC4" w:rsidR="00F91BC4">
      <w:pPr>
        <w:ind w:firstLine="708"/>
        <w:rPr>
          <w:rFonts w:cs="Times New Roman" w:eastAsia="Times New Roman"/>
          <w:szCs w:val="24"/>
        </w:rPr>
      </w:pPr>
    </w:p>
    <w:p w:rsidRDefault="00F91BC4" w:rsidP="00F91BC4" w:rsidR="00F91B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ANROVAL d. o. o. Valbandon.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St-496/2015-3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91BC4" w:rsidP="00F91BC4" w:rsidR="00F91B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1BC4" w:rsidP="00F91BC4" w:rsidR="00F91BC4" w:rsidRPr="005D578C">
      <w:pPr>
        <w:jc w:val="center"/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F91BC4" w:rsidP="00F91BC4" w:rsidR="00F91BC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C4D37">
        <w:rPr>
          <w:rFonts w:cs="Times New Roman" w:eastAsia="Times New Roman"/>
          <w:szCs w:val="24"/>
        </w:rPr>
        <w:t>, v. r.</w:t>
      </w:r>
    </w:p>
    <w:p w:rsidRDefault="00F91BC4" w:rsidP="00F91BC4" w:rsidR="00F91BC4">
      <w:pPr>
        <w:jc w:val="left"/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left"/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91BC4" w:rsidP="00F91BC4" w:rsidR="00F91BC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91BC4" w:rsidP="00F91BC4" w:rsidR="00F91BC4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rPr>
          <w:rFonts w:cs="Times New Roman" w:eastAsia="Times New Roman"/>
          <w:szCs w:val="24"/>
        </w:rPr>
      </w:pPr>
    </w:p>
    <w:p w:rsidRDefault="00F91BC4" w:rsidP="00F91BC4" w:rsidR="00F91B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ANROVAL d. o. o. Valbandon, Pineta 37, </w:t>
      </w:r>
    </w:p>
    <w:p w:rsidRDefault="0058486F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F91BC4">
        <w:rPr>
          <w:rFonts w:cs="Times New Roman" w:eastAsia="Times New Roman"/>
          <w:szCs w:val="24"/>
        </w:rPr>
        <w:t xml:space="preserve"> za zastupanje dužnika – Romano Božac, Fažana, Pineta (Valbandon) 37, </w:t>
      </w:r>
    </w:p>
    <w:p w:rsidRDefault="00F91BC4" w:rsidP="00F91BC4" w:rsidR="00F91BC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91BC4" w:rsidP="00F91BC4" w:rsidR="00F91BC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91BC4" w:rsidP="00F91BC4" w:rsidR="00F91B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F91BC4" w:rsidP="00F91BC4" w:rsidR="00F91BC4"/>
    <w:p w:rsidRDefault="00813ADD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BC4" w:rsidP="00F91BC4" w:rsidR="00F91BC4">
      <w:r>
        <w:separator/>
      </w:r>
    </w:p>
  </w:endnote>
  <w:endnote w:id="0" w:type="continuationSeparator">
    <w:p w:rsidRDefault="00F91BC4" w:rsidP="00F91BC4" w:rsidR="00F9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BC4" w:rsidP="00F91BC4" w:rsidR="00F91BC4">
      <w:r>
        <w:separator/>
      </w:r>
    </w:p>
  </w:footnote>
  <w:footnote w:id="0" w:type="continuationSeparator">
    <w:p w:rsidRDefault="00F91BC4" w:rsidP="00F91BC4" w:rsidR="00F91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BC4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13AD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BC4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3C70"/>
    <w:rsid w:val="0058486F"/>
    <w:rsid w:val="005C4D37"/>
    <w:rsid w:val="0075528E"/>
    <w:rsid w:val="0079403F"/>
    <w:rsid w:val="00813ADD"/>
    <w:rsid w:val="00A23C70"/>
    <w:rsid w:val="00F9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B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B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1B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B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B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1B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3A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3A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3A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B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1B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1B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B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B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1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1B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3A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3A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3A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ANROVAL d. o. o. VALBANDON</izvorni_sadrzaj>
    <derivirana_varijabla naziv="DomainObject.Predmet.ProtustrankaFormated_1">  ANROVAL d. o. o. VALBANDON</derivirana_varijabla>
  </DomainObject.Predmet.ProtustrankaFormated>
  <DomainObject.Predmet.ProtustrankaFormatedOIB>
    <izvorni_sadrzaj>  ANROVAL d. o. o. VALBANDON, OIB 60994250389</izvorni_sadrzaj>
    <derivirana_varijabla naziv="DomainObject.Predmet.ProtustrankaFormatedOIB_1">  ANROVAL d. o. o. VALBANDON, OIB 60994250389</derivirana_varijabla>
  </DomainObject.Predmet.ProtustrankaFormatedOIB>
  <DomainObject.Predmet.ProtustrankaFormatedWithAdress>
    <izvorni_sadrzaj> ANROVAL d. o. o. VALBANDON, Pineta 37, 52100 Valbandon</izvorni_sadrzaj>
    <derivirana_varijabla naziv="DomainObject.Predmet.ProtustrankaFormatedWithAdress_1"> ANROVAL d. o. o. VALBANDON, Pineta 37, 52100 Valbandon</derivirana_varijabla>
  </DomainObject.Predmet.ProtustrankaFormatedWithAdress>
  <DomainObject.Predmet.ProtustrankaFormatedWithAdressOIB>
    <izvorni_sadrzaj> ANROVAL d. o. o. VALBANDON, OIB 60994250389, Pineta 37, 52100 Valbandon</izvorni_sadrzaj>
    <derivirana_varijabla naziv="DomainObject.Predmet.ProtustrankaFormatedWithAdressOIB_1"> ANROVAL d. o. o. VALBANDON, OIB 60994250389, Pineta 37, 52100 Valbandon</derivirana_varijabla>
  </DomainObject.Predmet.ProtustrankaFormatedWithAdressOIB>
  <DomainObject.Predmet.ProtustrankaWithAdress>
    <izvorni_sadrzaj>ANROVAL d. o. o. VALBANDON Pineta 37, 52100 Valbandon</izvorni_sadrzaj>
    <derivirana_varijabla naziv="DomainObject.Predmet.ProtustrankaWithAdress_1">ANROVAL d. o. o. VALBANDON Pineta 37, 52100 Valbandon</derivirana_varijabla>
  </DomainObject.Predmet.ProtustrankaWithAdress>
  <DomainObject.Predmet.ProtustrankaWithAdressOIB>
    <izvorni_sadrzaj>ANROVAL d. o. o. VALBANDON, OIB 60994250389, Pineta 37, 52100 Valbandon</izvorni_sadrzaj>
    <derivirana_varijabla naziv="DomainObject.Predmet.ProtustrankaWithAdressOIB_1">ANROVAL d. o. o. VALBANDON, OIB 60994250389, Pineta 37, 52100 Valbandon</derivirana_varijabla>
  </DomainObject.Predmet.ProtustrankaWithAdressOIB>
  <DomainObject.Predmet.ProtustrankaNazivFormated>
    <izvorni_sadrzaj>ANROVAL d. o. o. VALBANDON</izvorni_sadrzaj>
    <derivirana_varijabla naziv="DomainObject.Predmet.ProtustrankaNazivFormated_1">ANROVAL d. o. o. VALBANDON</derivirana_varijabla>
  </DomainObject.Predmet.ProtustrankaNazivFormated>
  <DomainObject.Predmet.ProtustrankaNazivFormatedOIB>
    <izvorni_sadrzaj>ANROVAL d. o. o. VALBANDON, OIB 60994250389</izvorni_sadrzaj>
    <derivirana_varijabla naziv="DomainObject.Predmet.ProtustrankaNazivFormatedOIB_1">ANROVAL d. o. o. VALBANDON, OIB 60994250389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2208038.58</izvorni_sadrzaj>
    <derivirana_varijabla naziv="DomainObject.Predmet.TrenutnaVrijednost_1">2208038.58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ANROVAL d. o. o. VALBANDON</item>
    </izvorni_sadrzaj>
    <derivirana_varijabla naziv="DomainObject.Predmet.ProtuStrankaListFormated_1">
      <item>ANROVAL d. o. o. VALBANDON</item>
    </derivirana_varijabla>
  </DomainObject.Predmet.ProtuStrankaListFormated>
  <DomainObject.Predmet.ProtuStrankaListFormatedOIB>
    <izvorni_sadrzaj>
      <item>ANROVAL d. o. o. VALBANDON, OIB 60994250389</item>
    </izvorni_sadrzaj>
    <derivirana_varijabla naziv="DomainObject.Predmet.ProtuStrankaListFormatedOIB_1">
      <item>ANROVAL d. o. o. VALBANDON, OIB 60994250389</item>
    </derivirana_varijabla>
  </DomainObject.Predmet.ProtuStrankaListFormatedOIB>
  <DomainObject.Predmet.ProtuStrankaListFormatedWithAdress>
    <izvorni_sadrzaj>
      <item>ANROVAL d. o. o. VALBANDON, Pineta 37, 52100 Valbandon</item>
    </izvorni_sadrzaj>
    <derivirana_varijabla naziv="DomainObject.Predmet.ProtuStrankaListFormatedWithAdress_1">
      <item>ANROVAL d. o. o. VALBANDON, Pineta 37, 52100 Valbandon</item>
    </derivirana_varijabla>
  </DomainObject.Predmet.ProtuStrankaListFormatedWithAdress>
  <DomainObject.Predmet.ProtuStrankaListFormatedWithAdressOIB>
    <izvorni_sadrzaj>
      <item>ANROVAL d. o. o. VALBANDON, OIB 60994250389, Pineta 37, 52100 Valbandon</item>
    </izvorni_sadrzaj>
    <derivirana_varijabla naziv="DomainObject.Predmet.ProtuStrankaListFormatedWithAdressOIB_1">
      <item>ANROVAL d. o. o. VALBANDON, OIB 60994250389, Pineta 37, 52100 Valbandon</item>
    </derivirana_varijabla>
  </DomainObject.Predmet.ProtuStrankaListFormatedWithAdressOIB>
  <DomainObject.Predmet.ProtuStrankaListNazivFormated>
    <izvorni_sadrzaj>
      <item>ANROVAL d. o. o. VALBANDON</item>
    </izvorni_sadrzaj>
    <derivirana_varijabla naziv="DomainObject.Predmet.ProtuStrankaListNazivFormated_1">
      <item>ANROVAL d. o. o. VALBANDON</item>
    </derivirana_varijabla>
  </DomainObject.Predmet.ProtuStrankaListNazivFormated>
  <DomainObject.Predmet.ProtuStrankaListNazivFormatedOIB>
    <izvorni_sadrzaj>
      <item>ANROVAL d. o. o. VALBANDON, OIB 60994250389</item>
    </izvorni_sadrzaj>
    <derivirana_varijabla naziv="DomainObject.Predmet.ProtuStrankaListNazivFormatedOIB_1">
      <item>ANROVAL d. o. o. VALBANDON, OIB 60994250389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ANROVAL d. o. o. VALBANDON</izvorni_sadrzaj>
    <derivirana_varijabla naziv="DomainObject.Predmet.ProtustrankaIDrugi_1">ANROVAL d. o. o. VALBANDON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ANROVAL d. o. o. VALBANDON, OIB 60994250389, Pineta 37, 52100 Valbandon</izvorni_sadrzaj>
    <derivirana_varijabla naziv="DomainObject.Predmet.ProtustrankaIDrugiAdressOIB_1">ANROVAL d. o. o. VALBANDON, OIB 60994250389, Pineta 37,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ANROVAL d. o. o. VALBANDON</item>
    </izvorni_sadrzaj>
    <derivirana_varijabla naziv="DomainObject.Predmet.SudioniciListNaziv_1">
      <item>FINANCIJSKA AGENCIJA, RC RIJEKA, PODRUŽNICA PULA, PULA</item>
      <item>ANROVAL d. o. o. VALBANDON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ANROVAL d. o. o. VALBANDON, OIB 60994250389, Pineta 37,52100 Valbandon</item>
    </izvorni_sadrzaj>
    <derivirana_varijabla naziv="DomainObject.Predmet.SudioniciListAdressOIB_1">
      <item>FINANCIJSKA AGENCIJA, RC RIJEKA, PODRUŽNICA PULA, PULA, OIB 85821130368, Ulica grada Vukovara 70,Zagreb</item>
      <item>ANROVAL d. o. o. VALBANDON, OIB 60994250389, Pineta 37,52100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60994250389</item>
    </izvorni_sadrzaj>
    <derivirana_varijabla naziv="DomainObject.Predmet.SudioniciListNazivOIB_1">
      <item>, OIB 85821130368</item>
      <item>, OIB 60994250389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3152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2016-02-19T08:56:00Z</dcterms:created>
  <dc:creator>Mihaela Kaligari</dc:creator>
  <dc:description/>
  <cp:keywords/>
  <cp:lastModifiedBy>Mihaela Kaligari</cp:lastModifiedBy>
  <cp:lastPrinted>2016-02-22T08:07:00Z</cp:lastPrinted>
  <dcterms:modified xmlns:xsi="http://www.w3.org/2001/XMLSchema-instance" xsi:type="dcterms:W3CDTF">2016-02-22T11:50:00Z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