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4ad77" w14:paraId="a44ad77" w:rsidRDefault="003A6994" w:rsidP="003A6994" w:rsidR="003A6994" w:rsidRPr="00010784">
      <w:pPr>
        <w:jc w:val="right"/>
        <w15:collapsed w:val="false"/>
        <w:rPr>
          <w:rFonts w:cs="Arial" w:hAnsi="Arial" w:ascii="Arial"/>
        </w:rPr>
      </w:pPr>
      <w:bookmarkStart w:name="_GoBack" w:id="0"/>
      <w:bookmarkEnd w:id="0"/>
      <w:r>
        <w:t>Poslovni broj 3 St-</w:t>
      </w:r>
      <w:r w:rsidRPr="00010784">
        <w:t>217/11-</w:t>
      </w:r>
      <w:r w:rsidR="00E9173A">
        <w:t>915</w:t>
      </w:r>
    </w:p>
    <w:p w:rsidRDefault="003A6994" w:rsidP="003A6994" w:rsidR="003A6994" w:rsidRPr="00010784">
      <w:pPr>
        <w:jc w:val="both"/>
        <w:rPr>
          <w:rFonts w:cs="Arial" w:hAnsi="Arial" w:ascii="Arial"/>
        </w:rPr>
      </w:pPr>
    </w:p>
    <w:p w:rsidRDefault="003A6994" w:rsidP="003A6994" w:rsidR="003A6994">
      <w:pPr>
        <w:jc w:val="both"/>
      </w:pPr>
      <w:r w:rsidRPr="00010784">
        <w:t xml:space="preserve"> </w:t>
      </w:r>
    </w:p>
    <w:p w:rsidRDefault="003A6994" w:rsidP="003A6994" w:rsidR="003A6994" w:rsidRPr="00010784">
      <w:pPr>
        <w:ind w:firstLine="708"/>
        <w:jc w:val="both"/>
      </w:pPr>
      <w:r w:rsidRPr="00010784">
        <w:t>REPUBLIKA HRVATSKA</w:t>
      </w:r>
    </w:p>
    <w:p w:rsidRDefault="003A6994" w:rsidP="003A6994" w:rsidR="003A6994">
      <w:pPr>
        <w:ind w:firstLine="708"/>
      </w:pPr>
      <w:r w:rsidRPr="00010784">
        <w:t>TRGOVAČKI SUD U ZADRU</w:t>
      </w:r>
    </w:p>
    <w:p w:rsidRDefault="003A6994" w:rsidP="003A6994" w:rsidR="003A6994">
      <w:pPr>
        <w:ind w:firstLine="708"/>
      </w:pPr>
      <w:r>
        <w:t>Zadar, Dr. Franje Tuđmana 35</w:t>
      </w:r>
    </w:p>
    <w:p w:rsidRDefault="003A6994" w:rsidP="0056172A" w:rsidR="008741BF">
      <w:pPr>
        <w:ind w:firstLine="708"/>
      </w:pPr>
      <w:r w:rsidRPr="00010784">
        <w:t xml:space="preserve">                                                     </w:t>
      </w:r>
    </w:p>
    <w:p w:rsidRDefault="003A6994" w:rsidP="0056172A" w:rsidR="00E9173A">
      <w:pPr>
        <w:ind w:firstLine="708"/>
      </w:pPr>
      <w:r w:rsidRPr="00010784">
        <w:t xml:space="preserve">      </w:t>
      </w:r>
    </w:p>
    <w:p w:rsidRDefault="003A6994" w:rsidP="003A6994" w:rsidR="003A6994" w:rsidRPr="00010784">
      <w:pPr>
        <w:jc w:val="center"/>
      </w:pPr>
      <w:r>
        <w:t xml:space="preserve">R E P U B L I K A  H R V A T S K A </w:t>
      </w:r>
    </w:p>
    <w:p w:rsidRDefault="003A6994" w:rsidP="003A6994" w:rsidR="003A6994" w:rsidRPr="00010784">
      <w:pPr>
        <w:jc w:val="both"/>
      </w:pPr>
    </w:p>
    <w:p w:rsidRDefault="003A6994" w:rsidP="00EA598F" w:rsidR="003A6994">
      <w:pPr>
        <w:jc w:val="center"/>
      </w:pPr>
      <w:r w:rsidRPr="00010784">
        <w:t xml:space="preserve"> </w:t>
      </w:r>
      <w:r w:rsidR="00EA598F">
        <w:t xml:space="preserve">Z A K LJ U Č A K </w:t>
      </w:r>
    </w:p>
    <w:p w:rsidRDefault="00EA598F" w:rsidP="00026786" w:rsidR="00EA598F">
      <w:pPr>
        <w:jc w:val="both"/>
      </w:pPr>
    </w:p>
    <w:p w:rsidRDefault="003A6994" w:rsidP="00E9173A" w:rsidR="003A6994" w:rsidRPr="00010784">
      <w:pPr>
        <w:ind w:firstLine="708"/>
        <w:jc w:val="both"/>
      </w:pPr>
      <w:r>
        <w:t xml:space="preserve">Trgovački sud u Zadru, OIB: 39670464653, </w:t>
      </w:r>
      <w:r w:rsidRPr="00010784">
        <w:t>po s</w:t>
      </w:r>
      <w:r>
        <w:t>tečajnoj sutkinji Tini Grgas, u</w:t>
      </w:r>
      <w:r w:rsidRPr="00010784">
        <w:t xml:space="preserve"> stečajnom postupku nad stečajnim dužnikom </w:t>
      </w:r>
      <w:r>
        <w:t>NAUTA LAMJANA</w:t>
      </w:r>
      <w:r w:rsidRPr="00010784">
        <w:t xml:space="preserve"> d.</w:t>
      </w:r>
      <w:r>
        <w:t>d. u stečaju, Kali, Put Vele Luke 71</w:t>
      </w:r>
      <w:r w:rsidRPr="00010784">
        <w:t>,</w:t>
      </w:r>
      <w:r>
        <w:t xml:space="preserve"> OIB: 87200166350,</w:t>
      </w:r>
      <w:r w:rsidRPr="00010784">
        <w:t xml:space="preserve"> </w:t>
      </w:r>
      <w:r>
        <w:t xml:space="preserve">zastupanim po stečajnom upravitelju Aleinu Khanu, odvjetniku iz Rijeke, </w:t>
      </w:r>
      <w:r w:rsidR="00D165BD">
        <w:t xml:space="preserve">odlučujući o prijedlogu istog radi sazivanja skupštine vjerovnika, </w:t>
      </w:r>
      <w:r>
        <w:t xml:space="preserve">18. </w:t>
      </w:r>
      <w:r w:rsidR="00E9173A">
        <w:t>ožujka</w:t>
      </w:r>
      <w:r>
        <w:t xml:space="preserve"> 2016. </w:t>
      </w:r>
    </w:p>
    <w:p w:rsidRDefault="00EA598F" w:rsidP="00E9173A" w:rsidR="003A6994">
      <w:pPr>
        <w:jc w:val="center"/>
      </w:pPr>
      <w:r>
        <w:t>z a k lj u č i o</w:t>
      </w:r>
      <w:r w:rsidR="003A6994">
        <w:t xml:space="preserve">  </w:t>
      </w:r>
      <w:r w:rsidR="003A6994" w:rsidRPr="00010784">
        <w:t>j e</w:t>
      </w:r>
    </w:p>
    <w:p w:rsidRDefault="00110AAD" w:rsidP="00026786" w:rsidR="00110AAD">
      <w:pPr>
        <w:jc w:val="both"/>
      </w:pPr>
    </w:p>
    <w:p w:rsidRDefault="00110AAD" w:rsidP="00026786" w:rsidR="00110AAD">
      <w:pPr>
        <w:jc w:val="both"/>
      </w:pPr>
      <w:r>
        <w:tab/>
      </w:r>
      <w:r w:rsidR="00AE148C">
        <w:t xml:space="preserve">I. </w:t>
      </w:r>
      <w:r w:rsidR="00E9173A">
        <w:t>O</w:t>
      </w:r>
      <w:r w:rsidR="00DA08BB">
        <w:t>dređuje ročište za raspravljanje i glasovanje o stečajnom planu</w:t>
      </w:r>
      <w:r w:rsidR="00E9173A">
        <w:t xml:space="preserve"> te se saziva  skupština vjerovnika stečajnog dužnika </w:t>
      </w:r>
      <w:r>
        <w:t xml:space="preserve">za dan 14. travnja 2016. u 9,00 sati u zgradi Trgovačkog suda u Zadru, Dr. Franje Tuđmana 35, </w:t>
      </w:r>
      <w:r w:rsidR="00E9173A">
        <w:t xml:space="preserve">sudnica </w:t>
      </w:r>
      <w:r>
        <w:t>26/I</w:t>
      </w:r>
      <w:r w:rsidR="00E9173A">
        <w:t xml:space="preserve"> sa sljedećim </w:t>
      </w:r>
      <w:r>
        <w:t>dnevnim redom:</w:t>
      </w:r>
    </w:p>
    <w:p w:rsidRDefault="00110AAD" w:rsidP="00026786" w:rsidR="00110AAD">
      <w:pPr>
        <w:jc w:val="both"/>
      </w:pPr>
    </w:p>
    <w:p w:rsidRDefault="00DA08BB" w:rsidP="0056172A" w:rsidR="00D165BD">
      <w:pPr>
        <w:ind w:left="708"/>
        <w:jc w:val="both"/>
      </w:pPr>
      <w:r>
        <w:t xml:space="preserve">1. </w:t>
      </w:r>
      <w:r w:rsidR="00110AAD">
        <w:t>Davanje suglasnosti stečajnom upravitelju za zaključenje izvansudske nagodbe sa Erste&amp;</w:t>
      </w:r>
      <w:r w:rsidR="00E9173A">
        <w:t>Steiermä</w:t>
      </w:r>
      <w:r w:rsidR="00110AAD">
        <w:t>rkische bank d.d. u predmetu Stalne službe ovog suda u Šibeniku poslovni broj P-18/2013 sukladno predloženom tekstu nagodbe</w:t>
      </w:r>
      <w:r w:rsidR="00D165BD">
        <w:t xml:space="preserve"> priležećem spisu predmeta</w:t>
      </w:r>
      <w:r w:rsidR="00E9173A">
        <w:t>.</w:t>
      </w:r>
      <w:r w:rsidR="00D165BD">
        <w:t xml:space="preserve"> </w:t>
      </w:r>
    </w:p>
    <w:p w:rsidRDefault="00DA08BB" w:rsidP="00026786" w:rsidR="00DA08BB">
      <w:pPr>
        <w:ind w:firstLine="708"/>
        <w:jc w:val="both"/>
      </w:pPr>
      <w:r>
        <w:t xml:space="preserve">2. </w:t>
      </w:r>
      <w:r w:rsidR="00D165BD">
        <w:t>Rasprav</w:t>
      </w:r>
      <w:r w:rsidR="00E9173A">
        <w:t>lj</w:t>
      </w:r>
      <w:r w:rsidR="00D165BD">
        <w:t>anje i glasovanje o stečajnom planu.</w:t>
      </w:r>
    </w:p>
    <w:p w:rsidRDefault="00DA08BB" w:rsidP="00026786" w:rsidR="00DA08BB">
      <w:pPr>
        <w:ind w:firstLine="708"/>
        <w:jc w:val="both"/>
      </w:pPr>
    </w:p>
    <w:p w:rsidRDefault="00AE148C" w:rsidP="00E9173A" w:rsidR="00DA08BB">
      <w:pPr>
        <w:ind w:firstLine="708"/>
        <w:jc w:val="both"/>
      </w:pPr>
      <w:r>
        <w:t xml:space="preserve">II. </w:t>
      </w:r>
      <w:r w:rsidR="00DA08BB">
        <w:t xml:space="preserve">Obavještavaju se sudionici </w:t>
      </w:r>
      <w:r>
        <w:t xml:space="preserve">stečajnog </w:t>
      </w:r>
      <w:r w:rsidR="00DA08BB">
        <w:t>postupka da</w:t>
      </w:r>
      <w:r>
        <w:t xml:space="preserve"> uvid u stečajni plan</w:t>
      </w:r>
      <w:r w:rsidR="00622D1D">
        <w:t xml:space="preserve"> koji će se objaviti na mrežnoj stranici e-Oglasna ploča sudova</w:t>
      </w:r>
      <w:r>
        <w:t xml:space="preserve">, dostavljena </w:t>
      </w:r>
      <w:r w:rsidR="00DA08BB">
        <w:t>očitovanja</w:t>
      </w:r>
      <w:r w:rsidR="00E9173A">
        <w:t xml:space="preserve"> vjerovnika</w:t>
      </w:r>
      <w:r w:rsidR="00DA08BB">
        <w:t xml:space="preserve"> o stečajnom planu </w:t>
      </w:r>
      <w:r w:rsidR="00E9173A">
        <w:t xml:space="preserve">sukladno pozivu suda iz zaključka od 8. veljače 2016. </w:t>
      </w:r>
      <w:r w:rsidR="00DA08BB">
        <w:t xml:space="preserve">i predloženi tekst izvansudske nagodbe iz </w:t>
      </w:r>
      <w:r w:rsidR="0056172A">
        <w:t>točke I./1. izreke ovog zaključka</w:t>
      </w:r>
      <w:r w:rsidR="00E9173A">
        <w:t xml:space="preserve"> (list spisa 4304-4307) </w:t>
      </w:r>
      <w:r>
        <w:t>mogu obaviti u pisarnici ovog suda, soba broj 20/I u vremenu od 9,00 do 12,00 sati.</w:t>
      </w:r>
    </w:p>
    <w:p w:rsidRDefault="00AE148C" w:rsidP="00026786" w:rsidR="00AE148C">
      <w:pPr>
        <w:ind w:firstLine="708"/>
        <w:jc w:val="both"/>
      </w:pPr>
    </w:p>
    <w:p w:rsidRDefault="00AE148C" w:rsidP="00026786" w:rsidR="00AE148C">
      <w:pPr>
        <w:ind w:firstLine="708"/>
        <w:jc w:val="both"/>
      </w:pPr>
      <w:r>
        <w:t>III. Ovaj zaključa</w:t>
      </w:r>
      <w:r w:rsidR="00622D1D">
        <w:t xml:space="preserve">k će se objaviti na mrežnoj stranici e-Oglasna ploča sudova te isti služi svim vjerovnicima </w:t>
      </w:r>
      <w:r w:rsidR="00F61FB8">
        <w:t>stečajnog dužnika</w:t>
      </w:r>
      <w:r w:rsidR="0056172A">
        <w:t xml:space="preserve"> i stečajnom upravitelju</w:t>
      </w:r>
      <w:r w:rsidR="00091BD1">
        <w:t xml:space="preserve"> </w:t>
      </w:r>
      <w:r w:rsidR="00622D1D">
        <w:t xml:space="preserve">kao poziv za </w:t>
      </w:r>
      <w:r w:rsidR="00F61FB8">
        <w:t>skupštinu</w:t>
      </w:r>
      <w:r w:rsidR="00622D1D">
        <w:t xml:space="preserve"> vjerovnika i </w:t>
      </w:r>
      <w:r w:rsidR="00F61FB8">
        <w:t>kao poziv</w:t>
      </w:r>
      <w:r w:rsidR="00091BD1">
        <w:t xml:space="preserve"> za</w:t>
      </w:r>
      <w:r w:rsidR="00F61FB8">
        <w:t xml:space="preserve"> </w:t>
      </w:r>
      <w:r w:rsidR="00622D1D">
        <w:t>ročište za raspravljanje i glasovanje o stečajnom planu.</w:t>
      </w:r>
    </w:p>
    <w:p w:rsidRDefault="00622D1D" w:rsidP="00026786" w:rsidR="00622D1D">
      <w:pPr>
        <w:ind w:firstLine="708"/>
        <w:jc w:val="both"/>
      </w:pPr>
    </w:p>
    <w:p w:rsidRDefault="00622D1D" w:rsidP="00026786" w:rsidR="00622D1D">
      <w:pPr>
        <w:ind w:firstLine="708"/>
        <w:jc w:val="both"/>
      </w:pPr>
      <w:r>
        <w:t>IV. Na pravo glasa stečajnih vjerovnika pri glasovanju o stečajnom planu na odgovarajući se način primjenjuju pravila Stečajnog zakona (Narodne novine broj 71/15</w:t>
      </w:r>
      <w:r w:rsidR="00026786">
        <w:t>, u nastavku teksta: SZ</w:t>
      </w:r>
      <w:r>
        <w:t>) o utvrđivanju prava glasa stečajnih vjerovnika. Razlučni vjerovnici imaju pravo glasa kao i stečajni vjerovnici samo ako im je dužnik i osobno odgovoran i ako se odreknu svog prava na odvojeno namirenj</w:t>
      </w:r>
      <w:r w:rsidR="00026786">
        <w:t>e ili ne budu odvojeno namireni.</w:t>
      </w:r>
      <w:r>
        <w:t xml:space="preserve"> Vjerovnici i razlučni vjerovnici na čije tražbine stečajni plan ne djeluje nemaju pravo glasa. Na temelju rasprave na ročištu sud će utvrditi popis vjerovnika i prava glasa koja im </w:t>
      </w:r>
      <w:r w:rsidR="00026786">
        <w:t>pripadaju.</w:t>
      </w:r>
    </w:p>
    <w:p w:rsidRDefault="00026786" w:rsidP="00026786" w:rsidR="00026786">
      <w:pPr>
        <w:ind w:firstLine="708"/>
        <w:jc w:val="both"/>
      </w:pPr>
    </w:p>
    <w:p w:rsidRDefault="00026786" w:rsidP="008741BF" w:rsidR="00622D1D">
      <w:pPr>
        <w:ind w:firstLine="708"/>
        <w:jc w:val="both"/>
      </w:pPr>
      <w:r>
        <w:t xml:space="preserve">V. Stečajni upravitelj kao podnositelj stečajnog plana ima pravo, na osnovi rasprave o stečajnom planu na ročištu, sadržajno izmijeniti pojedine odredbe stečajnog plana </w:t>
      </w:r>
      <w:r w:rsidR="0056172A">
        <w:t>u kojem slučaju se o</w:t>
      </w:r>
      <w:r>
        <w:t xml:space="preserve"> izmijenjenom stečajnom planu može glasovati na istom ročištu. </w:t>
      </w:r>
    </w:p>
    <w:p w:rsidRDefault="0056172A" w:rsidP="0056172A" w:rsidR="0056172A">
      <w:pPr>
        <w:jc w:val="center"/>
      </w:pPr>
    </w:p>
    <w:p w:rsidRDefault="003A6994" w:rsidP="0056172A" w:rsidR="003A6994">
      <w:pPr>
        <w:jc w:val="center"/>
      </w:pPr>
      <w:r>
        <w:t>U Zadru</w:t>
      </w:r>
      <w:r w:rsidRPr="00085806">
        <w:t xml:space="preserve"> </w:t>
      </w:r>
      <w:r>
        <w:t>18</w:t>
      </w:r>
      <w:r w:rsidR="00026786">
        <w:t xml:space="preserve">. ožujka </w:t>
      </w:r>
      <w:r>
        <w:t>2016.</w:t>
      </w:r>
    </w:p>
    <w:p w:rsidRDefault="003A6994" w:rsidP="003A6994" w:rsidR="003A6994">
      <w:pPr>
        <w:ind w:hanging="705" w:left="705"/>
        <w:jc w:val="center"/>
      </w:pPr>
    </w:p>
    <w:p w:rsidRDefault="003A6994" w:rsidP="003A6994" w:rsidR="003A6994"/>
    <w:p w:rsidRDefault="003A6994" w:rsidP="003A6994" w:rsidR="003A6994">
      <w:pPr>
        <w:ind w:firstLine="705"/>
        <w:jc w:val="right"/>
      </w:pPr>
      <w:r>
        <w:t xml:space="preserve">                                            </w:t>
      </w:r>
      <w:r w:rsidRPr="00085806">
        <w:t>S</w:t>
      </w:r>
      <w:r>
        <w:t>tečajna sutkinja:</w:t>
      </w:r>
    </w:p>
    <w:p w:rsidRDefault="003A6994" w:rsidP="003A6994" w:rsidR="003A6994" w:rsidRPr="00085806">
      <w:pPr>
        <w:ind w:firstLine="705"/>
        <w:jc w:val="right"/>
      </w:pPr>
      <w:r>
        <w:t xml:space="preserve">                                                                                     Tina Grgas </w:t>
      </w:r>
    </w:p>
    <w:p w:rsidRDefault="003A6994" w:rsidP="003A6994" w:rsidR="003A6994">
      <w:pPr>
        <w:ind w:firstLine="3" w:left="5661"/>
        <w:jc w:val="right"/>
      </w:pPr>
    </w:p>
    <w:p w:rsidRDefault="003A6994" w:rsidP="003A6994" w:rsidR="003A6994" w:rsidRPr="00085806">
      <w:pPr>
        <w:ind w:firstLine="3" w:left="5661"/>
        <w:jc w:val="right"/>
      </w:pPr>
    </w:p>
    <w:p w:rsidRDefault="003A6994" w:rsidP="003A6994" w:rsidR="003A6994" w:rsidRPr="0022146E">
      <w:pPr>
        <w:tabs>
          <w:tab w:pos="0" w:val="left"/>
        </w:tabs>
      </w:pPr>
      <w:r>
        <w:tab/>
        <w:t>UPUTA</w:t>
      </w:r>
      <w:r w:rsidRPr="0022146E">
        <w:t xml:space="preserve"> O PRAVNOM LIJEKU: </w:t>
      </w:r>
    </w:p>
    <w:p w:rsidRDefault="003A6994" w:rsidP="00026786" w:rsidR="003A6994">
      <w:pPr>
        <w:tabs>
          <w:tab w:pos="0" w:val="left"/>
        </w:tabs>
        <w:ind w:left="708"/>
        <w:jc w:val="both"/>
      </w:pPr>
      <w:r w:rsidRPr="00D1485A">
        <w:t xml:space="preserve">Protiv </w:t>
      </w:r>
      <w:r>
        <w:t xml:space="preserve">ovog </w:t>
      </w:r>
      <w:r w:rsidR="00026786">
        <w:t>zaključka o upravljanju postupkom nije dopuštena žalba (čl. 19. st. 7. SZ-a).</w:t>
      </w:r>
    </w:p>
    <w:p w:rsidRDefault="003A6994" w:rsidP="003A6994" w:rsidR="003A6994">
      <w:pPr>
        <w:tabs>
          <w:tab w:pos="4438" w:val="left"/>
        </w:tabs>
        <w:jc w:val="both"/>
      </w:pPr>
    </w:p>
    <w:p w:rsidRDefault="003A6994" w:rsidP="003A6994" w:rsidR="003A6994" w:rsidRPr="0022146E">
      <w:pPr>
        <w:ind w:firstLine="360"/>
      </w:pPr>
      <w:r>
        <w:t xml:space="preserve">  </w:t>
      </w:r>
      <w:r>
        <w:tab/>
      </w:r>
      <w:r w:rsidRPr="0022146E">
        <w:t xml:space="preserve">Dostaviti: </w:t>
      </w:r>
    </w:p>
    <w:p w:rsidRDefault="00026786" w:rsidP="00026786" w:rsidR="00F61FB8">
      <w:pPr>
        <w:numPr>
          <w:ilvl w:val="0"/>
          <w:numId w:val="1"/>
        </w:numPr>
      </w:pPr>
      <w:r>
        <w:t>Vjerovnicima</w:t>
      </w:r>
      <w:r w:rsidR="00F61FB8">
        <w:t xml:space="preserve"> i </w:t>
      </w:r>
    </w:p>
    <w:p w:rsidRDefault="00F61FB8" w:rsidP="00026786" w:rsidR="003A6994">
      <w:pPr>
        <w:numPr>
          <w:ilvl w:val="0"/>
          <w:numId w:val="1"/>
        </w:numPr>
      </w:pPr>
      <w:r>
        <w:t xml:space="preserve">Stečajnom upravitelju, </w:t>
      </w:r>
      <w:r w:rsidR="00026786">
        <w:t xml:space="preserve">svima </w:t>
      </w:r>
      <w:r w:rsidR="003A6994">
        <w:t xml:space="preserve">putem e-Oglasne poče suda </w:t>
      </w:r>
    </w:p>
    <w:p w:rsidRDefault="003A6994" w:rsidP="003A6994" w:rsidR="003A6994">
      <w:pPr>
        <w:numPr>
          <w:ilvl w:val="0"/>
          <w:numId w:val="1"/>
        </w:numPr>
      </w:pPr>
      <w:r>
        <w:t xml:space="preserve">U spis </w:t>
      </w:r>
    </w:p>
    <w:p w:rsidRDefault="003A6994" w:rsidP="003A6994" w:rsidR="003A6994"/>
    <w:p w:rsidRDefault="003A6994" w:rsidP="003A6994" w:rsidR="003A6994"/>
    <w:p w:rsidRDefault="003A6994" w:rsidP="003A6994" w:rsidR="003A6994"/>
    <w:p w:rsidRDefault="003A6994" w:rsidP="003A6994" w:rsidR="003A6994"/>
    <w:p w:rsidRDefault="007F2B5C" w:rsidR="007F2B5C"/>
    <w:sectPr w:rsidSect="0012093B" w:rsidR="007F2B5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173A" w:rsidP="00E9173A" w:rsidR="00E9173A">
      <w:r>
        <w:separator/>
      </w:r>
    </w:p>
  </w:endnote>
  <w:endnote w:id="0" w:type="continuationSeparator">
    <w:p w:rsidRDefault="00E9173A" w:rsidP="00E9173A" w:rsidR="00E91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173A" w:rsidP="00E9173A" w:rsidR="00E9173A">
      <w:r>
        <w:separator/>
      </w:r>
    </w:p>
  </w:footnote>
  <w:footnote w:id="0" w:type="continuationSeparator">
    <w:p w:rsidRDefault="00E9173A" w:rsidP="00E9173A" w:rsidR="00E91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697581"/>
      <w:docPartObj>
        <w:docPartGallery w:val="Page Numbers (Top of Page)"/>
        <w:docPartUnique/>
      </w:docPartObj>
    </w:sdtPr>
    <w:sdtEndPr/>
    <w:sdtContent>
      <w:p w:rsidRDefault="008741BF" w:rsidP="0012093B" w:rsidR="0012093B">
        <w:pPr>
          <w:pStyle w:val="Zaglavlje"/>
          <w:ind w:firstLine="4248"/>
          <w:jc w:val="center"/>
        </w:pPr>
        <w:r>
          <w:fldChar w:fldCharType="begin"/>
        </w:r>
        <w:r>
          <w:instrText>PAGE   \* MERGEFORMAT</w:instrText>
        </w:r>
        <w:r>
          <w:fldChar w:fldCharType="separate"/>
        </w:r>
        <w:r w:rsidR="0078068D">
          <w:rPr>
            <w:noProof/>
          </w:rPr>
          <w:t>2</w:t>
        </w:r>
        <w:r>
          <w:fldChar w:fldCharType="end"/>
        </w:r>
        <w:r>
          <w:t xml:space="preserve"> </w:t>
        </w:r>
        <w:r>
          <w:tab/>
        </w:r>
        <w:r>
          <w:tab/>
          <w:t>Poslovni broj 3 St-217/11-</w:t>
        </w:r>
        <w:r w:rsidR="00E9173A">
          <w:t>915</w:t>
        </w:r>
      </w:p>
    </w:sdtContent>
  </w:sdt>
  <w:p w:rsidRDefault="0078068D" w:rsidR="001209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E9A2BC8"/>
    <w:multiLevelType w:val="hybridMultilevel"/>
    <w:tmpl w:val="FC6EA45E"/>
    <w:lvl w:tplc="88AE080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6994"/>
    <w:rsid w:val="00026786"/>
    <w:rsid w:val="00091BD1"/>
    <w:rsid w:val="00110AAD"/>
    <w:rsid w:val="003A6994"/>
    <w:rsid w:val="0056172A"/>
    <w:rsid w:val="00622D1D"/>
    <w:rsid w:val="0078068D"/>
    <w:rsid w:val="007F2B5C"/>
    <w:rsid w:val="008741BF"/>
    <w:rsid w:val="00AE148C"/>
    <w:rsid w:val="00D165BD"/>
    <w:rsid w:val="00DA08BB"/>
    <w:rsid w:val="00E9173A"/>
    <w:rsid w:val="00EA598F"/>
    <w:rsid w:val="00F61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699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A6994"/>
    <w:pPr>
      <w:tabs>
        <w:tab w:pos="4536" w:val="center"/>
        <w:tab w:pos="9072" w:val="right"/>
      </w:tabs>
    </w:pPr>
  </w:style>
  <w:style w:customStyle="true" w:styleId="ZaglavljeChar" w:type="character">
    <w:name w:val="Zaglavlje Char"/>
    <w:basedOn w:val="Zadanifontodlomka"/>
    <w:link w:val="Zaglavlje"/>
    <w:uiPriority w:val="99"/>
    <w:rsid w:val="003A6994"/>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EA598F"/>
    <w:pPr>
      <w:ind w:left="720"/>
      <w:contextualSpacing/>
    </w:pPr>
  </w:style>
  <w:style w:styleId="Podnoje" w:type="paragraph">
    <w:name w:val="footer"/>
    <w:basedOn w:val="Normal"/>
    <w:link w:val="PodnojeChar"/>
    <w:uiPriority w:val="99"/>
    <w:unhideWhenUsed/>
    <w:rsid w:val="00E9173A"/>
    <w:pPr>
      <w:tabs>
        <w:tab w:pos="4536" w:val="center"/>
        <w:tab w:pos="9072" w:val="right"/>
      </w:tabs>
    </w:pPr>
  </w:style>
  <w:style w:customStyle="true" w:styleId="PodnojeChar" w:type="character">
    <w:name w:val="Podnožje Char"/>
    <w:basedOn w:val="Zadanifontodlomka"/>
    <w:link w:val="Podnoje"/>
    <w:uiPriority w:val="99"/>
    <w:rsid w:val="00E9173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8068D"/>
    <w:rPr>
      <w:color w:val="808080"/>
      <w:bdr w:space="0" w:sz="0" w:color="auto" w:val="none"/>
      <w:shd w:fill="auto" w:color="auto" w:val="clear"/>
    </w:rPr>
  </w:style>
  <w:style w:customStyle="true" w:styleId="eSPISCCParagraphDefaultFont" w:type="character">
    <w:name w:val="eSPIS_CC_Paragraph Default Font"/>
    <w:basedOn w:val="Zadanifontodlomka"/>
    <w:rsid w:val="007806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068D"/>
    <w:rPr>
      <w:bdr w:space="0" w:sz="0" w:color="auto" w:val="none"/>
      <w:shd w:fill="FFFFCC" w:color="auto" w:val="clear"/>
      <w:lang w:val="hr-HR"/>
    </w:rPr>
  </w:style>
  <w:style w:customStyle="true" w:styleId="PozadinaSvijetloCrvena" w:type="character">
    <w:name w:val="Pozadina_SvijetloCrvena"/>
    <w:basedOn w:val="eSPISCCParagraphDefaultFont"/>
    <w:rsid w:val="007806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06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699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A6994"/>
    <w:pPr>
      <w:tabs>
        <w:tab w:pos="4536" w:val="center"/>
        <w:tab w:pos="9072" w:val="right"/>
      </w:tabs>
    </w:pPr>
  </w:style>
  <w:style w:customStyle="1" w:styleId="ZaglavljeChar" w:type="character">
    <w:name w:val="Zaglavlje Char"/>
    <w:basedOn w:val="Zadanifontodlomka"/>
    <w:link w:val="Zaglavlje"/>
    <w:uiPriority w:val="99"/>
    <w:rsid w:val="003A6994"/>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EA598F"/>
    <w:pPr>
      <w:ind w:left="720"/>
      <w:contextualSpacing/>
    </w:pPr>
  </w:style>
  <w:style w:styleId="Podnoje" w:type="paragraph">
    <w:name w:val="footer"/>
    <w:basedOn w:val="Normal"/>
    <w:link w:val="PodnojeChar"/>
    <w:uiPriority w:val="99"/>
    <w:unhideWhenUsed/>
    <w:rsid w:val="00E9173A"/>
    <w:pPr>
      <w:tabs>
        <w:tab w:pos="4536" w:val="center"/>
        <w:tab w:pos="9072" w:val="right"/>
      </w:tabs>
    </w:pPr>
  </w:style>
  <w:style w:customStyle="1" w:styleId="PodnojeChar" w:type="character">
    <w:name w:val="Podnožje Char"/>
    <w:basedOn w:val="Zadanifontodlomka"/>
    <w:link w:val="Podnoje"/>
    <w:uiPriority w:val="99"/>
    <w:rsid w:val="00E9173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8068D"/>
    <w:rPr>
      <w:color w:val="808080"/>
      <w:bdr w:color="auto" w:space="0" w:sz="0" w:val="none"/>
      <w:shd w:color="auto" w:fill="auto" w:val="clear"/>
    </w:rPr>
  </w:style>
  <w:style w:customStyle="1" w:styleId="eSPISCCParagraphDefaultFont" w:type="character">
    <w:name w:val="eSPIS_CC_Paragraph Default Font"/>
    <w:basedOn w:val="Zadanifontodlomka"/>
    <w:rsid w:val="007806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068D"/>
    <w:rPr>
      <w:bdr w:color="auto" w:space="0" w:sz="0" w:val="none"/>
      <w:shd w:color="auto" w:fill="FFFFCC" w:val="clear"/>
      <w:lang w:val="hr-HR"/>
    </w:rPr>
  </w:style>
  <w:style w:customStyle="1" w:styleId="PozadinaSvijetloCrvena" w:type="character">
    <w:name w:val="Pozadina_SvijetloCrvena"/>
    <w:basedOn w:val="eSPISCCParagraphDefaultFont"/>
    <w:rsid w:val="007806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06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izvorni_sadrzaj>
    <derivirana_varijabla naziv="DomainObject.Predmet.PrimjedbaSuca_1">Poslano po žalbi 23.01.13.Poslano po žalbi 11.04.13. poslana kopija dijela spisa po žalbi 07.01.2015  .</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Zagreb,Filijala Zadar;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Zagreb,Filijala Zadar;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Zagreb,Filijala Zadar;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Zagreb,Filijala Zadar, Obala kneza Branimira 20, 23000 Zadar;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Zagreb,Filijala Zadar, Obala kneza Branimira 20, 23000 Zadar;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Zagreb,Filijala Zadar Obala kneza Branimira 20,23000 Zadar,Turistička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Zagreb,Filijala Zadar, Obala kneza Branimira 20,23000 Zadar,Turistička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 Zagreb,Filijala Zadar,Turistička zajednica mjesta Ugljan,A.B.E. Inženjering d.o.o. Rijeka,institut igh,ATLAS-COPCO d.o.o. Zadar,Marijo Košta,Dušan Polovina</izvorni_sadrzaj>
    <derivirana_varijabla naziv="DomainObject.Predmet.StrankaNazivFormated_1">ODMARALIŠTA iO ADRIA D.O.O. ZAGREB,Croatia osiguranje d.d. Zagreb,Filijala Zadar,Turistička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Zagreb,Filijala Zadar,Turistička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Zagreb,Filijala Zadar, Obala kneza Branimira 20, 23000 Zadar</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Zagreb,Filijala Zadar, Obala kneza Branimira 20, 23000 Zadar</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 Zagreb,Filijala Zadar</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 Zagreb,Filijala Zadar</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Zagreb,Filijala Zadar</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Croatia osiguranje d.d. Zagreb,Filijala Zadar i dr.</izvorni_sadrzaj>
    <derivirana_varijabla naziv="DomainObject.Predmet.StrankaIDrugi_1">Croatia osiguranje d.d. Zagreb,Filijala Zadar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Zagreb,Filijala Zadar, Obala kneza Branimira 20, 23000 Zadar i dr.</izvorni_sadrzaj>
    <derivirana_varijabla naziv="DomainObject.Predmet.StrankaIDrugiAdressOIB_1">Croatia osiguranje d.d. Zagreb,Filijala Zadar, Obala kneza Branimira 20, 23000 Zadar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 Zagreb,Filijala Zadar</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Zagreb,Filijala Zadar, Obala kneza Branimira 20,23000 Zadar</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81221331871</item>
      <item>, OIB 87200166350</item>
      <item>, OIB null</item>
      <item>, OIB null</item>
      <item>, OIB null</item>
      <item>, OIB 21575851943</item>
      <item>, OIB 03557707395</item>
      <item>, OIB 79766124714</item>
      <item>, OIB 10870888670</item>
      <item>, OIB 25613472359</item>
      <item>, OIB 73797976358</item>
      <item>, OIB 93674503025</item>
    </izvorni_sadrzaj>
    <derivirana_varijabla naziv="DomainObject.Predmet.SudioniciListNazivOIB_1">
      <item>, OIB null</item>
      <item>, OIB 81221331871</item>
      <item>, OIB 87200166350</item>
      <item>, OIB null</item>
      <item>, OIB null</item>
      <item>, OIB null</item>
      <item>, OIB 21575851943</item>
      <item>, OIB 03557707395</item>
      <item>, OIB 79766124714</item>
      <item>, OIB 10870888670</item>
      <item>, OIB 25613472359</item>
      <item>, OIB 73797976358</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Rijeka</item>
    </izvorni_sadrzaj>
    <derivirana_varijabla naziv="DomainObject.Predmet.StecajniUpraviteljiListAddressOIB_1">
      <item>Alein Khan, OIB 25613472359, Trg sv. Barbare 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455</properties:Words>
  <properties:Characters>2428</properties:Characters>
  <properties:Lines>70</properties:Lines>
  <properties:Paragraphs>24</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2016-03-18T11:50:00Z</dcterms:created>
  <dc:creator>Tina Grgas</dc:creator>
  <cp:lastModifiedBy>Josipa Dorkin</cp:lastModifiedBy>
  <cp:lastPrinted>2016-03-18T13:25:00Z</cp:lastPrinted>
  <dcterms:modified xmlns:xsi="http://www.w3.org/2001/XMLSchema-instance" xsi:type="dcterms:W3CDTF">2016-03-18T13:34:00Z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