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782b5" w14:paraId="aa782b5" w:rsidRDefault="007B7EDC" w:rsidP="004E475E" w:rsidR="007B7EDC">
      <w:pPr>
        <w:jc w:val="both"/>
        <w15:collapsed w:val="false"/>
      </w:pPr>
      <w:bookmarkStart w:name="_GoBack" w:id="0"/>
      <w:bookmarkEnd w:id="0"/>
    </w:p>
    <w:p w:rsidRDefault="007B7EDC" w:rsidP="004E475E" w:rsidR="007B7EDC">
      <w:pPr>
        <w:jc w:val="right"/>
      </w:pPr>
      <w:r>
        <w:t>14 St-</w:t>
      </w:r>
      <w:r w:rsidR="001D0B46">
        <w:t>1</w:t>
      </w:r>
      <w:r w:rsidR="006975D3">
        <w:t>208</w:t>
      </w:r>
      <w:r>
        <w:t>/</w:t>
      </w:r>
      <w:r w:rsidR="00E8650F">
        <w:t>1</w:t>
      </w:r>
      <w:r w:rsidR="0041082E">
        <w:t>7</w:t>
      </w:r>
      <w:r>
        <w:t>-</w:t>
      </w:r>
      <w:r w:rsidR="000D067C">
        <w:t>3</w:t>
      </w:r>
    </w:p>
    <w:p w:rsidRDefault="00FD0F32" w:rsidP="00FD0F32" w:rsidR="00FD0F32">
      <w:r>
        <w:rPr>
          <w:rStyle w:val="Naglaeno"/>
        </w:rPr>
        <w:t xml:space="preserve">             </w:t>
      </w:r>
      <w:r w:rsidR="00167125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0F32" w:rsidP="00FD0F32" w:rsidR="00FD0F32" w:rsidRPr="00D21A2C"/>
    <w:p w:rsidRDefault="00FD0F32" w:rsidP="00FD0F32" w:rsidR="00FD0F3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D0F32" w:rsidP="00FD0F32" w:rsidR="003C7EC1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7B7EDC" w:rsidP="004E475E" w:rsidR="007B7EDC">
      <w:pPr>
        <w:jc w:val="both"/>
      </w:pPr>
    </w:p>
    <w:p w:rsidRDefault="00BB5364" w:rsidP="004E475E" w:rsidR="007B7EDC">
      <w:pPr>
        <w:jc w:val="center"/>
      </w:pPr>
      <w:r>
        <w:t>Z A K L J U Č A K</w:t>
      </w:r>
    </w:p>
    <w:p w:rsidRDefault="003C7EC1" w:rsidP="004E475E" w:rsidR="003C7EC1">
      <w:pPr>
        <w:jc w:val="both"/>
      </w:pPr>
    </w:p>
    <w:p w:rsidRDefault="0041082E" w:rsidP="002C4C28" w:rsidR="003C7EC1">
      <w:pPr>
        <w:jc w:val="both"/>
      </w:pPr>
      <w:r>
        <w:tab/>
      </w:r>
      <w:r w:rsidR="00BA0AD0" w:rsidRPr="00611430">
        <w:t xml:space="preserve">Trgovački sud u Osijeku, po sucu mr. sc. Tihomiru Kovačeviću, kao stečajnom sucu, povodom prijedloga </w:t>
      </w:r>
      <w:r w:rsidR="006975D3">
        <w:t>RH</w:t>
      </w:r>
      <w:r w:rsidR="0095157A">
        <w:t>, URED DRŽAVNE UPRAVE U KRAPINSKO-ZAGORSKOJ ŽUPANIJI, Služba za opću upravu, Ispostava Pregrada,</w:t>
      </w:r>
      <w:r w:rsidR="00BA0AD0">
        <w:t xml:space="preserve"> za </w:t>
      </w:r>
      <w:r w:rsidRPr="0041082E">
        <w:t xml:space="preserve">otvaranje stečajnog postupka nad dužnikom </w:t>
      </w:r>
      <w:r w:rsidR="0095157A">
        <w:t>OMLADINSKI KULTURNI CENTAR PREGRADA, Pregrada, Jurice Prejca 2</w:t>
      </w:r>
      <w:r w:rsidR="00BA0AD0" w:rsidRPr="00BA0AD0">
        <w:t xml:space="preserve">, </w:t>
      </w:r>
      <w:r w:rsidR="0095157A">
        <w:t>Reg. broj: 02000294</w:t>
      </w:r>
      <w:r w:rsidR="00BA0AD0" w:rsidRPr="00BA0AD0">
        <w:t xml:space="preserve">, OIB </w:t>
      </w:r>
      <w:r w:rsidR="0095157A">
        <w:t>36219128703</w:t>
      </w:r>
      <w:r w:rsidRPr="0041082E">
        <w:t xml:space="preserve">, dana </w:t>
      </w:r>
      <w:r w:rsidR="0095157A">
        <w:t>1</w:t>
      </w:r>
      <w:r w:rsidRPr="0041082E">
        <w:t xml:space="preserve">. </w:t>
      </w:r>
      <w:r w:rsidR="001D730A">
        <w:t>rujn</w:t>
      </w:r>
      <w:r w:rsidRPr="0041082E">
        <w:t>a 2017.</w:t>
      </w:r>
    </w:p>
    <w:p w:rsidRDefault="0041082E" w:rsidP="002C4C28" w:rsidR="0041082E">
      <w:pPr>
        <w:jc w:val="both"/>
      </w:pPr>
    </w:p>
    <w:p w:rsidRDefault="0041082E" w:rsidP="002C4C28" w:rsidR="0041082E">
      <w:pPr>
        <w:jc w:val="both"/>
      </w:pPr>
    </w:p>
    <w:p w:rsidRDefault="00BB5364" w:rsidP="002952DB" w:rsidR="007B7EDC">
      <w:pPr>
        <w:jc w:val="center"/>
      </w:pPr>
      <w:r>
        <w:t>z a k l j u č</w:t>
      </w:r>
      <w:r w:rsidR="007B7EDC">
        <w:t xml:space="preserve"> i o  j e</w:t>
      </w:r>
    </w:p>
    <w:p w:rsidRDefault="003C7EC1" w:rsidP="004E475E" w:rsidR="003C7EC1">
      <w:pPr>
        <w:jc w:val="both"/>
      </w:pPr>
    </w:p>
    <w:p w:rsidRDefault="0041082E" w:rsidP="004E475E" w:rsidR="0041082E">
      <w:pPr>
        <w:jc w:val="both"/>
      </w:pPr>
    </w:p>
    <w:p w:rsidRDefault="00E42FA6" w:rsidP="00F2323A" w:rsidR="00E42FA6" w:rsidRPr="00203035">
      <w:pPr>
        <w:numPr>
          <w:ilvl w:val="0"/>
          <w:numId w:val="7"/>
        </w:numPr>
        <w:jc w:val="both"/>
      </w:pPr>
      <w:r w:rsidRPr="008F4282">
        <w:t xml:space="preserve">Poziva se </w:t>
      </w:r>
      <w:r>
        <w:t xml:space="preserve">osoba ovlaštena za zastupanje dužnika </w:t>
      </w:r>
      <w:r w:rsidR="002276B8">
        <w:t>Tomislav Potočki, Pregrada, Ulica Jurice Prejca 2</w:t>
      </w:r>
      <w:r w:rsidR="00DC2C70">
        <w:t xml:space="preserve">, OIB </w:t>
      </w:r>
      <w:r w:rsidR="002276B8">
        <w:t>85619578448</w:t>
      </w:r>
      <w:r w:rsidR="00141CC3">
        <w:t xml:space="preserve">, </w:t>
      </w:r>
      <w:r w:rsidRPr="00203035">
        <w:t xml:space="preserve">da u roku 8 (osam) dana </w:t>
      </w:r>
      <w:r>
        <w:t>u</w:t>
      </w:r>
      <w:r w:rsidRPr="00203035">
        <w:t>plati:</w:t>
      </w:r>
    </w:p>
    <w:p w:rsidRDefault="00E42FA6" w:rsidP="00E42FA6" w:rsidR="00E42FA6">
      <w:pPr>
        <w:ind w:left="1080"/>
        <w:jc w:val="both"/>
      </w:pPr>
    </w:p>
    <w:p w:rsidRDefault="00E42FA6" w:rsidP="00E42FA6" w:rsidR="00E42FA6">
      <w:pPr>
        <w:numPr>
          <w:ilvl w:val="1"/>
          <w:numId w:val="7"/>
        </w:numPr>
        <w:jc w:val="both"/>
      </w:pPr>
      <w:r w:rsidRPr="008F4282">
        <w:t>preduj</w:t>
      </w:r>
      <w:r>
        <w:t>a</w:t>
      </w:r>
      <w:r w:rsidRPr="008F4282">
        <w:t xml:space="preserve">m od 1.000,00 kn </w:t>
      </w:r>
      <w:r>
        <w:t xml:space="preserve">u Fond za namirenje troškova stečajnog postupka </w:t>
      </w:r>
      <w:r w:rsidRPr="008F4282">
        <w:t xml:space="preserve">na žiro-račun Trgovačkog suda u Osijeku broj </w:t>
      </w:r>
      <w:r>
        <w:t>HR31</w:t>
      </w:r>
      <w:r w:rsidRPr="006A766D">
        <w:t>2390</w:t>
      </w:r>
      <w:r>
        <w:t xml:space="preserve"> </w:t>
      </w:r>
      <w:r w:rsidRPr="006A766D">
        <w:t xml:space="preserve">0011300000200 s pozivom na broj </w:t>
      </w:r>
      <w:r w:rsidRPr="00636E9A">
        <w:t>HR02 8500</w:t>
      </w:r>
      <w:r>
        <w:t xml:space="preserve"> </w:t>
      </w:r>
      <w:r w:rsidR="00645FF6">
        <w:t>i</w:t>
      </w:r>
    </w:p>
    <w:p w:rsidRDefault="00E42FA6" w:rsidP="00786DD1" w:rsidR="00E42FA6">
      <w:pPr>
        <w:numPr>
          <w:ilvl w:val="1"/>
          <w:numId w:val="7"/>
        </w:numPr>
        <w:jc w:val="both"/>
      </w:pPr>
      <w:r>
        <w:t>dodatni iznos predujma u iznosu od 3.</w:t>
      </w:r>
      <w:r w:rsidR="006610B9">
        <w:t>5</w:t>
      </w:r>
      <w:r>
        <w:t>00,00 kn na žiro-račun Trgovačkog suda u Osijeku broj HR31</w:t>
      </w:r>
      <w:r w:rsidRPr="006A766D">
        <w:t>2390</w:t>
      </w:r>
      <w:r>
        <w:t xml:space="preserve"> </w:t>
      </w:r>
      <w:r w:rsidRPr="006A766D">
        <w:t xml:space="preserve">0011300000200 s pozivom na broj </w:t>
      </w:r>
      <w:r>
        <w:t>HR</w:t>
      </w:r>
      <w:r w:rsidRPr="006A766D">
        <w:t>05 272-</w:t>
      </w:r>
      <w:r w:rsidR="001D4821">
        <w:t>1</w:t>
      </w:r>
      <w:r w:rsidR="002276B8">
        <w:t>208</w:t>
      </w:r>
      <w:r w:rsidRPr="006A766D">
        <w:t>-1</w:t>
      </w:r>
      <w:r w:rsidR="00F2323A">
        <w:t>7</w:t>
      </w:r>
      <w:r>
        <w:t>,</w:t>
      </w:r>
    </w:p>
    <w:p w:rsidRDefault="00E42FA6" w:rsidP="00E42FA6" w:rsidR="00E42FA6">
      <w:pPr>
        <w:ind w:left="1950"/>
        <w:jc w:val="both"/>
      </w:pPr>
    </w:p>
    <w:p w:rsidRDefault="00E42FA6" w:rsidP="00E42FA6" w:rsidR="00E42FA6">
      <w:pPr>
        <w:ind w:left="1440"/>
        <w:jc w:val="both"/>
      </w:pPr>
      <w:r>
        <w:t>te po izvršenim uplatama dostaviti dokaze u spis.</w:t>
      </w:r>
    </w:p>
    <w:p w:rsidRDefault="00E42FA6" w:rsidP="00E42FA6" w:rsidR="00E42FA6">
      <w:pPr>
        <w:ind w:left="1080"/>
        <w:jc w:val="both"/>
      </w:pPr>
    </w:p>
    <w:p w:rsidRDefault="00E42FA6" w:rsidP="00E42FA6" w:rsidR="00E42FA6">
      <w:pPr>
        <w:numPr>
          <w:ilvl w:val="0"/>
          <w:numId w:val="7"/>
        </w:numPr>
        <w:jc w:val="both"/>
      </w:pPr>
      <w:r>
        <w:t>A</w:t>
      </w:r>
      <w:r w:rsidRPr="00390FA0">
        <w:t xml:space="preserve">ko osoba </w:t>
      </w:r>
      <w:r>
        <w:t>iz t. 1. izreke ovoga rješenja ne plati predujam u propisanom roku isti će se naplatiti primjenom pravila o prisilnoj naplati novčane kazne u parničnom postupku</w:t>
      </w:r>
      <w:r w:rsidRPr="00390FA0">
        <w:t>.</w:t>
      </w:r>
    </w:p>
    <w:p w:rsidRDefault="001B5071" w:rsidP="001B5071" w:rsidR="001B5071">
      <w:pPr>
        <w:ind w:left="1080"/>
        <w:jc w:val="both"/>
      </w:pPr>
    </w:p>
    <w:p w:rsidRDefault="002952DB" w:rsidP="002276B8" w:rsidR="007B3E8A">
      <w:pPr>
        <w:numPr>
          <w:ilvl w:val="0"/>
          <w:numId w:val="7"/>
        </w:numPr>
        <w:jc w:val="both"/>
      </w:pPr>
      <w:r>
        <w:t xml:space="preserve">Naređuje se zakonskom zastupniku dužnika </w:t>
      </w:r>
      <w:r w:rsidR="002276B8" w:rsidRPr="002276B8">
        <w:t>Tomislav Potočki, Pregrada, Ulica Jurice Prejca 2, OIB 85619578448</w:t>
      </w:r>
      <w:r>
        <w:t xml:space="preserve">, da u roku 8 (osam) dana preda sudu pisano izvješće o financijsko-gospodarskom stanju dužnika, </w:t>
      </w:r>
      <w:r w:rsidR="001B5071">
        <w:t>te javnobilježnički ovjerovljeni prokazni popis imovine, temeljem odredbe čl. 117. Stečajnog zakona, uz odgovarajuću primjenu odredbi članka 177., 178. i 180.</w:t>
      </w:r>
      <w:r w:rsidR="004B11A6">
        <w:t xml:space="preserve"> </w:t>
      </w:r>
      <w:r w:rsidR="001B5071">
        <w:t>ovoga Zakona.</w:t>
      </w:r>
    </w:p>
    <w:p w:rsidRDefault="003B6B1C" w:rsidP="003B6B1C" w:rsidR="003B6B1C">
      <w:pPr>
        <w:ind w:left="1080"/>
        <w:jc w:val="both"/>
      </w:pPr>
    </w:p>
    <w:p w:rsidRDefault="001D730A" w:rsidP="003B6B1C" w:rsidR="001D730A">
      <w:pPr>
        <w:ind w:left="1080"/>
        <w:jc w:val="both"/>
      </w:pPr>
    </w:p>
    <w:p w:rsidRDefault="001D730A" w:rsidP="003B6B1C" w:rsidR="001D730A">
      <w:pPr>
        <w:ind w:left="1080"/>
        <w:jc w:val="both"/>
      </w:pPr>
    </w:p>
    <w:p w:rsidRDefault="00E42FA6" w:rsidP="00E42FA6" w:rsidR="00E42FA6" w:rsidRPr="00CB3063">
      <w:pPr>
        <w:jc w:val="center"/>
        <w:rPr>
          <w:bCs/>
        </w:rPr>
      </w:pPr>
      <w:r w:rsidRPr="00CB3063">
        <w:rPr>
          <w:bCs/>
        </w:rPr>
        <w:t>Obrazloženje</w:t>
      </w:r>
    </w:p>
    <w:p w:rsidRDefault="00E42FA6" w:rsidP="00E42FA6" w:rsidR="00E42FA6">
      <w:pPr>
        <w:jc w:val="both"/>
      </w:pPr>
    </w:p>
    <w:p w:rsidRDefault="00533AEE" w:rsidP="00E42FA6" w:rsidR="00E42FA6">
      <w:pPr>
        <w:ind w:firstLine="720"/>
        <w:jc w:val="both"/>
      </w:pPr>
      <w:r>
        <w:t xml:space="preserve">Dana </w:t>
      </w:r>
      <w:r w:rsidR="00897A0B">
        <w:t>28</w:t>
      </w:r>
      <w:r>
        <w:t>.</w:t>
      </w:r>
      <w:r w:rsidR="00897A0B">
        <w:t>11</w:t>
      </w:r>
      <w:r>
        <w:t>.201</w:t>
      </w:r>
      <w:r w:rsidR="00030615">
        <w:t>6</w:t>
      </w:r>
      <w:r>
        <w:t xml:space="preserve">. zaprimljen je na </w:t>
      </w:r>
      <w:r w:rsidR="00030615">
        <w:t>Trgovačkom sudu u Zagrebu</w:t>
      </w:r>
      <w:r>
        <w:t xml:space="preserve"> </w:t>
      </w:r>
      <w:r w:rsidR="00030615">
        <w:t>prijedlog</w:t>
      </w:r>
      <w:r>
        <w:t xml:space="preserve"> </w:t>
      </w:r>
      <w:r w:rsidR="00897A0B" w:rsidRPr="00897A0B">
        <w:t>RH, URED DRŽAVNE UPRAVE U KRAPINSKO-ZAGORSKOJ ŽUPANIJI, Služba za opću upravu, Ispostava Pregrada</w:t>
      </w:r>
      <w:r>
        <w:t xml:space="preserve">, </w:t>
      </w:r>
      <w:r w:rsidR="00897A0B">
        <w:t>K</w:t>
      </w:r>
      <w:r>
        <w:t xml:space="preserve">lasa: </w:t>
      </w:r>
      <w:r w:rsidR="00897A0B">
        <w:t>UP/I-230-02/02-01/12</w:t>
      </w:r>
      <w:r>
        <w:t xml:space="preserve"> </w:t>
      </w:r>
      <w:r w:rsidR="00BD2A3D">
        <w:t>URBROJ: 2140-09-02-7</w:t>
      </w:r>
      <w:r>
        <w:t xml:space="preserve"> od </w:t>
      </w:r>
      <w:r w:rsidR="008D05AE">
        <w:t>1</w:t>
      </w:r>
      <w:r w:rsidR="00BD2A3D">
        <w:t>0</w:t>
      </w:r>
      <w:r w:rsidR="00A15CA0">
        <w:t>.</w:t>
      </w:r>
      <w:r w:rsidR="00BD2A3D">
        <w:t>12</w:t>
      </w:r>
      <w:r w:rsidR="00A15CA0">
        <w:t>.20</w:t>
      </w:r>
      <w:r w:rsidR="00BD2A3D">
        <w:t>02</w:t>
      </w:r>
      <w:r w:rsidR="00A15CA0">
        <w:t xml:space="preserve">. godine, za </w:t>
      </w:r>
      <w:r w:rsidR="008D05AE">
        <w:t>otvaranje</w:t>
      </w:r>
      <w:r w:rsidR="00A15CA0">
        <w:t xml:space="preserve"> stečajnog postupka nad dužnikom </w:t>
      </w:r>
      <w:r w:rsidR="00BD2A3D" w:rsidRPr="00BD2A3D">
        <w:t>OMLADINSKI KULTURNI CENTAR PREGRADA, Pregrada, Jurice Prejca 2, Reg. broj: 02000294, OIB 36219128703</w:t>
      </w:r>
      <w:r w:rsidR="00A15CA0">
        <w:t xml:space="preserve">, temeljem odredbe čl. </w:t>
      </w:r>
      <w:r w:rsidR="00DD4792">
        <w:t>1</w:t>
      </w:r>
      <w:r w:rsidR="00BD2A3D">
        <w:t>6</w:t>
      </w:r>
      <w:r w:rsidR="00A15CA0">
        <w:t>.</w:t>
      </w:r>
      <w:r w:rsidR="00BD2A3D">
        <w:t xml:space="preserve"> i 109.</w:t>
      </w:r>
      <w:r w:rsidR="00A15CA0">
        <w:t xml:space="preserve"> Stečajnog zakona (NN 71/15</w:t>
      </w:r>
      <w:r w:rsidR="00A47514">
        <w:t>, dalje: SZ</w:t>
      </w:r>
      <w:r w:rsidR="00CA762F">
        <w:t>)</w:t>
      </w:r>
      <w:r w:rsidR="00E31254">
        <w:t xml:space="preserve"> i čl. 49. st. 7. Zakona o udrugama (NN 74/14).</w:t>
      </w:r>
    </w:p>
    <w:p w:rsidRDefault="00EE5091" w:rsidP="00E42FA6" w:rsidR="00EE5091">
      <w:pPr>
        <w:ind w:firstLine="720"/>
        <w:jc w:val="both"/>
      </w:pPr>
    </w:p>
    <w:p w:rsidRDefault="00E42FA6" w:rsidP="00E42FA6" w:rsidR="00E42FA6">
      <w:pPr>
        <w:ind w:firstLine="720"/>
        <w:jc w:val="both"/>
      </w:pPr>
      <w:r w:rsidRPr="00176811">
        <w:t xml:space="preserve">Sud je utvrdio da je predlagatelj ovlašten za podnošenje predmetnoga prijedloga temeljem odredbe čl. </w:t>
      </w:r>
      <w:r w:rsidR="00E956E4">
        <w:t>1</w:t>
      </w:r>
      <w:r w:rsidR="001D730A">
        <w:t>6</w:t>
      </w:r>
      <w:r w:rsidRPr="00176811">
        <w:t xml:space="preserve">. </w:t>
      </w:r>
      <w:r w:rsidR="001D730A">
        <w:t>i 109.</w:t>
      </w:r>
      <w:r w:rsidR="007D1625">
        <w:t xml:space="preserve"> </w:t>
      </w:r>
      <w:r w:rsidR="00260DC7">
        <w:t>SZ-a</w:t>
      </w:r>
      <w:r w:rsidR="00EB6643">
        <w:t xml:space="preserve"> i čl. 49. st. 7. Zakona o udrugama (NN 74/14)</w:t>
      </w:r>
      <w:r w:rsidRPr="00176811">
        <w:t xml:space="preserve">, a kako </w:t>
      </w:r>
      <w:r w:rsidR="00260DC7">
        <w:t>osob</w:t>
      </w:r>
      <w:r w:rsidR="00E956E4">
        <w:t>a</w:t>
      </w:r>
      <w:r w:rsidR="00260DC7">
        <w:t xml:space="preserve"> iz čl. 110. st. 2. SZ-a </w:t>
      </w:r>
      <w:r w:rsidR="00526AFE">
        <w:t>ni</w:t>
      </w:r>
      <w:r w:rsidR="00E956E4">
        <w:t>je</w:t>
      </w:r>
      <w:r w:rsidR="00260DC7">
        <w:t xml:space="preserve"> podnijel</w:t>
      </w:r>
      <w:r w:rsidR="00E956E4">
        <w:t>a</w:t>
      </w:r>
      <w:r w:rsidR="00526AFE">
        <w:t xml:space="preserve"> </w:t>
      </w:r>
      <w:r w:rsidR="00260DC7">
        <w:t xml:space="preserve">prijedlog za otvaranje stečajnog postupka u propisanom roku, sud </w:t>
      </w:r>
      <w:r w:rsidR="00867A9E">
        <w:t>joj</w:t>
      </w:r>
      <w:r w:rsidR="00260DC7">
        <w:t xml:space="preserve"> je po službenoj dužnosti naložio plaćanje predujma za namirenje </w:t>
      </w:r>
      <w:r w:rsidR="00022A47">
        <w:t xml:space="preserve">troškova stečajnog postupka </w:t>
      </w:r>
      <w:r w:rsidR="00D9463B">
        <w:t xml:space="preserve">(minimalna nagrada privremenog stečajnog upravitelja s doprinosima temeljem odredbe čl. 4. Uredbe o kriterijima i načinu obračuna i plaćanja nagrade stečajnim upraviteljima – NN 105/15) </w:t>
      </w:r>
      <w:r w:rsidR="00022A47">
        <w:t xml:space="preserve">sukladno odredbi </w:t>
      </w:r>
      <w:r>
        <w:t xml:space="preserve">čl. 113. </w:t>
      </w:r>
      <w:r w:rsidR="0071667C">
        <w:t xml:space="preserve">i </w:t>
      </w:r>
      <w:r w:rsidR="00DF6874">
        <w:t xml:space="preserve">čl. </w:t>
      </w:r>
      <w:r>
        <w:t>114. SZ-a</w:t>
      </w:r>
      <w:r w:rsidR="0071667C">
        <w:t xml:space="preserve">, te odlučio kao u t. 3. izreke temeljem odredbi čl. </w:t>
      </w:r>
      <w:r w:rsidR="00CB52A9">
        <w:t xml:space="preserve">117., </w:t>
      </w:r>
      <w:r w:rsidR="0071667C">
        <w:t>177., 178</w:t>
      </w:r>
      <w:r>
        <w:t>.</w:t>
      </w:r>
      <w:r w:rsidR="0071667C">
        <w:t xml:space="preserve"> i 180. SZ-a.</w:t>
      </w:r>
    </w:p>
    <w:p w:rsidRDefault="007D1625" w:rsidP="00E42FA6" w:rsidR="007D1625">
      <w:pPr>
        <w:ind w:firstLine="720"/>
        <w:jc w:val="both"/>
      </w:pPr>
    </w:p>
    <w:p w:rsidRDefault="007D1625" w:rsidP="00E42FA6" w:rsidR="007D1625">
      <w:pPr>
        <w:ind w:firstLine="720"/>
        <w:jc w:val="both"/>
      </w:pPr>
      <w:r>
        <w:t>Predmetni stečajni predmet Trgovačkog suda u Zagrebu dana 13.07.2017. zaprimljen je na Trgovačkom sudu u Osijeku temeljem rješenja Visokog Trgovačkog suda Republike Hrvatske u Zagrebu poslovnog broja 31-Su-525/17-10 od 26.06.2017. o određivanju Trgovačkog suda u Osijeku kao drugog stvarno nadležnog suda za postupanje u ovom stečajnom predmetu</w:t>
      </w:r>
      <w:r w:rsidR="00B56BE6">
        <w:t>.</w:t>
      </w:r>
    </w:p>
    <w:p w:rsidRDefault="00E42FA6" w:rsidP="00E42FA6" w:rsidR="00E42FA6" w:rsidRPr="00DF2411">
      <w:pPr>
        <w:jc w:val="both"/>
      </w:pPr>
    </w:p>
    <w:p w:rsidRDefault="00E42FA6" w:rsidP="003B6B1C" w:rsidR="00E42FA6" w:rsidRPr="003B6B1C">
      <w:pPr>
        <w:pStyle w:val="Naslov2"/>
        <w:rPr>
          <w:b w:val="false"/>
        </w:rPr>
      </w:pPr>
      <w:r w:rsidRPr="00821DA2">
        <w:rPr>
          <w:b w:val="false"/>
        </w:rPr>
        <w:t xml:space="preserve">U Osijeku </w:t>
      </w:r>
      <w:r w:rsidR="00B65496">
        <w:rPr>
          <w:b w:val="false"/>
        </w:rPr>
        <w:t>1</w:t>
      </w:r>
      <w:r>
        <w:rPr>
          <w:b w:val="false"/>
        </w:rPr>
        <w:t xml:space="preserve">. </w:t>
      </w:r>
      <w:r w:rsidR="00EB6643">
        <w:rPr>
          <w:b w:val="false"/>
        </w:rPr>
        <w:t>rujn</w:t>
      </w:r>
      <w:r w:rsidR="008D0EC2">
        <w:rPr>
          <w:b w:val="false"/>
        </w:rPr>
        <w:t>a</w:t>
      </w:r>
      <w:r>
        <w:rPr>
          <w:b w:val="false"/>
        </w:rPr>
        <w:t xml:space="preserve"> </w:t>
      </w:r>
      <w:r w:rsidRPr="00821DA2">
        <w:rPr>
          <w:b w:val="false"/>
        </w:rPr>
        <w:t>201</w:t>
      </w:r>
      <w:r w:rsidR="008D0EC2">
        <w:rPr>
          <w:b w:val="false"/>
        </w:rPr>
        <w:t>7</w:t>
      </w:r>
      <w:r w:rsidRPr="00821DA2">
        <w:rPr>
          <w:b w:val="false"/>
        </w:rPr>
        <w:t xml:space="preserve">. </w:t>
      </w:r>
    </w:p>
    <w:p w:rsidRDefault="00E42FA6" w:rsidP="00E42FA6" w:rsidR="00E42FA6" w:rsidRPr="001B70DE">
      <w:r w:rsidRPr="001B70DE">
        <w:t>Zapisničar:</w:t>
      </w:r>
      <w:r w:rsidRPr="001B70DE">
        <w:tab/>
      </w:r>
      <w:r w:rsidRPr="001B70DE">
        <w:tab/>
      </w:r>
      <w:r w:rsidRPr="001B70DE">
        <w:tab/>
      </w:r>
      <w:r w:rsidRPr="001B70DE">
        <w:tab/>
      </w:r>
      <w:r w:rsidRPr="001B70DE">
        <w:tab/>
      </w:r>
      <w:r w:rsidRPr="001B70DE">
        <w:tab/>
      </w:r>
      <w:r w:rsidRPr="001B70DE">
        <w:tab/>
        <w:t xml:space="preserve">    </w:t>
      </w:r>
      <w:r w:rsidR="0021326B">
        <w:t xml:space="preserve">  </w:t>
      </w:r>
      <w:r w:rsidRPr="001B70DE">
        <w:t xml:space="preserve"> STEČAJNI SUDAC:</w:t>
      </w:r>
    </w:p>
    <w:p w:rsidRDefault="00DE4AEE" w:rsidP="00E42FA6" w:rsidR="00E42FA6" w:rsidRPr="001B70DE">
      <w:r>
        <w:t xml:space="preserve">Elizabeta Đeke  </w:t>
      </w:r>
      <w:r w:rsidR="00E42FA6" w:rsidRPr="001B70DE">
        <w:t xml:space="preserve">                                                                       mr. sc. </w:t>
      </w:r>
      <w:smartTag w:element="metricconverter" w:uri="urn:schemas-microsoft-com:office:smarttags">
        <w:r w:rsidR="00E42FA6" w:rsidRPr="001B70DE">
          <w:t>Tihomir Kovačević</w:t>
        </w:r>
      </w:smartTag>
    </w:p>
    <w:p w:rsidRDefault="00E42FA6" w:rsidP="00E42FA6" w:rsidR="00E42FA6" w:rsidRPr="00821DA2">
      <w:pPr>
        <w:jc w:val="both"/>
        <w:rPr>
          <w:bCs/>
        </w:rPr>
      </w:pPr>
    </w:p>
    <w:p w:rsidRDefault="00E42FA6" w:rsidP="00E42FA6" w:rsidR="00E42FA6">
      <w:pPr>
        <w:jc w:val="both"/>
        <w:rPr>
          <w:bCs/>
        </w:rPr>
      </w:pPr>
      <w:r>
        <w:rPr>
          <w:bCs/>
        </w:rPr>
        <w:t>D N A:</w:t>
      </w:r>
    </w:p>
    <w:p w:rsidRDefault="002218AF" w:rsidP="00244479" w:rsidR="002218AF">
      <w:pPr>
        <w:numPr>
          <w:ilvl w:val="0"/>
          <w:numId w:val="8"/>
        </w:numPr>
        <w:jc w:val="both"/>
      </w:pPr>
      <w:r>
        <w:t>Tomislav Potočki, Pregrada, Ulica Jurice Prejca 2</w:t>
      </w:r>
    </w:p>
    <w:p w:rsidRDefault="00E42FA6" w:rsidP="00244479" w:rsidR="00E42FA6">
      <w:pPr>
        <w:numPr>
          <w:ilvl w:val="0"/>
          <w:numId w:val="8"/>
        </w:numPr>
        <w:jc w:val="both"/>
      </w:pPr>
      <w:r>
        <w:t>Dužnik</w:t>
      </w:r>
      <w:r w:rsidR="003B6B1C">
        <w:t xml:space="preserve"> </w:t>
      </w:r>
    </w:p>
    <w:p w:rsidRDefault="003B6B1C" w:rsidP="003B6B1C" w:rsidR="003B6B1C" w:rsidRPr="003B6B1C">
      <w:pPr>
        <w:pStyle w:val="Odlomakpopisa"/>
        <w:numPr>
          <w:ilvl w:val="0"/>
          <w:numId w:val="8"/>
        </w:numPr>
        <w:jc w:val="both"/>
        <w:rPr>
          <w:rFonts w:cstheme="majorBidi" w:hAnsiTheme="majorBidi" w:asciiTheme="majorBidi"/>
        </w:rPr>
      </w:pPr>
      <w:r w:rsidRPr="003B6B1C">
        <w:rPr>
          <w:rFonts w:cstheme="majorBidi" w:hAnsiTheme="majorBidi" w:asciiTheme="majorBidi"/>
        </w:rPr>
        <w:t xml:space="preserve">mrežna stranica e-Oglasna ploča sudova </w:t>
      </w:r>
    </w:p>
    <w:p w:rsidRDefault="00E01223" w:rsidP="00E42FA6" w:rsidR="00E42FA6">
      <w:pPr>
        <w:numPr>
          <w:ilvl w:val="0"/>
          <w:numId w:val="8"/>
        </w:numPr>
        <w:jc w:val="both"/>
      </w:pPr>
      <w:r>
        <w:t>ka</w:t>
      </w:r>
      <w:r w:rsidR="00E42FA6">
        <w:t xml:space="preserve">l. </w:t>
      </w:r>
      <w:r w:rsidR="002218AF">
        <w:t>4</w:t>
      </w:r>
      <w:r w:rsidR="00410D9A">
        <w:t>.</w:t>
      </w:r>
      <w:r w:rsidR="002218AF">
        <w:t>10</w:t>
      </w:r>
      <w:r w:rsidR="00E3493A">
        <w:t>.</w:t>
      </w:r>
    </w:p>
    <w:p w:rsidRDefault="009D3A79" w:rsidP="00B246D8" w:rsidR="009D3A79">
      <w:pPr>
        <w:ind w:firstLine="720"/>
        <w:jc w:val="both"/>
      </w:pPr>
    </w:p>
    <w:sectPr w:rsidSect="00FD0F32" w:rsidR="009D3A79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6A57" w:rsidP="00FD0F32" w:rsidR="00DD6A57">
      <w:r>
        <w:separator/>
      </w:r>
    </w:p>
  </w:endnote>
  <w:endnote w:id="0" w:type="continuationSeparator">
    <w:p w:rsidRDefault="00DD6A57" w:rsidP="00FD0F32" w:rsidR="00DD6A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6A57" w:rsidP="00FD0F32" w:rsidR="00DD6A57">
      <w:r>
        <w:separator/>
      </w:r>
    </w:p>
  </w:footnote>
  <w:footnote w:id="0" w:type="continuationSeparator">
    <w:p w:rsidRDefault="00DD6A57" w:rsidP="00FD0F32" w:rsidR="00DD6A5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F32" w:rsidR="00FD0F3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11489C">
      <w:rPr>
        <w:noProof/>
      </w:rPr>
      <w:t>2</w:t>
    </w:r>
    <w:r>
      <w:fldChar w:fldCharType="end"/>
    </w:r>
  </w:p>
  <w:p w:rsidRDefault="00FD0F32" w:rsidP="00C93F1F" w:rsidR="00C93F1F">
    <w:pPr>
      <w:jc w:val="right"/>
    </w:pPr>
    <w:r>
      <w:tab/>
    </w:r>
    <w:r w:rsidR="000D067C" w:rsidRPr="000D067C">
      <w:t>14 St-1</w:t>
    </w:r>
    <w:r w:rsidR="006975D3">
      <w:t>208</w:t>
    </w:r>
    <w:r w:rsidR="000D067C" w:rsidRPr="000D067C">
      <w:t>/17-3</w:t>
    </w:r>
  </w:p>
  <w:p w:rsidRDefault="00FD0F32" w:rsidP="00FD0F32" w:rsidR="00FD0F32">
    <w:pPr>
      <w:jc w:val="right"/>
    </w:pPr>
  </w:p>
  <w:p w:rsidRDefault="00FD0F32" w:rsidR="00FD0F3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442D2"/>
    <w:multiLevelType w:val="hybridMultilevel"/>
    <w:tmpl w:val="B24492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6A5B28"/>
    <w:multiLevelType w:val="hybridMultilevel"/>
    <w:tmpl w:val="BCAA51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B6076B2"/>
    <w:multiLevelType w:val="hybridMultilevel"/>
    <w:tmpl w:val="99F4D0F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36E66DA"/>
    <w:multiLevelType w:val="hybridMultilevel"/>
    <w:tmpl w:val="81CE3B9A"/>
    <w:lvl w:tplc="EDAEC5A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FF8686A2" w:ilvl="1">
      <w:start w:val="3"/>
      <w:numFmt w:val="bullet"/>
      <w:lvlText w:val="-"/>
      <w:lvlJc w:val="left"/>
      <w:pPr>
        <w:tabs>
          <w:tab w:pos="1950" w:val="num"/>
        </w:tabs>
        <w:ind w:hanging="510" w:left="195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70D5CFF"/>
    <w:multiLevelType w:val="hybridMultilevel"/>
    <w:tmpl w:val="EB98DD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D49050D"/>
    <w:multiLevelType w:val="hybridMultilevel"/>
    <w:tmpl w:val="FE3018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num w:numId="1">
    <w:abstractNumId w:val="1"/>
  </w:num>
  <w:num w:numId="2">
    <w:abstractNumId w:val="0"/>
  </w:num>
  <w:num w:numId="3">
    <w:abstractNumId w:val="7"/>
  </w:num>
  <w:num w:numId="4">
    <w:abstractNumId w:val="4"/>
  </w:num>
  <w:num w:numId="5">
    <w:abstractNumId w:val="6"/>
  </w:num>
  <w:num w:numId="6">
    <w:abstractNumId w:val="5"/>
  </w:num>
  <w:num w:numId="7">
    <w:abstractNumId w:val="3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7EDC"/>
    <w:rsid w:val="0000262A"/>
    <w:rsid w:val="00022A47"/>
    <w:rsid w:val="000245B8"/>
    <w:rsid w:val="00030615"/>
    <w:rsid w:val="0003421E"/>
    <w:rsid w:val="00045996"/>
    <w:rsid w:val="00063E91"/>
    <w:rsid w:val="00072CF8"/>
    <w:rsid w:val="00077836"/>
    <w:rsid w:val="00081396"/>
    <w:rsid w:val="00082893"/>
    <w:rsid w:val="00084DCC"/>
    <w:rsid w:val="00092BED"/>
    <w:rsid w:val="000B1DB2"/>
    <w:rsid w:val="000C1636"/>
    <w:rsid w:val="000D067C"/>
    <w:rsid w:val="000E0D09"/>
    <w:rsid w:val="000F6394"/>
    <w:rsid w:val="001127C1"/>
    <w:rsid w:val="0011489C"/>
    <w:rsid w:val="00121767"/>
    <w:rsid w:val="00124E1E"/>
    <w:rsid w:val="00125D50"/>
    <w:rsid w:val="00136641"/>
    <w:rsid w:val="00141C44"/>
    <w:rsid w:val="00141CC3"/>
    <w:rsid w:val="00167125"/>
    <w:rsid w:val="00187702"/>
    <w:rsid w:val="00193952"/>
    <w:rsid w:val="001A6705"/>
    <w:rsid w:val="001B5071"/>
    <w:rsid w:val="001B7A91"/>
    <w:rsid w:val="001C7CF7"/>
    <w:rsid w:val="001D0B46"/>
    <w:rsid w:val="001D113B"/>
    <w:rsid w:val="001D4821"/>
    <w:rsid w:val="001D61CD"/>
    <w:rsid w:val="001D730A"/>
    <w:rsid w:val="001F3818"/>
    <w:rsid w:val="001F4E53"/>
    <w:rsid w:val="001F738E"/>
    <w:rsid w:val="0020185D"/>
    <w:rsid w:val="0021326B"/>
    <w:rsid w:val="002218AF"/>
    <w:rsid w:val="002276B8"/>
    <w:rsid w:val="00234C2C"/>
    <w:rsid w:val="00237D77"/>
    <w:rsid w:val="00241487"/>
    <w:rsid w:val="00244479"/>
    <w:rsid w:val="00245732"/>
    <w:rsid w:val="00251FAA"/>
    <w:rsid w:val="00254FDF"/>
    <w:rsid w:val="00260090"/>
    <w:rsid w:val="00260DC7"/>
    <w:rsid w:val="002665F9"/>
    <w:rsid w:val="002952DB"/>
    <w:rsid w:val="002A668B"/>
    <w:rsid w:val="002B6721"/>
    <w:rsid w:val="002C3B79"/>
    <w:rsid w:val="002C4C28"/>
    <w:rsid w:val="002C5C2E"/>
    <w:rsid w:val="002D75D8"/>
    <w:rsid w:val="002F3092"/>
    <w:rsid w:val="002F66B0"/>
    <w:rsid w:val="003135F3"/>
    <w:rsid w:val="00330999"/>
    <w:rsid w:val="00333984"/>
    <w:rsid w:val="00352EF3"/>
    <w:rsid w:val="0037353C"/>
    <w:rsid w:val="003807C7"/>
    <w:rsid w:val="00383A81"/>
    <w:rsid w:val="00395DFD"/>
    <w:rsid w:val="003A2038"/>
    <w:rsid w:val="003A3C5D"/>
    <w:rsid w:val="003B6B1C"/>
    <w:rsid w:val="003B7B43"/>
    <w:rsid w:val="003C2AC2"/>
    <w:rsid w:val="003C50EE"/>
    <w:rsid w:val="003C7EC1"/>
    <w:rsid w:val="003D1330"/>
    <w:rsid w:val="003D468C"/>
    <w:rsid w:val="0041082E"/>
    <w:rsid w:val="00410D9A"/>
    <w:rsid w:val="00440509"/>
    <w:rsid w:val="00450450"/>
    <w:rsid w:val="004516F3"/>
    <w:rsid w:val="004557C4"/>
    <w:rsid w:val="00494668"/>
    <w:rsid w:val="004B11A6"/>
    <w:rsid w:val="004B691F"/>
    <w:rsid w:val="004C2E6C"/>
    <w:rsid w:val="004D098B"/>
    <w:rsid w:val="004E1799"/>
    <w:rsid w:val="004E475E"/>
    <w:rsid w:val="004F15EE"/>
    <w:rsid w:val="004F2640"/>
    <w:rsid w:val="004F7D86"/>
    <w:rsid w:val="00507083"/>
    <w:rsid w:val="00507A13"/>
    <w:rsid w:val="00511CE9"/>
    <w:rsid w:val="0052537D"/>
    <w:rsid w:val="00526AFE"/>
    <w:rsid w:val="0053263A"/>
    <w:rsid w:val="00533AEE"/>
    <w:rsid w:val="00534031"/>
    <w:rsid w:val="005428C9"/>
    <w:rsid w:val="00563E51"/>
    <w:rsid w:val="00576460"/>
    <w:rsid w:val="00593882"/>
    <w:rsid w:val="005A0866"/>
    <w:rsid w:val="005A0FB3"/>
    <w:rsid w:val="005D409B"/>
    <w:rsid w:val="005E56BF"/>
    <w:rsid w:val="00600F33"/>
    <w:rsid w:val="006026BD"/>
    <w:rsid w:val="00607945"/>
    <w:rsid w:val="006113A7"/>
    <w:rsid w:val="00625DDD"/>
    <w:rsid w:val="00641D2E"/>
    <w:rsid w:val="006435F0"/>
    <w:rsid w:val="00645FF6"/>
    <w:rsid w:val="00650092"/>
    <w:rsid w:val="00650D8D"/>
    <w:rsid w:val="00654565"/>
    <w:rsid w:val="006610B9"/>
    <w:rsid w:val="00667214"/>
    <w:rsid w:val="006740D6"/>
    <w:rsid w:val="00683E8D"/>
    <w:rsid w:val="006975D3"/>
    <w:rsid w:val="006A34CE"/>
    <w:rsid w:val="006B58A4"/>
    <w:rsid w:val="006B7688"/>
    <w:rsid w:val="006D22C9"/>
    <w:rsid w:val="006D7788"/>
    <w:rsid w:val="006E37C4"/>
    <w:rsid w:val="006E7ABA"/>
    <w:rsid w:val="006F076A"/>
    <w:rsid w:val="00714198"/>
    <w:rsid w:val="00716175"/>
    <w:rsid w:val="0071667C"/>
    <w:rsid w:val="007412F6"/>
    <w:rsid w:val="00742F05"/>
    <w:rsid w:val="00743F09"/>
    <w:rsid w:val="00746DE3"/>
    <w:rsid w:val="00753FC1"/>
    <w:rsid w:val="00766F65"/>
    <w:rsid w:val="00786DD1"/>
    <w:rsid w:val="00786E64"/>
    <w:rsid w:val="00787851"/>
    <w:rsid w:val="007A09D1"/>
    <w:rsid w:val="007B3E8A"/>
    <w:rsid w:val="007B56C5"/>
    <w:rsid w:val="007B7EDC"/>
    <w:rsid w:val="007C1BC8"/>
    <w:rsid w:val="007C2225"/>
    <w:rsid w:val="007C2E60"/>
    <w:rsid w:val="007C7C7F"/>
    <w:rsid w:val="007D1625"/>
    <w:rsid w:val="007D4666"/>
    <w:rsid w:val="008067CC"/>
    <w:rsid w:val="00806A76"/>
    <w:rsid w:val="00807C9D"/>
    <w:rsid w:val="00812C96"/>
    <w:rsid w:val="00815CA5"/>
    <w:rsid w:val="00822AE5"/>
    <w:rsid w:val="0083315C"/>
    <w:rsid w:val="00837AEE"/>
    <w:rsid w:val="00840E89"/>
    <w:rsid w:val="00842EE6"/>
    <w:rsid w:val="008508C3"/>
    <w:rsid w:val="008519CA"/>
    <w:rsid w:val="00851EE1"/>
    <w:rsid w:val="008578FD"/>
    <w:rsid w:val="00866A2A"/>
    <w:rsid w:val="0086731F"/>
    <w:rsid w:val="00867A9E"/>
    <w:rsid w:val="00871A28"/>
    <w:rsid w:val="00877561"/>
    <w:rsid w:val="00884C61"/>
    <w:rsid w:val="00886270"/>
    <w:rsid w:val="00891A16"/>
    <w:rsid w:val="00894102"/>
    <w:rsid w:val="00897A0B"/>
    <w:rsid w:val="008A208A"/>
    <w:rsid w:val="008B7B03"/>
    <w:rsid w:val="008C5C3F"/>
    <w:rsid w:val="008D0585"/>
    <w:rsid w:val="008D05AE"/>
    <w:rsid w:val="008D0EC2"/>
    <w:rsid w:val="008D3706"/>
    <w:rsid w:val="008E7738"/>
    <w:rsid w:val="008F363E"/>
    <w:rsid w:val="00907C67"/>
    <w:rsid w:val="00913729"/>
    <w:rsid w:val="00925019"/>
    <w:rsid w:val="00925A27"/>
    <w:rsid w:val="00934FA1"/>
    <w:rsid w:val="009365DD"/>
    <w:rsid w:val="009429C0"/>
    <w:rsid w:val="0094421A"/>
    <w:rsid w:val="00946875"/>
    <w:rsid w:val="00950345"/>
    <w:rsid w:val="009504AE"/>
    <w:rsid w:val="0095157A"/>
    <w:rsid w:val="00952AE1"/>
    <w:rsid w:val="00952FC1"/>
    <w:rsid w:val="00955B33"/>
    <w:rsid w:val="0096332B"/>
    <w:rsid w:val="009635B8"/>
    <w:rsid w:val="009654F9"/>
    <w:rsid w:val="00992D9D"/>
    <w:rsid w:val="00993B7F"/>
    <w:rsid w:val="00997D9B"/>
    <w:rsid w:val="009A3914"/>
    <w:rsid w:val="009B228A"/>
    <w:rsid w:val="009B59DB"/>
    <w:rsid w:val="009C29B7"/>
    <w:rsid w:val="009D3A79"/>
    <w:rsid w:val="009D66DB"/>
    <w:rsid w:val="009D7C3F"/>
    <w:rsid w:val="009E37DF"/>
    <w:rsid w:val="009E42B9"/>
    <w:rsid w:val="009E4CE5"/>
    <w:rsid w:val="009F0CD5"/>
    <w:rsid w:val="009F2EB2"/>
    <w:rsid w:val="00A02FF6"/>
    <w:rsid w:val="00A06F89"/>
    <w:rsid w:val="00A13A80"/>
    <w:rsid w:val="00A15CA0"/>
    <w:rsid w:val="00A22B74"/>
    <w:rsid w:val="00A320F5"/>
    <w:rsid w:val="00A353C1"/>
    <w:rsid w:val="00A36539"/>
    <w:rsid w:val="00A37C30"/>
    <w:rsid w:val="00A422F9"/>
    <w:rsid w:val="00A438B9"/>
    <w:rsid w:val="00A440A0"/>
    <w:rsid w:val="00A47514"/>
    <w:rsid w:val="00A5102B"/>
    <w:rsid w:val="00A62737"/>
    <w:rsid w:val="00A92278"/>
    <w:rsid w:val="00A930D6"/>
    <w:rsid w:val="00AA2AA8"/>
    <w:rsid w:val="00AB6EA6"/>
    <w:rsid w:val="00AC1367"/>
    <w:rsid w:val="00AC37BC"/>
    <w:rsid w:val="00AD694D"/>
    <w:rsid w:val="00AE1CD3"/>
    <w:rsid w:val="00AF7215"/>
    <w:rsid w:val="00B062F1"/>
    <w:rsid w:val="00B11825"/>
    <w:rsid w:val="00B246D8"/>
    <w:rsid w:val="00B252A8"/>
    <w:rsid w:val="00B56BE6"/>
    <w:rsid w:val="00B573FB"/>
    <w:rsid w:val="00B65496"/>
    <w:rsid w:val="00B76A6C"/>
    <w:rsid w:val="00B84963"/>
    <w:rsid w:val="00B95C5A"/>
    <w:rsid w:val="00BA0AD0"/>
    <w:rsid w:val="00BA13EB"/>
    <w:rsid w:val="00BA340C"/>
    <w:rsid w:val="00BA3984"/>
    <w:rsid w:val="00BB3ED9"/>
    <w:rsid w:val="00BB4840"/>
    <w:rsid w:val="00BB5364"/>
    <w:rsid w:val="00BD057C"/>
    <w:rsid w:val="00BD2A3D"/>
    <w:rsid w:val="00BF7875"/>
    <w:rsid w:val="00C03878"/>
    <w:rsid w:val="00C05166"/>
    <w:rsid w:val="00C07624"/>
    <w:rsid w:val="00C0764A"/>
    <w:rsid w:val="00C10C76"/>
    <w:rsid w:val="00C13705"/>
    <w:rsid w:val="00C24CC6"/>
    <w:rsid w:val="00C2518C"/>
    <w:rsid w:val="00C259F2"/>
    <w:rsid w:val="00C263CA"/>
    <w:rsid w:val="00C30255"/>
    <w:rsid w:val="00C30DBA"/>
    <w:rsid w:val="00C316FD"/>
    <w:rsid w:val="00C31A13"/>
    <w:rsid w:val="00C35481"/>
    <w:rsid w:val="00C354FB"/>
    <w:rsid w:val="00C467DE"/>
    <w:rsid w:val="00C50158"/>
    <w:rsid w:val="00C55BCC"/>
    <w:rsid w:val="00C67E69"/>
    <w:rsid w:val="00C93F1F"/>
    <w:rsid w:val="00CA762F"/>
    <w:rsid w:val="00CB1EAB"/>
    <w:rsid w:val="00CB52A9"/>
    <w:rsid w:val="00CD3093"/>
    <w:rsid w:val="00CE55F3"/>
    <w:rsid w:val="00CE6509"/>
    <w:rsid w:val="00D01C81"/>
    <w:rsid w:val="00D040B1"/>
    <w:rsid w:val="00D06A32"/>
    <w:rsid w:val="00D131ED"/>
    <w:rsid w:val="00D32FED"/>
    <w:rsid w:val="00D42CE1"/>
    <w:rsid w:val="00D42DF6"/>
    <w:rsid w:val="00D45D6C"/>
    <w:rsid w:val="00D5401B"/>
    <w:rsid w:val="00D601D5"/>
    <w:rsid w:val="00D710C0"/>
    <w:rsid w:val="00D76E41"/>
    <w:rsid w:val="00D85221"/>
    <w:rsid w:val="00D9463B"/>
    <w:rsid w:val="00DA6030"/>
    <w:rsid w:val="00DC2C70"/>
    <w:rsid w:val="00DD4792"/>
    <w:rsid w:val="00DD4A37"/>
    <w:rsid w:val="00DD6A57"/>
    <w:rsid w:val="00DE4AEE"/>
    <w:rsid w:val="00DF4481"/>
    <w:rsid w:val="00DF5D62"/>
    <w:rsid w:val="00DF6874"/>
    <w:rsid w:val="00E01223"/>
    <w:rsid w:val="00E05F2C"/>
    <w:rsid w:val="00E14899"/>
    <w:rsid w:val="00E2679F"/>
    <w:rsid w:val="00E31254"/>
    <w:rsid w:val="00E3493A"/>
    <w:rsid w:val="00E42FA6"/>
    <w:rsid w:val="00E443D6"/>
    <w:rsid w:val="00E73320"/>
    <w:rsid w:val="00E81070"/>
    <w:rsid w:val="00E82BC0"/>
    <w:rsid w:val="00E8650F"/>
    <w:rsid w:val="00E905B8"/>
    <w:rsid w:val="00E920FD"/>
    <w:rsid w:val="00E9292F"/>
    <w:rsid w:val="00E956E4"/>
    <w:rsid w:val="00EA7AD7"/>
    <w:rsid w:val="00EA7C38"/>
    <w:rsid w:val="00EB03B5"/>
    <w:rsid w:val="00EB6643"/>
    <w:rsid w:val="00EC4508"/>
    <w:rsid w:val="00ED36D9"/>
    <w:rsid w:val="00ED431D"/>
    <w:rsid w:val="00EE5091"/>
    <w:rsid w:val="00EF08E3"/>
    <w:rsid w:val="00EF6417"/>
    <w:rsid w:val="00EF74DB"/>
    <w:rsid w:val="00F078AC"/>
    <w:rsid w:val="00F10B9E"/>
    <w:rsid w:val="00F12013"/>
    <w:rsid w:val="00F2323A"/>
    <w:rsid w:val="00F37384"/>
    <w:rsid w:val="00F4099D"/>
    <w:rsid w:val="00F45589"/>
    <w:rsid w:val="00F57F30"/>
    <w:rsid w:val="00F745E7"/>
    <w:rsid w:val="00F8730A"/>
    <w:rsid w:val="00FA4951"/>
    <w:rsid w:val="00FB222F"/>
    <w:rsid w:val="00FC1274"/>
    <w:rsid w:val="00FD0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qFormat/>
    <w:rsid w:val="00955B33"/>
    <w:pPr>
      <w:keepNext/>
      <w:jc w:val="center"/>
      <w:outlineLvl w:val="1"/>
    </w:pPr>
    <w:rPr>
      <w:b/>
      <w:bCs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customStyle="true" w:styleId="Naslov2Char" w:type="character">
    <w:name w:val="Naslov 2 Char"/>
    <w:link w:val="Naslov2"/>
    <w:rsid w:val="00955B33"/>
    <w:rPr>
      <w:b/>
      <w:bCs/>
      <w:sz w:val="24"/>
      <w:szCs w:val="24"/>
    </w:rPr>
  </w:style>
  <w:style w:styleId="Tekstbalonia" w:type="paragraph">
    <w:name w:val="Balloon Text"/>
    <w:basedOn w:val="Normal"/>
    <w:link w:val="TekstbaloniaChar"/>
    <w:rsid w:val="0016712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67125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148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489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489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489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489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qFormat/>
    <w:rsid w:val="00955B33"/>
    <w:pPr>
      <w:keepNext/>
      <w:jc w:val="center"/>
      <w:outlineLvl w:val="1"/>
    </w:pPr>
    <w:rPr>
      <w:b/>
      <w:bCs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customStyle="1" w:styleId="Naslov2Char" w:type="character">
    <w:name w:val="Naslov 2 Char"/>
    <w:link w:val="Naslov2"/>
    <w:rsid w:val="00955B33"/>
    <w:rPr>
      <w:b/>
      <w:bCs/>
      <w:sz w:val="24"/>
      <w:szCs w:val="24"/>
    </w:rPr>
  </w:style>
  <w:style w:styleId="Tekstbalonia" w:type="paragraph">
    <w:name w:val="Balloon Text"/>
    <w:basedOn w:val="Normal"/>
    <w:link w:val="TekstbaloniaChar"/>
    <w:rsid w:val="0016712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67125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148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489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489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489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489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rujna 2017.</izvorni_sadrzaj>
    <derivirana_varijabla naziv="DomainObject.DatumDonosenjaOdluke_1">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1208</izvorni_sadrzaj>
    <derivirana_varijabla naziv="DomainObject.Predmet.Broj_1">1208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St-1208/2017</izvorni_sadrzaj>
    <derivirana_varijabla naziv="DomainObject.Predmet.OznakaBroj_1">St-1208/2017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</izvorni_sadrzaj>
    <derivirana_varijabla naziv="DomainObject.Predmet.PrimjedbaSuca_1">čl. 11</derivirana_varijabla>
  </DomainObject.Predmet.PrimjedbaSuca>
  <DomainObject.Predmet.ProtustrankaFormated>
    <izvorni_sadrzaj>  Omladinski kulturni centar Pregrada</izvorni_sadrzaj>
    <derivirana_varijabla naziv="DomainObject.Predmet.ProtustrankaFormated_1">  Omladinski kulturni centar Pregrada</derivirana_varijabla>
  </DomainObject.Predmet.ProtustrankaFormated>
  <DomainObject.Predmet.ProtustrankaFormatedOIB>
    <izvorni_sadrzaj>  Omladinski kulturni centar Pregrada, OIB 36219128703</izvorni_sadrzaj>
    <derivirana_varijabla naziv="DomainObject.Predmet.ProtustrankaFormatedOIB_1">  Omladinski kulturni centar Pregrada, OIB 36219128703</derivirana_varijabla>
  </DomainObject.Predmet.ProtustrankaFormatedOIB>
  <DomainObject.Predmet.ProtustrankaFormatedWithAdress>
    <izvorni_sadrzaj> Omladinski kulturni centar Pregrada, Jurice Prejca 2, 49218 Pregrada</izvorni_sadrzaj>
    <derivirana_varijabla naziv="DomainObject.Predmet.ProtustrankaFormatedWithAdress_1"> Omladinski kulturni centar Pregrada, Jurice Prejca 2, 49218 Pregrada</derivirana_varijabla>
  </DomainObject.Predmet.ProtustrankaFormatedWithAdress>
  <DomainObject.Predmet.ProtustrankaFormatedWithAdressOIB>
    <izvorni_sadrzaj> Omladinski kulturni centar Pregrada, OIB 36219128703, Jurice Prejca 2, 49218 Pregrada</izvorni_sadrzaj>
    <derivirana_varijabla naziv="DomainObject.Predmet.ProtustrankaFormatedWithAdressOIB_1"> Omladinski kulturni centar Pregrada, OIB 36219128703, Jurice Prejca 2, 49218 Pregrada</derivirana_varijabla>
  </DomainObject.Predmet.ProtustrankaFormatedWithAdressOIB>
  <DomainObject.Predmet.ProtustrankaWithAdress>
    <izvorni_sadrzaj>Omladinski kulturni centar Pregrada Jurice Prejca 2, 49218 Pregrada</izvorni_sadrzaj>
    <derivirana_varijabla naziv="DomainObject.Predmet.ProtustrankaWithAdress_1">Omladinski kulturni centar Pregrada Jurice Prejca 2, 49218 Pregrada</derivirana_varijabla>
  </DomainObject.Predmet.ProtustrankaWithAdress>
  <DomainObject.Predmet.ProtustrankaWithAdressOIB>
    <izvorni_sadrzaj>Omladinski kulturni centar Pregrada, OIB 36219128703, Jurice Prejca 2, 49218 Pregrada</izvorni_sadrzaj>
    <derivirana_varijabla naziv="DomainObject.Predmet.ProtustrankaWithAdressOIB_1">Omladinski kulturni centar Pregrada, OIB 36219128703, Jurice Prejca 2, 49218 Pregrada</derivirana_varijabla>
  </DomainObject.Predmet.ProtustrankaWithAdressOIB>
  <DomainObject.Predmet.ProtustrankaNazivFormated>
    <izvorni_sadrzaj>Omladinski kulturni centar Pregrada</izvorni_sadrzaj>
    <derivirana_varijabla naziv="DomainObject.Predmet.ProtustrankaNazivFormated_1">Omladinski kulturni centar Pregrada</derivirana_varijabla>
  </DomainObject.Predmet.ProtustrankaNazivFormated>
  <DomainObject.Predmet.ProtustrankaNazivFormatedOIB>
    <izvorni_sadrzaj>Omladinski kulturni centar Pregrada, OIB 36219128703</izvorni_sadrzaj>
    <derivirana_varijabla naziv="DomainObject.Predmet.ProtustrankaNazivFormatedOIB_1">Omladinski kulturni centar Pregrada, OIB 36219128703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Ured državne uprave u Krapinsko-zagorskoj županiji, Služba za opću upravu, Ispostava Pregarda</izvorni_sadrzaj>
    <derivirana_varijabla naziv="DomainObject.Predmet.StrankaFormated_1">  Ured državne uprave u Krapinsko-zagorskoj županiji, Služba za opću upravu, Ispostava Pregarda</derivirana_varijabla>
  </DomainObject.Predmet.StrankaFormated>
  <DomainObject.Predmet.StrankaFormatedOIB>
    <izvorni_sadrzaj>  Ured državne uprave u Krapinsko-zagorskoj županiji, Služba za opću upravu, Ispostava Pregarda, OIB 82027074446</izvorni_sadrzaj>
    <derivirana_varijabla naziv="DomainObject.Predmet.StrankaFormatedOIB_1">  Ured državne uprave u Krapinsko-zagorskoj županiji, Služba za opću upravu, Ispostava Pregarda, OIB 82027074446</derivirana_varijabla>
  </DomainObject.Predmet.StrankaFormatedOIB>
  <DomainObject.Predmet.StrankaFormatedWithAdress>
    <izvorni_sadrzaj> Ured državne uprave u Krapinsko-zagorskoj županiji, Služba za opću upravu, Ispostava Pregarda, Jospia Karla Tuškana 2, 49218 Pregrada</izvorni_sadrzaj>
    <derivirana_varijabla naziv="DomainObject.Predmet.StrankaFormatedWithAdress_1"> Ured državne uprave u Krapinsko-zagorskoj županiji, Služba za opću upravu, Ispostava Pregarda, Jospia Karla Tuškana 2, 49218 Pregrada</derivirana_varijabla>
  </DomainObject.Predmet.StrankaFormatedWithAdress>
  <DomainObject.Predmet.StrankaFormatedWithAdressOIB>
    <izvorni_sadrzaj> Ured državne uprave u Krapinsko-zagorskoj županiji, Služba za opću upravu, Ispostava Pregarda, OIB 82027074446, Jospia Karla Tuškana 2, 49218 Pregrada</izvorni_sadrzaj>
    <derivirana_varijabla naziv="DomainObject.Predmet.StrankaFormatedWithAdressOIB_1"> Ured državne uprave u Krapinsko-zagorskoj županiji, Služba za opću upravu, Ispostava Pregarda, OIB 82027074446, Jospia Karla Tuškana 2, 49218 Pregrada</derivirana_varijabla>
  </DomainObject.Predmet.StrankaFormatedWithAdressOIB>
  <DomainObject.Predmet.StrankaWithAdress>
    <izvorni_sadrzaj>Ured državne uprave u Krapinsko-zagorskoj županiji, Služba za opću upravu, Ispostava Pregarda Jospia Karla Tuškana 2,49218 Pregrada</izvorni_sadrzaj>
    <derivirana_varijabla naziv="DomainObject.Predmet.StrankaWithAdress_1">Ured državne uprave u Krapinsko-zagorskoj županiji, Služba za opću upravu, Ispostava Pregarda Jospia Karla Tuškana 2,49218 Pregrada</derivirana_varijabla>
  </DomainObject.Predmet.StrankaWithAdress>
  <DomainObject.Predmet.StrankaWithAdressOIB>
    <izvorni_sadrzaj>Ured državne uprave u Krapinsko-zagorskoj županiji, Služba za opću upravu, Ispostava Pregarda, OIB 82027074446, Jospia Karla Tuškana 2,49218 Pregrada</izvorni_sadrzaj>
    <derivirana_varijabla naziv="DomainObject.Predmet.StrankaWithAdressOIB_1">Ured državne uprave u Krapinsko-zagorskoj županiji, Služba za opću upravu, Ispostava Pregarda, OIB 82027074446, Jospia Karla Tuškana 2,49218 Pregrada</derivirana_varijabla>
  </DomainObject.Predmet.StrankaWithAdressOIB>
  <DomainObject.Predmet.StrankaNazivFormated>
    <izvorni_sadrzaj>Ured državne uprave u Krapinsko-zagorskoj županiji, Služba za opću upravu, Ispostava Pregarda</izvorni_sadrzaj>
    <derivirana_varijabla naziv="DomainObject.Predmet.StrankaNazivFormated_1">Ured državne uprave u Krapinsko-zagorskoj županiji, Služba za opću upravu, Ispostava Pregarda</derivirana_varijabla>
  </DomainObject.Predmet.StrankaNazivFormated>
  <DomainObject.Predmet.StrankaNazivFormatedOIB>
    <izvorni_sadrzaj>Ured državne uprave u Krapinsko-zagorskoj županiji, Služba za opću upravu, Ispostava Pregarda, OIB 82027074446</izvorni_sadrzaj>
    <derivirana_varijabla naziv="DomainObject.Predmet.StrankaNazivFormatedOIB_1">Ured državne uprave u Krapinsko-zagorskoj županiji, Služba za opću upravu, Ispostava Pregarda, OIB 82027074446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Ured državne uprave u Krapinsko-zagorskoj županiji, Služba za opću upravu, Ispostava Pregarda</item>
    </izvorni_sadrzaj>
    <derivirana_varijabla naziv="DomainObject.Predmet.StrankaListFormated_1">
      <item>Ured državne uprave u Krapinsko-zagorskoj županiji, Služba za opću upravu, Ispostava Pregarda</item>
    </derivirana_varijabla>
  </DomainObject.Predmet.StrankaListFormated>
  <DomainObject.Predmet.StrankaListFormatedOIB>
    <izvorni_sadrzaj>
      <item>Ured državne uprave u Krapinsko-zagorskoj županiji, Služba za opću upravu, Ispostava Pregarda, OIB 82027074446</item>
    </izvorni_sadrzaj>
    <derivirana_varijabla naziv="DomainObject.Predmet.StrankaListFormatedOIB_1">
      <item>Ured državne uprave u Krapinsko-zagorskoj županiji, Služba za opću upravu, Ispostava Pregarda, OIB 82027074446</item>
    </derivirana_varijabla>
  </DomainObject.Predmet.StrankaListFormatedOIB>
  <DomainObject.Predmet.StrankaListFormatedWithAdress>
    <izvorni_sadrzaj>
      <item>Ured državne uprave u Krapinsko-zagorskoj županiji, Služba za opću upravu, Ispostava Pregarda, Jospia Karla Tuškana 2, 49218 Pregrada</item>
    </izvorni_sadrzaj>
    <derivirana_varijabla naziv="DomainObject.Predmet.StrankaListFormatedWithAdress_1">
      <item>Ured državne uprave u Krapinsko-zagorskoj županiji, Služba za opću upravu, Ispostava Pregarda, Jospia Karla Tuškana 2, 49218 Pregrada</item>
    </derivirana_varijabla>
  </DomainObject.Predmet.StrankaListFormatedWithAdress>
  <DomainObject.Predmet.StrankaListFormatedWithAdressOIB>
    <izvorni_sadrzaj>
      <item>Ured državne uprave u Krapinsko-zagorskoj županiji, Služba za opću upravu, Ispostava Pregarda, OIB 82027074446, Jospia Karla Tuškana 2, 49218 Pregrada</item>
    </izvorni_sadrzaj>
    <derivirana_varijabla naziv="DomainObject.Predmet.StrankaListFormatedWithAdressOIB_1">
      <item>Ured državne uprave u Krapinsko-zagorskoj županiji, Služba za opću upravu, Ispostava Pregarda, OIB 82027074446, Jospia Karla Tuškana 2, 49218 Pregrada</item>
    </derivirana_varijabla>
  </DomainObject.Predmet.StrankaListFormatedWithAdressOIB>
  <DomainObject.Predmet.StrankaListNazivFormated>
    <izvorni_sadrzaj>
      <item>Ured državne uprave u Krapinsko-zagorskoj županiji, Služba za opću upravu, Ispostava Pregarda</item>
    </izvorni_sadrzaj>
    <derivirana_varijabla naziv="DomainObject.Predmet.StrankaListNazivFormated_1">
      <item>Ured državne uprave u Krapinsko-zagorskoj županiji, Služba za opću upravu, Ispostava Pregarda</item>
    </derivirana_varijabla>
  </DomainObject.Predmet.StrankaListNazivFormated>
  <DomainObject.Predmet.StrankaListNazivFormatedOIB>
    <izvorni_sadrzaj>
      <item>Ured državne uprave u Krapinsko-zagorskoj županiji, Služba za opću upravu, Ispostava Pregarda, OIB 82027074446</item>
    </izvorni_sadrzaj>
    <derivirana_varijabla naziv="DomainObject.Predmet.StrankaListNazivFormatedOIB_1">
      <item>Ured državne uprave u Krapinsko-zagorskoj županiji, Služba za opću upravu, Ispostava Pregarda, OIB 82027074446</item>
    </derivirana_varijabla>
  </DomainObject.Predmet.StrankaListNazivFormatedOIB>
  <DomainObject.Predmet.ProtuStrankaListFormated>
    <izvorni_sadrzaj>
      <item>Omladinski kulturni centar Pregrada</item>
    </izvorni_sadrzaj>
    <derivirana_varijabla naziv="DomainObject.Predmet.ProtuStrankaListFormated_1">
      <item>Omladinski kulturni centar Pregrada</item>
    </derivirana_varijabla>
  </DomainObject.Predmet.ProtuStrankaListFormated>
  <DomainObject.Predmet.ProtuStrankaListFormatedOIB>
    <izvorni_sadrzaj>
      <item>Omladinski kulturni centar Pregrada, OIB 36219128703</item>
    </izvorni_sadrzaj>
    <derivirana_varijabla naziv="DomainObject.Predmet.ProtuStrankaListFormatedOIB_1">
      <item>Omladinski kulturni centar Pregrada, OIB 36219128703</item>
    </derivirana_varijabla>
  </DomainObject.Predmet.ProtuStrankaListFormatedOIB>
  <DomainObject.Predmet.ProtuStrankaListFormatedWithAdress>
    <izvorni_sadrzaj>
      <item>Omladinski kulturni centar Pregrada, Jurice Prejca 2, 49218 Pregrada</item>
    </izvorni_sadrzaj>
    <derivirana_varijabla naziv="DomainObject.Predmet.ProtuStrankaListFormatedWithAdress_1">
      <item>Omladinski kulturni centar Pregrada, Jurice Prejca 2, 49218 Pregrada</item>
    </derivirana_varijabla>
  </DomainObject.Predmet.ProtuStrankaListFormatedWithAdress>
  <DomainObject.Predmet.ProtuStrankaListFormatedWithAdressOIB>
    <izvorni_sadrzaj>
      <item>Omladinski kulturni centar Pregrada, OIB 36219128703, Jurice Prejca 2, 49218 Pregrada</item>
    </izvorni_sadrzaj>
    <derivirana_varijabla naziv="DomainObject.Predmet.ProtuStrankaListFormatedWithAdressOIB_1">
      <item>Omladinski kulturni centar Pregrada, OIB 36219128703, Jurice Prejca 2, 49218 Pregrada</item>
    </derivirana_varijabla>
  </DomainObject.Predmet.ProtuStrankaListFormatedWithAdressOIB>
  <DomainObject.Predmet.ProtuStrankaListNazivFormated>
    <izvorni_sadrzaj>
      <item>Omladinski kulturni centar Pregrada</item>
    </izvorni_sadrzaj>
    <derivirana_varijabla naziv="DomainObject.Predmet.ProtuStrankaListNazivFormated_1">
      <item>Omladinski kulturni centar Pregrada</item>
    </derivirana_varijabla>
  </DomainObject.Predmet.ProtuStrankaListNazivFormated>
  <DomainObject.Predmet.ProtuStrankaListNazivFormatedOIB>
    <izvorni_sadrzaj>
      <item>Omladinski kulturni centar Pregrada, OIB 36219128703</item>
    </izvorni_sadrzaj>
    <derivirana_varijabla naziv="DomainObject.Predmet.ProtuStrankaListNazivFormatedOIB_1">
      <item>Omladinski kulturni centar Pregrada, OIB 36219128703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rujna 2017.</izvorni_sadrzaj>
    <derivirana_varijabla naziv="DomainObject.Datum_1">1.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Ured državne uprave u Krapinsko-zagorskoj županiji, Služba za opću upravu, Ispostava Pregarda</izvorni_sadrzaj>
    <derivirana_varijabla naziv="DomainObject.Predmet.StrankaIDrugi_1">Ured državne uprave u Krapinsko-zagorskoj županiji, Služba za opću upravu, Ispostava Pregarda</derivirana_varijabla>
  </DomainObject.Predmet.StrankaIDrugi>
  <DomainObject.Predmet.ProtustrankaIDrugi>
    <izvorni_sadrzaj>Omladinski kulturni centar Pregrada</izvorni_sadrzaj>
    <derivirana_varijabla naziv="DomainObject.Predmet.ProtustrankaIDrugi_1">Omladinski kulturni centar Pregrada</derivirana_varijabla>
  </DomainObject.Predmet.ProtustrankaIDrugi>
  <DomainObject.Predmet.StrankaIDrugiAdressOIB>
    <izvorni_sadrzaj>Ured državne uprave u Krapinsko-zagorskoj županiji, Služba za opću upravu, Ispostava Pregarda, OIB 82027074446, Jospia Karla Tuškana 2, 49218 Pregrada</izvorni_sadrzaj>
    <derivirana_varijabla naziv="DomainObject.Predmet.StrankaIDrugiAdressOIB_1">Ured državne uprave u Krapinsko-zagorskoj županiji, Služba za opću upravu, Ispostava Pregarda, OIB 82027074446, Jospia Karla Tuškana 2, 49218 Pregrada</derivirana_varijabla>
  </DomainObject.Predmet.StrankaIDrugiAdressOIB>
  <DomainObject.Predmet.ProtustrankaIDrugiAdressOIB>
    <izvorni_sadrzaj>Omladinski kulturni centar Pregrada, OIB 36219128703, Jurice Prejca 2, 49218 Pregrada</izvorni_sadrzaj>
    <derivirana_varijabla naziv="DomainObject.Predmet.ProtustrankaIDrugiAdressOIB_1">Omladinski kulturni centar Pregrada, OIB 36219128703, Jurice Prejca 2, 49218 Pregrada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Ured državne uprave u Krapinsko-zagorskoj županiji, Služba za opću upravu, Ispostava Pregarda</item>
      <item>Omladinski kulturni centar Pregrada</item>
    </izvorni_sadrzaj>
    <derivirana_varijabla naziv="DomainObject.Predmet.SudioniciListNaziv_1">
      <item>Ured državne uprave u Krapinsko-zagorskoj županiji, Služba za opću upravu, Ispostava Pregarda</item>
      <item>Omladinski kulturni centar Pregrada</item>
    </derivirana_varijabla>
  </DomainObject.Predmet.SudioniciListNaziv>
  <DomainObject.Predmet.SudioniciListAdressOIB>
    <izvorni_sadrzaj>
      <item>Ured državne uprave u Krapinsko-zagorskoj županiji, Služba za opću upravu, Ispostava Pregarda, OIB 82027074446, Jospia Karla Tuškana 2,49218 Pregrada</item>
      <item>Omladinski kulturni centar Pregrada, OIB 36219128703, Jurice Prejca 2,49218 Pregrada</item>
    </izvorni_sadrzaj>
    <derivirana_varijabla naziv="DomainObject.Predmet.SudioniciListAdressOIB_1">
      <item>Ured državne uprave u Krapinsko-zagorskoj županiji, Služba za opću upravu, Ispostava Pregarda, OIB 82027074446, Jospia Karla Tuškana 2,49218 Pregrada</item>
      <item>Omladinski kulturni centar Pregrada, OIB 36219128703, Jurice Prejca 2,49218 Pregrada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82027074446</item>
      <item>, OIB 36219128703</item>
    </izvorni_sadrzaj>
    <derivirana_varijabla naziv="DomainObject.Predmet.SudioniciListNazivOIB_1">
      <item>, OIB 82027074446</item>
      <item>, OIB 36219128703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735A61B-C4BB-4993-B6F3-DE53460B66A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508</properties:Words>
  <properties:Characters>2809</properties:Characters>
  <properties:Lines>78</properties:Lines>
  <properties:Paragraphs>24</properties:Paragraphs>
  <properties:TotalTime>341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St-215/15-6</vt:lpstr>
    </vt:vector>
  </properties:TitlesOfParts>
  <properties:LinksUpToDate>false</properties:LinksUpToDate>
  <properties:CharactersWithSpaces>3407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2016-06-20T08:16:00Z</dcterms:created>
  <dc:creator>tkovacevic</dc:creator>
  <cp:lastModifiedBy>Elizabeta Đeke</cp:lastModifiedBy>
  <cp:lastPrinted>2017-07-19T11:17:00Z</cp:lastPrinted>
  <dcterms:modified xmlns:xsi="http://www.w3.org/2001/XMLSchema-instance" xsi:type="dcterms:W3CDTF">2017-09-01T06:40:00Z</dcterms:modified>
  <cp:revision>36</cp:revision>
  <dc:title>14 St-215/15-6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