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5115B4" w:rsidRPr="005115B4">
        <w:tc>
          <w:tcPr>
            <w:tcW w:type="dxa" w:w="2829"/>
            <w:shd w:fill="auto" w:color="auto" w:val="clear"/>
          </w:tcPr>
          <w:p w:rsidRDefault="00EB5097" w:rsidP="00EB5097" w:rsidR="00EB5097" w:rsidRPr="005115B4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5115B4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5115B4">
            <w:pPr>
              <w:spacing w:after="0" w:before="120"/>
              <w:jc w:val="center"/>
              <w:rPr>
                <w:rFonts w:cs="Times New Roman"/>
              </w:rPr>
            </w:pPr>
            <w:r w:rsidRPr="005115B4">
              <w:rPr>
                <w:rFonts w:cs="Times New Roman"/>
              </w:rPr>
              <w:t>Republika Hrvatska</w:t>
            </w:r>
          </w:p>
          <w:p w:rsidRDefault="00EB5097" w:rsidP="00EB5097" w:rsidR="00EB5097" w:rsidRPr="005115B4">
            <w:pPr>
              <w:spacing w:after="0"/>
              <w:jc w:val="center"/>
              <w:rPr>
                <w:rFonts w:cs="Times New Roman"/>
              </w:rPr>
            </w:pPr>
            <w:r w:rsidRPr="005115B4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5115B4">
            <w:pPr>
              <w:spacing w:after="0"/>
              <w:jc w:val="center"/>
              <w:rPr>
                <w:rFonts w:cs="Times New Roman"/>
              </w:rPr>
            </w:pPr>
            <w:r w:rsidRPr="005115B4">
              <w:rPr>
                <w:rFonts w:cs="Times New Roman"/>
              </w:rPr>
              <w:t>Varaždin, Braće Radić 2</w:t>
            </w:r>
          </w:p>
        </w:tc>
      </w:tr>
    </w:tbl>
    <w:p w14:textId="2f4108a" w14:paraId="2f4108a" w:rsidRDefault="00440BFC" w:rsidP="00EB5097" w:rsidR="00440BFC" w:rsidRPr="005115B4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115B4">
        <w:rPr>
          <w:rFonts w:cs="Times New Roman" w:hAnsi="Times New Roman" w:ascii="Times New Roman"/>
          <w:sz w:val="24"/>
          <w:szCs w:val="24"/>
        </w:rPr>
        <w:tab/>
      </w:r>
      <w:r w:rsidRPr="005115B4">
        <w:rPr>
          <w:rFonts w:cs="Times New Roman" w:hAnsi="Times New Roman" w:ascii="Times New Roman"/>
          <w:sz w:val="24"/>
          <w:szCs w:val="24"/>
        </w:rPr>
        <w:tab/>
      </w:r>
      <w:r w:rsidRPr="005115B4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5115B4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5115B4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5115B4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374DFE" w:rsidRPr="005115B4">
        <w:rPr>
          <w:rFonts w:cs="Times New Roman" w:hAnsi="Times New Roman" w:ascii="Times New Roman"/>
          <w:sz w:val="24"/>
          <w:szCs w:val="24"/>
        </w:rPr>
        <w:t>173</w:t>
      </w:r>
      <w:r w:rsidR="00B53DEE" w:rsidRPr="005115B4">
        <w:rPr>
          <w:rFonts w:cs="Times New Roman" w:hAnsi="Times New Roman" w:ascii="Times New Roman"/>
          <w:sz w:val="24"/>
          <w:szCs w:val="24"/>
        </w:rPr>
        <w:t>/18-4</w:t>
      </w: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  <w:r w:rsidRPr="005115B4">
        <w:rPr>
          <w:rFonts w:cs="Times New Roman"/>
        </w:rPr>
        <w:t>U    I M E    R E P U B L I K E    H R V A T S K E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5115B4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ab/>
      </w:r>
      <w:r w:rsidR="00947FBA" w:rsidRPr="005115B4">
        <w:rPr>
          <w:rFonts w:cs="Times New Roman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374DFE" w:rsidRPr="005115B4">
        <w:t>HERACLES j.d.o.o., Tomaša Goričanca 3, Čakovec, OIB: 18491416792</w:t>
      </w:r>
      <w:r w:rsidR="0041315C" w:rsidRPr="005115B4">
        <w:rPr>
          <w:rFonts w:cs="Times New Roman"/>
        </w:rPr>
        <w:t xml:space="preserve">, </w:t>
      </w:r>
      <w:r w:rsidR="00A326A3" w:rsidRPr="005115B4">
        <w:rPr>
          <w:rFonts w:cs="Times New Roman"/>
        </w:rPr>
        <w:t xml:space="preserve">dana </w:t>
      </w:r>
      <w:r w:rsidR="005115B4" w:rsidRPr="005115B4">
        <w:rPr>
          <w:rFonts w:cs="Times New Roman"/>
        </w:rPr>
        <w:t>18</w:t>
      </w:r>
      <w:r w:rsidR="00947FBA" w:rsidRPr="005115B4">
        <w:rPr>
          <w:rFonts w:cs="Times New Roman"/>
        </w:rPr>
        <w:t>. srpnja</w:t>
      </w:r>
      <w:r w:rsidRPr="005115B4">
        <w:rPr>
          <w:rFonts w:cs="Times New Roman"/>
        </w:rPr>
        <w:t xml:space="preserve"> 2018. 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  <w:r w:rsidRPr="005115B4">
        <w:rPr>
          <w:rFonts w:cs="Times New Roman"/>
        </w:rPr>
        <w:t>r i j e š i o  j e</w:t>
      </w: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 xml:space="preserve">Otvara se stečajni postupak nad stečajnim dužnikom </w:t>
      </w:r>
      <w:r w:rsidR="00374DFE" w:rsidRPr="005115B4">
        <w:t>HERACLES j.d.o.o., Tomaša Goričanca 3, Čakovec, OIB: 18491416792</w:t>
      </w:r>
      <w:r w:rsidRPr="005115B4">
        <w:rPr>
          <w:rFonts w:cs="Times New Roman"/>
        </w:rPr>
        <w:t xml:space="preserve">, s danom </w:t>
      </w:r>
      <w:r w:rsidR="00947FBA" w:rsidRPr="005115B4">
        <w:rPr>
          <w:rFonts w:cs="Times New Roman"/>
        </w:rPr>
        <w:t>1</w:t>
      </w:r>
      <w:r w:rsidR="005115B4" w:rsidRPr="005115B4">
        <w:rPr>
          <w:rFonts w:cs="Times New Roman"/>
        </w:rPr>
        <w:t>8</w:t>
      </w:r>
      <w:r w:rsidR="00947FBA" w:rsidRPr="005115B4">
        <w:rPr>
          <w:rFonts w:cs="Times New Roman"/>
        </w:rPr>
        <w:t>. srpnja</w:t>
      </w:r>
      <w:r w:rsidRPr="005115B4">
        <w:rPr>
          <w:rFonts w:cs="Times New Roman"/>
        </w:rPr>
        <w:t xml:space="preserve"> 2018. u </w:t>
      </w:r>
      <w:r w:rsidR="005115B4" w:rsidRPr="005115B4">
        <w:rPr>
          <w:rFonts w:cs="Times New Roman"/>
        </w:rPr>
        <w:t>9,30</w:t>
      </w:r>
      <w:r w:rsidRPr="005115B4">
        <w:rPr>
          <w:rFonts w:cs="Times New Roman"/>
        </w:rPr>
        <w:t xml:space="preserve"> sati.</w:t>
      </w:r>
    </w:p>
    <w:p w:rsidRDefault="00440BFC" w:rsidP="00440BFC" w:rsidR="00440BFC" w:rsidRPr="005115B4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5115B4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 xml:space="preserve">Za stečajnog upravitelja imenuje se </w:t>
      </w:r>
      <w:r w:rsidR="005115B4" w:rsidRPr="005115B4">
        <w:rPr>
          <w:rFonts w:cs="Times New Roman"/>
        </w:rPr>
        <w:t>Dragan Čemerin, Vukovarska 3, Čakovec</w:t>
      </w:r>
      <w:r w:rsidR="00202546" w:rsidRPr="005115B4">
        <w:rPr>
          <w:rFonts w:cs="Times New Roman"/>
        </w:rPr>
        <w:t xml:space="preserve">, OIB: </w:t>
      </w:r>
      <w:r w:rsidR="005115B4" w:rsidRPr="005115B4">
        <w:rPr>
          <w:rFonts w:cs="Times New Roman"/>
        </w:rPr>
        <w:t>90776078028</w:t>
      </w:r>
      <w:r w:rsidRPr="005115B4">
        <w:rPr>
          <w:rFonts w:cs="Times New Roman"/>
        </w:rPr>
        <w:t>.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 xml:space="preserve"> Zaključuje se stečajni postupak nad stečajnim dužnikom </w:t>
      </w:r>
      <w:r w:rsidR="00374DFE" w:rsidRPr="005115B4">
        <w:t>HERACLES j.d.o.o., Tomaša Goričanca 3, Čakovec, OIB: 18491416792</w:t>
      </w:r>
      <w:r w:rsidRPr="005115B4">
        <w:rPr>
          <w:rFonts w:cs="Times New Roman"/>
        </w:rPr>
        <w:t>.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 xml:space="preserve"> Po pravomoćnosti ovoga rješenja stečajni dužnik </w:t>
      </w:r>
      <w:r w:rsidR="00374DFE" w:rsidRPr="005115B4">
        <w:t>HERACLES j.d.o.o., Tomaša Goričanca 3, Čakovec, OIB: 18491416792</w:t>
      </w:r>
      <w:r w:rsidRPr="005115B4">
        <w:rPr>
          <w:rFonts w:cs="Times New Roman"/>
        </w:rPr>
        <w:t>, bit će brisan iz sudskog registra.</w:t>
      </w:r>
    </w:p>
    <w:p w:rsidRDefault="00440BFC" w:rsidP="00440BFC" w:rsidR="00440BFC" w:rsidRPr="005115B4">
      <w:pPr>
        <w:pStyle w:val="Odlomakpopisa"/>
        <w:rPr>
          <w:rFonts w:cs="Times New Roman"/>
        </w:rPr>
      </w:pPr>
    </w:p>
    <w:p w:rsidRDefault="00440BFC" w:rsidP="00440BFC" w:rsidR="00440BFC" w:rsidRPr="005115B4">
      <w:pPr>
        <w:spacing w:after="0"/>
        <w:jc w:val="center"/>
        <w:rPr>
          <w:rFonts w:cs="Times New Roman"/>
        </w:rPr>
      </w:pPr>
      <w:r w:rsidRPr="005115B4">
        <w:rPr>
          <w:rFonts w:cs="Times New Roman"/>
        </w:rPr>
        <w:t>Obrazloženje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ab/>
        <w:t xml:space="preserve">Predlagatelj je dana </w:t>
      </w:r>
      <w:r w:rsidR="00374DFE" w:rsidRPr="005115B4">
        <w:rPr>
          <w:rFonts w:cs="Times New Roman"/>
        </w:rPr>
        <w:t>15</w:t>
      </w:r>
      <w:r w:rsidR="006E2669" w:rsidRPr="005115B4">
        <w:rPr>
          <w:rFonts w:cs="Times New Roman"/>
        </w:rPr>
        <w:t>. svibnja</w:t>
      </w:r>
      <w:r w:rsidR="0041315C" w:rsidRPr="005115B4">
        <w:rPr>
          <w:rFonts w:cs="Times New Roman"/>
        </w:rPr>
        <w:t xml:space="preserve"> 2018</w:t>
      </w:r>
      <w:r w:rsidRPr="005115B4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1315C" w:rsidP="00440BFC" w:rsidR="00440BFC" w:rsidRPr="005115B4">
      <w:pPr>
        <w:spacing w:after="0"/>
        <w:jc w:val="center"/>
        <w:rPr>
          <w:rFonts w:cs="Times New Roman"/>
        </w:rPr>
      </w:pPr>
      <w:r w:rsidRPr="005115B4">
        <w:rPr>
          <w:rFonts w:cs="Times New Roman"/>
        </w:rPr>
        <w:t xml:space="preserve">U Varaždinu </w:t>
      </w:r>
      <w:r w:rsidR="005115B4" w:rsidRPr="005115B4">
        <w:rPr>
          <w:rFonts w:cs="Times New Roman"/>
        </w:rPr>
        <w:t>18</w:t>
      </w:r>
      <w:r w:rsidR="00947FBA" w:rsidRPr="005115B4">
        <w:rPr>
          <w:rFonts w:cs="Times New Roman"/>
        </w:rPr>
        <w:t>. srpnja</w:t>
      </w:r>
      <w:r w:rsidRPr="005115B4">
        <w:rPr>
          <w:rFonts w:cs="Times New Roman"/>
        </w:rPr>
        <w:t xml:space="preserve"> </w:t>
      </w:r>
      <w:r w:rsidR="00440BFC" w:rsidRPr="005115B4">
        <w:rPr>
          <w:rFonts w:cs="Times New Roman"/>
        </w:rPr>
        <w:t>2018.</w:t>
      </w:r>
    </w:p>
    <w:p w:rsidRDefault="00440BFC" w:rsidP="00440BFC" w:rsidR="00440BFC" w:rsidRPr="005115B4">
      <w:pPr>
        <w:spacing w:after="0"/>
        <w:rPr>
          <w:rFonts w:cs="Times New Roman"/>
        </w:rPr>
      </w:pPr>
      <w:r w:rsidRPr="005115B4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5115B4">
      <w:pPr>
        <w:spacing w:after="0"/>
        <w:rPr>
          <w:rFonts w:cs="Times New Roman"/>
        </w:rPr>
      </w:pPr>
      <w:r w:rsidRPr="005115B4">
        <w:rPr>
          <w:rFonts w:cs="Times New Roman"/>
        </w:rPr>
        <w:t xml:space="preserve">     </w:t>
      </w:r>
    </w:p>
    <w:p w:rsidRDefault="00440BFC" w:rsidP="00440BFC" w:rsidR="00440BFC" w:rsidRPr="005115B4">
      <w:pPr>
        <w:spacing w:after="0"/>
        <w:rPr>
          <w:rFonts w:cs="Times New Roman"/>
        </w:rPr>
      </w:pP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  <w:t xml:space="preserve">    S U D A C</w:t>
      </w: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A771DB" w:rsidR="00410FD4" w:rsidRPr="005115B4">
      <w:pPr>
        <w:spacing w:after="0"/>
        <w:rPr>
          <w:rFonts w:cs="Times New Roman"/>
        </w:rPr>
      </w:pPr>
      <w:r w:rsidRPr="005115B4">
        <w:rPr>
          <w:rFonts w:cs="Times New Roman"/>
        </w:rPr>
        <w:t xml:space="preserve">            </w:t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</w:r>
      <w:r w:rsidRPr="005115B4">
        <w:rPr>
          <w:rFonts w:cs="Times New Roman"/>
        </w:rPr>
        <w:tab/>
        <w:t xml:space="preserve">                     Iris Hatvalić Nemec</w:t>
      </w:r>
      <w:r w:rsidR="00410FD4" w:rsidRPr="005115B4">
        <w:rPr>
          <w:rFonts w:cs="Times New Roman"/>
        </w:rPr>
        <w:t xml:space="preserve"> 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  <w:r w:rsidRPr="005115B4">
        <w:rPr>
          <w:rFonts w:cs="Times New Roman"/>
        </w:rPr>
        <w:t>Uputa o pravnom lijeku: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5115B4">
        <w:rPr>
          <w:rFonts w:cs="Times New Roman"/>
        </w:rPr>
        <w:t>tri</w:t>
      </w:r>
      <w:r w:rsidRPr="005115B4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5115B4">
      <w:p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ab/>
        <w:t>Protiv točke 1.</w:t>
      </w:r>
      <w:r w:rsidR="00440BFC" w:rsidRPr="005115B4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</w:p>
    <w:p w:rsidRDefault="00440BFC" w:rsidP="00440BFC" w:rsidR="00440BFC" w:rsidRPr="005115B4">
      <w:pPr>
        <w:spacing w:after="0"/>
        <w:rPr>
          <w:rFonts w:cs="Times New Roman"/>
        </w:rPr>
      </w:pPr>
      <w:r w:rsidRPr="005115B4">
        <w:rPr>
          <w:rFonts w:cs="Times New Roman"/>
        </w:rPr>
        <w:t>DNA:</w:t>
      </w:r>
    </w:p>
    <w:p w:rsidRDefault="00440BFC" w:rsidP="00440BFC" w:rsidR="00440BFC" w:rsidRPr="005115B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5115B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>Županijsko državno odvjetništvo u Varaždinu, Braće Radića 2</w:t>
      </w:r>
      <w:r w:rsidR="006E2669" w:rsidRPr="005115B4">
        <w:rPr>
          <w:rFonts w:cs="Times New Roman"/>
        </w:rPr>
        <w:t xml:space="preserve"> </w:t>
      </w:r>
    </w:p>
    <w:p w:rsidRDefault="00440BFC" w:rsidP="00440BFC" w:rsidR="006E2669" w:rsidRPr="005115B4">
      <w:pPr>
        <w:numPr>
          <w:ilvl w:val="0"/>
          <w:numId w:val="2"/>
        </w:numPr>
        <w:spacing w:after="0"/>
        <w:rPr>
          <w:rFonts w:cs="Times New Roman"/>
        </w:rPr>
      </w:pPr>
      <w:r w:rsidRPr="005115B4">
        <w:rPr>
          <w:rFonts w:cs="Times New Roman"/>
        </w:rPr>
        <w:t xml:space="preserve">Dužnik,  </w:t>
      </w:r>
      <w:r w:rsidR="00374DFE" w:rsidRPr="005115B4">
        <w:t>HERACLES j.d.o.o., Tomaša Goričanca 3, Čakovec</w:t>
      </w:r>
      <w:r w:rsidR="006E2669" w:rsidRPr="005115B4">
        <w:t xml:space="preserve">, </w:t>
      </w:r>
    </w:p>
    <w:p w:rsidRDefault="00440BFC" w:rsidP="00440BFC" w:rsidR="00440BFC" w:rsidRPr="005115B4">
      <w:pPr>
        <w:numPr>
          <w:ilvl w:val="0"/>
          <w:numId w:val="2"/>
        </w:numPr>
        <w:spacing w:after="0"/>
        <w:rPr>
          <w:rFonts w:cs="Times New Roman"/>
        </w:rPr>
      </w:pPr>
      <w:r w:rsidRPr="005115B4">
        <w:rPr>
          <w:rFonts w:cs="Times New Roman"/>
        </w:rPr>
        <w:t xml:space="preserve">Direktor dužnika, </w:t>
      </w:r>
      <w:r w:rsidR="00374DFE" w:rsidRPr="005115B4">
        <w:t>Nada Matić iz Strelca, Strelec 28</w:t>
      </w:r>
      <w:r w:rsidR="00B53DEE" w:rsidRPr="005115B4">
        <w:rPr>
          <w:rFonts w:cs="Times New Roman"/>
        </w:rPr>
        <w:t>,</w:t>
      </w:r>
      <w:r w:rsidR="00374DFE" w:rsidRPr="005115B4">
        <w:rPr>
          <w:rFonts w:cs="Times New Roman"/>
        </w:rPr>
        <w:t xml:space="preserve"> 40000 Čakovec</w:t>
      </w:r>
    </w:p>
    <w:p w:rsidRDefault="00440BFC" w:rsidP="00440BFC" w:rsidR="00440BFC" w:rsidRPr="005115B4">
      <w:pPr>
        <w:numPr>
          <w:ilvl w:val="0"/>
          <w:numId w:val="2"/>
        </w:numPr>
        <w:spacing w:after="0"/>
        <w:rPr>
          <w:rFonts w:cs="Times New Roman"/>
        </w:rPr>
      </w:pPr>
      <w:r w:rsidRPr="005115B4">
        <w:rPr>
          <w:rFonts w:cs="Times New Roman"/>
        </w:rPr>
        <w:t>Sudski registar ovog suda radi zabilježbe (odmah i nakon pravomoćnosti)</w:t>
      </w:r>
      <w:r w:rsidRPr="005115B4">
        <w:rPr>
          <w:rFonts w:cs="Times New Roman" w:eastAsia="Calibri"/>
        </w:rPr>
        <w:t xml:space="preserve"> </w:t>
      </w:r>
    </w:p>
    <w:p w:rsidRDefault="00C22A60" w:rsidP="00C22A60" w:rsidR="00C22A60" w:rsidRPr="005115B4">
      <w:pPr>
        <w:pStyle w:val="Odlomakpopisa"/>
        <w:numPr>
          <w:ilvl w:val="0"/>
          <w:numId w:val="2"/>
        </w:numPr>
        <w:jc w:val="both"/>
      </w:pPr>
      <w:r w:rsidRPr="005115B4">
        <w:t>Ministarstvo financija, Porezna uprava, Područni ured Čakovec,  O. Keršovanija 11, 40000 Čakovec</w:t>
      </w:r>
    </w:p>
    <w:p w:rsidRDefault="00440BFC" w:rsidP="00440BFC" w:rsidR="00440BFC" w:rsidRPr="005115B4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115B4">
        <w:rPr>
          <w:rFonts w:cs="Times New Roman"/>
        </w:rPr>
        <w:t xml:space="preserve">Stečajni upravitelj, </w:t>
      </w:r>
      <w:r w:rsidR="005115B4" w:rsidRPr="005115B4">
        <w:rPr>
          <w:rFonts w:cs="Times New Roman"/>
        </w:rPr>
        <w:t>Dragan Čemerin, Vukovarska 3, Čakovec</w:t>
      </w:r>
    </w:p>
    <w:p w:rsidRDefault="00440BFC" w:rsidP="00440BFC" w:rsidR="00440BFC" w:rsidRPr="005115B4">
      <w:pPr>
        <w:numPr>
          <w:ilvl w:val="0"/>
          <w:numId w:val="2"/>
        </w:numPr>
        <w:spacing w:after="0"/>
        <w:rPr>
          <w:rFonts w:cs="Times New Roman"/>
        </w:rPr>
      </w:pPr>
      <w:r w:rsidRPr="005115B4">
        <w:rPr>
          <w:rFonts w:cs="Times New Roman"/>
        </w:rPr>
        <w:t>e-oglasna ploča suda</w:t>
      </w:r>
    </w:p>
    <w:p w:rsidRDefault="00440BFC" w:rsidP="00440BFC" w:rsidR="00440BFC" w:rsidRPr="005115B4">
      <w:pPr>
        <w:spacing w:after="0"/>
        <w:jc w:val="both"/>
        <w:rPr>
          <w:rFonts w:cs="Times New Roman"/>
        </w:rPr>
      </w:pPr>
    </w:p>
    <w:p w:rsidRDefault="0038657B" w:rsidR="0038657B" w:rsidRPr="005115B4">
      <w:pPr>
        <w:rPr>
          <w:rFonts w:cs="Times New Roman"/>
        </w:rPr>
      </w:pPr>
    </w:p>
    <w:sectPr w:rsidSect="00EB5097" w:rsidR="0038657B" w:rsidRPr="005115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1DB">
          <w:rPr>
            <w:noProof/>
          </w:rPr>
          <w:t>2</w:t>
        </w:r>
        <w:r>
          <w:fldChar w:fldCharType="end"/>
        </w:r>
      </w:p>
    </w:sdtContent>
  </w:sdt>
  <w:p w:rsidRDefault="00B53DEE" w:rsidP="00B53DEE" w:rsidR="00B53DEE" w:rsidRPr="00E06688">
    <w:pPr>
      <w:pStyle w:val="Bezproreda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/>
      </w:rPr>
      <w:t xml:space="preserve">             </w:t>
    </w:r>
    <w:r w:rsidR="00947FBA" w:rsidRPr="00E06688">
      <w:rPr>
        <w:rFonts w:cs="Times New Roman" w:hAnsi="Times New Roman" w:ascii="Times New Roman"/>
        <w:sz w:val="24"/>
        <w:szCs w:val="24"/>
      </w:rPr>
      <w:t>Poslovni broj: 4 St-</w:t>
    </w:r>
    <w:r w:rsidR="00374DFE">
      <w:rPr>
        <w:rFonts w:cs="Times New Roman" w:hAnsi="Times New Roman" w:ascii="Times New Roman"/>
        <w:sz w:val="24"/>
        <w:szCs w:val="24"/>
      </w:rPr>
      <w:t>173</w:t>
    </w:r>
    <w:r w:rsidR="00947FBA">
      <w:rPr>
        <w:rFonts w:cs="Times New Roman" w:hAnsi="Times New Roman" w:ascii="Times New Roman"/>
        <w:sz w:val="24"/>
        <w:szCs w:val="24"/>
      </w:rPr>
      <w:t>/18-4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0411E"/>
    <w:rsid w:val="00374DFE"/>
    <w:rsid w:val="0038657B"/>
    <w:rsid w:val="00410FD4"/>
    <w:rsid w:val="0041315C"/>
    <w:rsid w:val="00417AD0"/>
    <w:rsid w:val="00440BFC"/>
    <w:rsid w:val="005115B4"/>
    <w:rsid w:val="00651310"/>
    <w:rsid w:val="006D6988"/>
    <w:rsid w:val="006E2669"/>
    <w:rsid w:val="006E5FF6"/>
    <w:rsid w:val="00947FBA"/>
    <w:rsid w:val="009D374A"/>
    <w:rsid w:val="00A326A3"/>
    <w:rsid w:val="00A771DB"/>
    <w:rsid w:val="00B53DEE"/>
    <w:rsid w:val="00C22A60"/>
    <w:rsid w:val="00DB0E09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A77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1D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A77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1D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HERACLES jednostavno društvo s ograničenom odgovornošću za ugostiteljstvo i usluge zastupanog po punomoćniku Nada Matić</izvorni_sadrzaj>
    <derivirana_varijabla naziv="DomainObject.Predmet.ProtustrankaFormated_1">  HERACLES jednostavno društvo s ograničenom odgovornošću za ugostiteljstvo i usluge zastupanog po punomoćniku Nada Matić</derivirana_varijabla>
  </DomainObject.Predmet.ProtustrankaFormated>
  <DomainObject.Predmet.ProtustrankaFormatedOIB>
    <izvorni_sadrzaj>  HERACLES jednostavno društvo s ograničenom odgovornošću za ugostiteljstvo i usluge, OIB 18491416792 zastupanog po punomoćniku Nada Matić</izvorni_sadrzaj>
    <derivirana_varijabla naziv="DomainObject.Predmet.ProtustrankaFormatedOIB_1">  HERACLES jednostavno društvo s ograničenom odgovornošću za ugostiteljstvo i usluge, OIB 18491416792 zastupanog po punomoćniku Nada Matić</derivirana_varijabla>
  </DomainObject.Predmet.ProtustrankaFormatedOIB>
  <DomainObject.Predmet.ProtustrankaFormatedWithAdress>
    <izvorni_sadrzaj> HERACLES jednostavno društvo s ograničenom odgovornošću za ugostiteljstvo i usluge, Tomaša Goričanca 3, 40000 Čakovec zastupanog po punomoćniku Nada Matić</izvorni_sadrzaj>
    <derivirana_varijabla naziv="DomainObject.Predmet.ProtustrankaFormatedWithAdress_1"> HERACLES jednostavno društvo s ograničenom odgovornošću za ugostiteljstvo i usluge, Tomaša Goričanca 3, 40000 Čakovec zastupanog po punomoćniku Nada Matić</derivirana_varijabla>
  </DomainObject.Predmet.ProtustrankaFormatedWithAdress>
  <DomainObject.Predmet.ProtustrankaFormatedWithAdressOIB>
    <izvorni_sadrzaj> HERACLES jednostavno društvo s ograničenom odgovornošću za ugostiteljstvo i usluge, OIB 18491416792, Tomaša Goričanca 3, 40000 Čakovec zastupanog po punomoćniku Nada Matić</izvorni_sadrzaj>
    <derivirana_varijabla naziv="DomainObject.Predmet.ProtustrankaFormatedWithAdressOIB_1"> HERACLES jednostavno društvo s ograničenom odgovornošću za ugostiteljstvo i usluge, OIB 18491416792, Tomaša Goričanca 3, 40000 Čakovec zastupanog po punomoćniku Nada Matić</derivirana_varijabla>
  </DomainObject.Predmet.ProtustrankaFormatedWithAdressOIB>
  <DomainObject.Predmet.ProtustrankaWithAdress>
    <izvorni_sadrzaj>HERACLES jednostavno društvo s ograničenom odgovornošću za ugostiteljstvo i usluge Tomaša Goričanca 3, 40000 Čakovec</izvorni_sadrzaj>
    <derivirana_varijabla naziv="DomainObject.Predmet.ProtustrankaWithAdress_1">HERACLES jednostavno društvo s ograničenom odgovornošću za ugostiteljstvo i usluge Tomaša Goričanca 3, 40000 Čakovec</derivirana_varijabla>
  </DomainObject.Predmet.ProtustrankaWithAdress>
  <DomainObject.Predmet.ProtustrankaWithAdressOIB>
    <izvorni_sadrzaj>HERACLES jednostavno društvo s ograničenom odgovornošću za ugostiteljstvo i usluge, OIB 18491416792, Tomaša Goričanca 3, 40000 Čakovec</izvorni_sadrzaj>
    <derivirana_varijabla naziv="DomainObject.Predmet.ProtustrankaWithAdressOIB_1">HERACLES jednostavno društvo s ograničenom odgovornošću za ugostiteljstvo i usluge, OIB 18491416792, Tomaša Goričanca 3, 40000 Čakovec</derivirana_varijabla>
  </DomainObject.Predmet.ProtustrankaWithAdressOIB>
  <DomainObject.Predmet.ProtustrankaNazivFormated>
    <izvorni_sadrzaj>HERACLES jednostavno društvo s ograničenom odgovornošću za ugostiteljstvo i usluge</izvorni_sadrzaj>
    <derivirana_varijabla naziv="DomainObject.Predmet.ProtustrankaNazivFormated_1">HERACLES jednostavno društvo s ograničenom odgovornošću za ugostiteljstvo i usluge</derivirana_varijabla>
  </DomainObject.Predmet.ProtustrankaNazivFormated>
  <DomainObject.Predmet.ProtustrankaNazivFormatedOIB>
    <izvorni_sadrzaj>HERACLES jednostavno društvo s ograničenom odgovornošću za ugostiteljstvo i usluge, OIB 18491416792</izvorni_sadrzaj>
    <derivirana_varijabla naziv="DomainObject.Predmet.ProtustrankaNazivFormatedOIB_1">HERACLES jednostavno društvo s ograničenom odgovornošću za ugostiteljstvo i usluge, OIB 18491416792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8922.70</izvorni_sadrzaj>
    <derivirana_varijabla naziv="DomainObject.Predmet.TrenutnaVrijednost_1">8922.70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HERACLES jednostavno društvo s ograničenom odgovornošću za ugostiteljstvo i usluge zastupanog po punomoćniku Nada Matić</item>
    </izvorni_sadrzaj>
    <derivirana_varijabla naziv="DomainObject.Predmet.ProtuStrankaListFormated_1">
      <item>HERACLES jednostavno društvo s ograničenom odgovornošću za ugostiteljstvo i usluge zastupanog po punomoćniku Nada Matić</item>
    </derivirana_varijabla>
  </DomainObject.Predmet.ProtuStrankaListFormated>
  <DomainObject.Predmet.ProtuStrankaListFormatedOIB>
    <izvorni_sadrzaj>
      <item>HERACLES jednostavno društvo s ograničenom odgovornošću za ugostiteljstvo i usluge, OIB 18491416792 zastupanog po punomoćniku Nada Matić</item>
    </izvorni_sadrzaj>
    <derivirana_varijabla naziv="DomainObject.Predmet.ProtuStrankaListFormatedOIB_1">
      <item>HERACLES jednostavno društvo s ograničenom odgovornošću za ugostiteljstvo i usluge, OIB 18491416792 zastupanog po punomoćniku Nada Matić</item>
    </derivirana_varijabla>
  </DomainObject.Predmet.ProtuStrankaListFormatedOIB>
  <DomainObject.Predmet.ProtuStrankaListFormatedWithAdress>
    <izvorni_sadrzaj>
      <item>HERACLES jednostavno društvo s ograničenom odgovornošću za ugostiteljstvo i usluge, Tomaša Goričanca 3, 40000 Čakovec zastupanog po punomoćniku Nada Matić</item>
    </izvorni_sadrzaj>
    <derivirana_varijabla naziv="DomainObject.Predmet.ProtuStrankaListFormatedWithAdress_1">
      <item>HERACLES jednostavno društvo s ograničenom odgovornošću za ugostiteljstvo i usluge, Tomaša Goričanca 3, 40000 Čakovec zastupanog po punomoćniku Nada Matić</item>
    </derivirana_varijabla>
  </DomainObject.Predmet.ProtuStrankaListFormatedWithAdress>
  <DomainObject.Predmet.ProtuStrankaListFormatedWithAdressOIB>
    <izvorni_sadrzaj>
      <item>HERACLES jednostavno društvo s ograničenom odgovornošću za ugostiteljstvo i usluge, OIB 18491416792, Tomaša Goričanca 3, 40000 Čakovec zastupanog po punomoćniku Nada Matić</item>
    </izvorni_sadrzaj>
    <derivirana_varijabla naziv="DomainObject.Predmet.ProtuStrankaListFormatedWithAdressOIB_1">
      <item>HERACLES jednostavno društvo s ograničenom odgovornošću za ugostiteljstvo i usluge, OIB 18491416792, Tomaša Goričanca 3, 40000 Čakovec zastupanog po punomoćniku Nada Matić</item>
    </derivirana_varijabla>
  </DomainObject.Predmet.ProtuStrankaListFormatedWithAdressOIB>
  <DomainObject.Predmet.ProtuStrankaListNazivFormated>
    <izvorni_sadrzaj>
      <item>HERACLES jednostavno društvo s ograničenom odgovornošću za ugostiteljstvo i usluge</item>
    </izvorni_sadrzaj>
    <derivirana_varijabla naziv="DomainObject.Predmet.ProtuStrankaListNazivFormated_1">
      <item>HERACLES jednostavno društvo s ograničenom odgovornošću za ugostiteljstvo i usluge</item>
    </derivirana_varijabla>
  </DomainObject.Predmet.ProtuStrankaListNazivFormated>
  <DomainObject.Predmet.ProtuStrankaListNazivFormatedOIB>
    <izvorni_sadrzaj>
      <item>HERACLES jednostavno društvo s ograničenom odgovornošću za ugostiteljstvo i usluge, OIB 18491416792</item>
    </izvorni_sadrzaj>
    <derivirana_varijabla naziv="DomainObject.Predmet.ProtuStrankaListNazivFormatedOIB_1">
      <item>HERACLES jednostavno društvo s ograničenom odgovornošću za ugostiteljstvo i usluge, OIB 18491416792</item>
    </derivirana_varijabla>
  </DomainObject.Predmet.ProtuStrankaListNazivFormatedOIB>
  <DomainObject.Predmet.OstaliListFormated>
    <izvorni_sadrzaj>
      <item>Sudski registar</item>
      <item>Nada Matić punomoćnica sudionika u postupku HERACLES jednostavno društvo s ograničenom odgovornošću za ugostiteljstvo i usluge</item>
    </izvorni_sadrzaj>
    <derivirana_varijabla naziv="DomainObject.Predmet.OstaliListFormated_1">
      <item>Sudski registar</item>
      <item>Nada Matić punomoćnica sudionika u postupku HERACLES jednostavno društvo s ograničenom odgovornošću za ugostiteljstvo i usluge</item>
    </derivirana_varijabla>
  </DomainObject.Predmet.OstaliListFormated>
  <DomainObject.Predmet.OstaliListFormatedOIB>
    <izvorni_sadrzaj>
      <item>Sudski registar</item>
      <item>Nada Matić, OIB 64642752406 punomoćnica sudionika u postupku HERACLES jednostavno društvo s ograničenom odgovornošću za ugostiteljstvo i usluge</item>
    </izvorni_sadrzaj>
    <derivirana_varijabla naziv="DomainObject.Predmet.OstaliListFormatedOIB_1">
      <item>Sudski registar</item>
      <item>Nada Matić, OIB 64642752406 punomoćnica sudionika u postupku HERACLES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Nada Matić, Strelec 28, 40000 Strelec punomoćnica sudionika u postupku HERACLES jednostavno društvo s ograničenom odgovornošću za ugostiteljstvo i usluge</item>
    </izvorni_sadrzaj>
    <derivirana_varijabla naziv="DomainObject.Predmet.OstaliListFormatedWithAdress_1">
      <item>Sudski registar</item>
      <item>Nada Matić, Strelec 28, 40000 Strelec punomoćnica sudionika u postupku HERACLES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Nada Matić, OIB 64642752406, Strelec 28, 40000 Strelec punomoćnica sudionika u postupku HERACLES jednostavno društvo s ograničenom odgovornošću za ugostiteljstvo i usluge</item>
    </izvorni_sadrzaj>
    <derivirana_varijabla naziv="DomainObject.Predmet.OstaliListFormatedWithAdressOIB_1">
      <item>Sudski registar</item>
      <item>Nada Matić, OIB 64642752406, Strelec 28, 40000 Strelec punomoćnica sudionika u postupku HERACLES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Nada Matić</item>
    </izvorni_sadrzaj>
    <derivirana_varijabla naziv="DomainObject.Predmet.OstaliListNazivFormated_1">
      <item>Sudski registar</item>
      <item>Nada Matić</item>
    </derivirana_varijabla>
  </DomainObject.Predmet.OstaliListNazivFormated>
  <DomainObject.Predmet.OstaliListNazivFormatedOIB>
    <izvorni_sadrzaj>
      <item>Sudski registar</item>
      <item>Nada Matić, OIB 64642752406</item>
    </izvorni_sadrzaj>
    <derivirana_varijabla naziv="DomainObject.Predmet.OstaliListNazivFormatedOIB_1">
      <item>Sudski registar</item>
      <item>Nada Matić, OIB 64642752406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HERACLES jednostavno društvo s ograničenom odgovornošću za ugostiteljstvo i usluge</izvorni_sadrzaj>
    <derivirana_varijabla naziv="DomainObject.Predmet.ProtustrankaIDrugi_1">HERACLES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HERACLES jednostavno društvo s ograničenom odgovornošću za ugostiteljstvo i usluge, OIB 18491416792, Tomaša Goričanca 3, 40000 Čakovec</izvorni_sadrzaj>
    <derivirana_varijabla naziv="DomainObject.Predmet.ProtustrankaIDrugiAdressOIB_1">HERACLES jednostavno društvo s ograničenom odgovornošću za ugostiteljstvo i usluge, OIB 18491416792, Tomaša Goričanca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HERACLES jednostavno društvo s ograničenom odgovornošću za ugostiteljstvo i usluge</item>
      <item>Sudski registar</item>
      <item>Nada Matić</item>
    </izvorni_sadrzaj>
    <derivirana_varijabla naziv="DomainObject.Predmet.SudioniciListNaziv_1">
      <item>Financijska agencija</item>
      <item>HERACLES jednostavno društvo s ograničenom odgovornošću za ugostiteljstvo i usluge</item>
      <item>Sudski registar</item>
      <item>Nada Matić</item>
    </derivirana_varijabla>
  </DomainObject.Predmet.SudioniciListNaziv>
  <DomainObject.Predmet.SudioniciListAdressOIB>
    <izvorni_sadrzaj>
      <item>Financijska agencija, OIB 85821130368, A. Cesarca 2,42000 Varaždin</item>
      <item>HERACLES jednostavno društvo s ograničenom odgovornošću za ugostiteljstvo i usluge, OIB 18491416792, Tomaša Goričanca 3,40000 Čakovec</item>
      <item>Sudski registar</item>
      <item>Nada Matić, OIB 64642752406, Strelec 28,40000 Strelec</item>
    </izvorni_sadrzaj>
    <derivirana_varijabla naziv="DomainObject.Predmet.SudioniciListAdressOIB_1">
      <item>Financijska agencija, OIB 85821130368, A. Cesarca 2,42000 Varaždin</item>
      <item>HERACLES jednostavno društvo s ograničenom odgovornošću za ugostiteljstvo i usluge, OIB 18491416792, Tomaša Goričanca 3,40000 Čakovec</item>
      <item>Sudski registar</item>
      <item>Nada Matić, OIB 64642752406, Strelec 28,40000 Strelec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18491416792</item>
      <item>, OIB null</item>
      <item>, OIB 64642752406</item>
    </izvorni_sadrzaj>
    <derivirana_varijabla naziv="DomainObject.Predmet.SudioniciListNazivOIB_1">
      <item>, OIB 85821130368</item>
      <item>, OIB 18491416792</item>
      <item>, OIB null</item>
      <item>, OIB 64642752406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2699</properties:Characters>
  <properties:Lines>85</properties:Lines>
  <properties:Paragraphs>32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2018-07-18T07:22:00Z</cp:lastPrinted>
  <dcterms:modified xmlns:xsi="http://www.w3.org/2001/XMLSchema-instance" xsi:type="dcterms:W3CDTF">2018-07-18T07:31:00Z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(St-173-18-4 - Rješenje o otvaranju i zaključenju skraćenog st. postupka-18.7.18..docx)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