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8843" w14:paraId="d548843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</w:t>
      </w:r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E87650">
        <w:rPr>
          <w:b/>
        </w:rPr>
        <w:t>330</w:t>
      </w:r>
      <w:r w:rsidRPr="005153ED">
        <w:rPr>
          <w:b/>
        </w:rPr>
        <w:t>/201</w:t>
      </w:r>
      <w:r w:rsidR="00E87650">
        <w:rPr>
          <w:b/>
        </w:rPr>
        <w:t>8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REPUBLIKA HRVATSKA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TRGOVAČKI SUD U SPLITU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STALNA SLUŽBA U DUBROVNIKU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Dubrovnik, dr. Ante Starčevića 23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C24820" w:rsidP="00C16A18" w:rsidR="00C24820" w:rsidRPr="00C24820">
      <w:pPr>
        <w:ind w:firstLine="708"/>
        <w:jc w:val="both"/>
      </w:pPr>
      <w:r w:rsidRPr="00C24820">
        <w:t>Trgovački sud u Splitu, Stalna služba u Dubrovniku, po stečajnom sucu tog suda Katarini</w:t>
      </w:r>
      <w:r w:rsidR="00C16A18">
        <w:t xml:space="preserve"> Franković, kao sucu pojedincu u stečajnom postupku </w:t>
      </w:r>
      <w:r w:rsidRPr="00C24820">
        <w:t xml:space="preserve"> nad dužnikom  </w:t>
      </w:r>
      <w:r w:rsidR="00E87650" w:rsidRPr="00E87650">
        <w:t xml:space="preserve">FELICITA, d.o.o. za ugostiteljstvo, trgovinu, ribarstvo i stočarstvo, </w:t>
      </w:r>
      <w:proofErr w:type="spellStart"/>
      <w:r w:rsidR="00E87650" w:rsidRPr="00E87650">
        <w:t>Zaklopatica</w:t>
      </w:r>
      <w:proofErr w:type="spellEnd"/>
      <w:r w:rsidR="00E87650" w:rsidRPr="00E87650">
        <w:t xml:space="preserve"> (Općina Lastovo), </w:t>
      </w:r>
      <w:proofErr w:type="spellStart"/>
      <w:r w:rsidR="00E87650" w:rsidRPr="00E87650">
        <w:t>Zaklopatica</w:t>
      </w:r>
      <w:proofErr w:type="spellEnd"/>
      <w:r w:rsidR="00E87650" w:rsidRPr="00E87650">
        <w:t xml:space="preserve"> 44, MBS: 060077852, OIB: 03980990076</w:t>
      </w:r>
      <w:r w:rsidRPr="00C24820">
        <w:t xml:space="preserve">, dana </w:t>
      </w:r>
      <w:r w:rsidR="00E87650">
        <w:t>18</w:t>
      </w:r>
      <w:r w:rsidRPr="00C24820">
        <w:t xml:space="preserve">. </w:t>
      </w:r>
      <w:r w:rsidR="00E87650">
        <w:t>prosinca</w:t>
      </w:r>
      <w:r w:rsidRPr="00C24820">
        <w:t xml:space="preserve"> 2018. godine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 xml:space="preserve"> </w:t>
      </w:r>
    </w:p>
    <w:p w:rsidRDefault="00C16A18" w:rsidP="00C16A18" w:rsidR="00C24820" w:rsidRPr="00C24820">
      <w:pPr>
        <w:ind w:firstLine="708"/>
        <w:jc w:val="both"/>
      </w:pPr>
      <w:r w:rsidRPr="00C16A18">
        <w:t xml:space="preserve">Ročište za </w:t>
      </w:r>
      <w:r w:rsidR="00E87650" w:rsidRPr="00E87650">
        <w:t xml:space="preserve">glasovanje o Izmijenjenom planu restrukturiranja </w:t>
      </w:r>
      <w:r w:rsidRPr="00C16A18">
        <w:t xml:space="preserve">stečajnog dužnika </w:t>
      </w:r>
      <w:r w:rsidR="00C24820" w:rsidRPr="00C24820">
        <w:t xml:space="preserve">određeno za dan </w:t>
      </w:r>
      <w:r w:rsidR="00E87650">
        <w:t>21</w:t>
      </w:r>
      <w:r w:rsidRPr="00C16A18">
        <w:t xml:space="preserve">. </w:t>
      </w:r>
      <w:r w:rsidR="00E87650">
        <w:t>prosinca</w:t>
      </w:r>
      <w:r w:rsidRPr="00C16A18">
        <w:t xml:space="preserve"> 2018.g. u </w:t>
      </w:r>
      <w:r w:rsidR="00E87650">
        <w:t>11</w:t>
      </w:r>
      <w:r w:rsidRPr="00C16A18">
        <w:t xml:space="preserve">,00 sati </w:t>
      </w:r>
      <w:r>
        <w:t xml:space="preserve"> </w:t>
      </w:r>
      <w:r w:rsidR="00C24820" w:rsidRPr="00C24820">
        <w:t>se odgađa</w:t>
      </w:r>
      <w:r>
        <w:t>,</w:t>
      </w:r>
      <w:r w:rsidR="00C24820" w:rsidRPr="00C24820">
        <w:t xml:space="preserve"> te se novo zakazuje za dan</w:t>
      </w:r>
    </w:p>
    <w:p w:rsidRDefault="00C24820" w:rsidP="00C24820" w:rsidR="00C24820" w:rsidRPr="00C24820"/>
    <w:p w:rsidRDefault="00E87650" w:rsidP="00C24820" w:rsidR="00C24820">
      <w:pPr>
        <w:jc w:val="center"/>
        <w:rPr>
          <w:b/>
          <w:u w:val="single"/>
        </w:rPr>
      </w:pPr>
      <w:r>
        <w:rPr>
          <w:b/>
          <w:u w:val="single"/>
        </w:rPr>
        <w:t>16</w:t>
      </w:r>
      <w:r w:rsidR="00C24820" w:rsidRPr="00C16A18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C24820" w:rsidRPr="00C16A18">
        <w:rPr>
          <w:b/>
          <w:u w:val="single"/>
        </w:rPr>
        <w:t>. godine u 1</w:t>
      </w:r>
      <w:r w:rsidR="00C16A18" w:rsidRPr="00C16A18">
        <w:rPr>
          <w:b/>
          <w:u w:val="single"/>
        </w:rPr>
        <w:t>1</w:t>
      </w:r>
      <w:r w:rsidR="00C24820" w:rsidRPr="00C16A18">
        <w:rPr>
          <w:b/>
          <w:u w:val="single"/>
        </w:rPr>
        <w:t>,00 sati</w:t>
      </w:r>
    </w:p>
    <w:p w:rsidRDefault="00E87650" w:rsidP="00C24820" w:rsidR="00E87650" w:rsidRPr="00C16A18">
      <w:pPr>
        <w:jc w:val="center"/>
        <w:rPr>
          <w:b/>
          <w:u w:val="single"/>
        </w:rPr>
      </w:pPr>
    </w:p>
    <w:p w:rsidRDefault="00C16A18" w:rsidP="00C16A18" w:rsidR="00C16A18" w:rsidRPr="00C16A18">
      <w:r w:rsidRPr="00C16A18">
        <w:t xml:space="preserve">i to u sudnici broj 2 na 1 katu ovog suda u Dubrovniku, Dr. Ante Starčevića 23.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16A18" w:rsidP="00C24820" w:rsidR="00C24820" w:rsidRPr="00C24820">
      <w:pPr>
        <w:jc w:val="center"/>
        <w:rPr>
          <w:b/>
        </w:rPr>
      </w:pPr>
      <w:r>
        <w:rPr>
          <w:b/>
        </w:rPr>
        <w:t xml:space="preserve">U Dubrovniku, dana </w:t>
      </w:r>
      <w:r w:rsidR="00E87650" w:rsidRPr="00E87650">
        <w:rPr>
          <w:b/>
        </w:rPr>
        <w:t xml:space="preserve">18. prosinca </w:t>
      </w:r>
      <w:r w:rsidR="00C24820" w:rsidRPr="00C24820">
        <w:rPr>
          <w:b/>
        </w:rPr>
        <w:t>2018.. godine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  <w:t>Sudac: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t>Katarina Franković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UPUTA O PRAVNOM LIJEKU: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711AF"/>
    <w:rsid w:val="00492BD5"/>
    <w:rsid w:val="004B2141"/>
    <w:rsid w:val="004B4DAE"/>
    <w:rsid w:val="004C1019"/>
    <w:rsid w:val="004F0CE4"/>
    <w:rsid w:val="00551442"/>
    <w:rsid w:val="005B2D65"/>
    <w:rsid w:val="005D0390"/>
    <w:rsid w:val="00625E7D"/>
    <w:rsid w:val="00642268"/>
    <w:rsid w:val="0064669F"/>
    <w:rsid w:val="0066117C"/>
    <w:rsid w:val="00672ABB"/>
    <w:rsid w:val="006B056F"/>
    <w:rsid w:val="0073567E"/>
    <w:rsid w:val="007976D6"/>
    <w:rsid w:val="007A3E5E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16A18"/>
    <w:rsid w:val="00C24820"/>
    <w:rsid w:val="00C62681"/>
    <w:rsid w:val="00C82135"/>
    <w:rsid w:val="00C85526"/>
    <w:rsid w:val="00CE3D62"/>
    <w:rsid w:val="00D15E35"/>
    <w:rsid w:val="00D30F28"/>
    <w:rsid w:val="00D63D0D"/>
    <w:rsid w:val="00DC460C"/>
    <w:rsid w:val="00E1076B"/>
    <w:rsid w:val="00E22A64"/>
    <w:rsid w:val="00E71DD2"/>
    <w:rsid w:val="00E87650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C4BD1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3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3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3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3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3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3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3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3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FELICITA, d.o.o. za ugostiteljstvo, trgovinu, ribarstvo i stočarstvo</izvorni_sadrzaj>
    <derivirana_varijabla naziv="DomainObject.Predmet.StrankaFormated_1">  FELICITA, d.o.o. za ugostiteljstvo, trgovinu, ribarstvo i stočarstvo</derivirana_varijabla>
  </DomainObject.Predmet.StrankaFormated>
  <DomainObject.Predmet.StrankaFormatedOIB>
    <izvorni_sadrzaj>  FELICITA, d.o.o. za ugostiteljstvo, trgovinu, ribarstvo i stočarstvo, OIB 03980990076</izvorni_sadrzaj>
    <derivirana_varijabla naziv="DomainObject.Predmet.StrankaFormatedOIB_1">  FELICITA, d.o.o. za ugostiteljstvo, trgovinu, ribarstvo i stočarstvo, OIB 03980990076</derivirana_varijabla>
  </DomainObject.Predmet.StrankaFormatedOIB>
  <DomainObject.Predmet.StrankaFormatedWithAdress>
    <izvorni_sadrzaj> FELICITA, d.o.o. za ugostiteljstvo, trgovinu, ribarstvo i stočarstvo, Zaklopatica 44, 20290 Zaklopatica</izvorni_sadrzaj>
    <derivirana_varijabla naziv="DomainObject.Predmet.StrankaFormatedWithAdress_1"> FELICITA, d.o.o. za ugostiteljstvo, trgovinu, ribarstvo i stočarstvo, Zaklopatica 44, 20290 Zaklopatica</derivirana_varijabla>
  </DomainObject.Predmet.StrankaFormatedWithAdress>
  <DomainObject.Predmet.StrankaFormatedWithAdressOIB>
    <izvorni_sadrzaj> FELICITA, d.o.o. za ugostiteljstvo, trgovinu, ribarstvo i stočarstvo, OIB 03980990076, Zaklopatica 44, 20290 Zaklopatica</izvorni_sadrzaj>
    <derivirana_varijabla naziv="DomainObject.Predmet.StrankaFormatedWithAdressOIB_1"> FELICITA, d.o.o. za ugostiteljstvo, trgovinu, ribarstvo i stočarstvo, OIB 03980990076, Zaklopatica 44, 20290 Zaklopatica</derivirana_varijabla>
  </DomainObject.Predmet.StrankaFormatedWithAdressOIB>
  <DomainObject.Predmet.StrankaWithAdress>
    <izvorni_sadrzaj>FELICITA, d.o.o. za ugostiteljstvo, trgovinu, ribarstvo i stočarstvo Zaklopatica 44,20290 Zaklopatica</izvorni_sadrzaj>
    <derivirana_varijabla naziv="DomainObject.Predmet.StrankaWithAdress_1">FELICITA, d.o.o. za ugostiteljstvo, trgovinu, ribarstvo i stočarstvo Zaklopatica 44,20290 Zaklopatica</derivirana_varijabla>
  </DomainObject.Predmet.StrankaWithAdress>
  <DomainObject.Predmet.StrankaWithAdressOIB>
    <izvorni_sadrzaj>FELICITA, d.o.o. za ugostiteljstvo, trgovinu, ribarstvo i stočarstvo, OIB 03980990076, Zaklopatica 44,20290 Zaklopatica</izvorni_sadrzaj>
    <derivirana_varijabla naziv="DomainObject.Predmet.StrankaWithAdressOIB_1">FELICITA, d.o.o. za ugostiteljstvo, trgovinu, ribarstvo i stočarstvo, OIB 03980990076, Zaklopatica 44,20290 Zaklopatica</derivirana_varijabla>
  </DomainObject.Predmet.StrankaWithAdressOIB>
  <DomainObject.Predmet.StrankaNazivFormated>
    <izvorni_sadrzaj>FELICITA, d.o.o. za ugostiteljstvo, trgovinu, ribarstvo i stočarstvo</izvorni_sadrzaj>
    <derivirana_varijabla naziv="DomainObject.Predmet.StrankaNazivFormated_1">FELICITA, d.o.o. za ugostiteljstvo, trgovinu, ribarstvo i stočarstvo</derivirana_varijabla>
  </DomainObject.Predmet.StrankaNazivFormated>
  <DomainObject.Predmet.StrankaNazivFormatedOIB>
    <izvorni_sadrzaj>FELICITA, d.o.o. za ugostiteljstvo, trgovinu, ribarstvo i stočarstvo, OIB 03980990076</izvorni_sadrzaj>
    <derivirana_varijabla naziv="DomainObject.Predmet.StrankaNazivFormatedOIB_1">FELICITA, d.o.o. za ugostiteljstvo, trgovinu, ribarstvo i stočarstvo, OIB 03980990076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FELICITA, d.o.o. za ugostiteljstvo, trgovinu, ribarstvo i stočarstvo</item>
    </izvorni_sadrzaj>
    <derivirana_varijabla naziv="DomainObject.Predmet.StrankaListFormated_1">
      <item>FELICITA, d.o.o. za ugostiteljstvo, trgovinu, ribarstvo i stočarstvo</item>
    </derivirana_varijabla>
  </DomainObject.Predmet.StrankaListFormated>
  <DomainObject.Predmet.StrankaListFormatedOIB>
    <izvorni_sadrzaj>
      <item>FELICITA, d.o.o. za ugostiteljstvo, trgovinu, ribarstvo i stočarstvo, OIB 03980990076</item>
    </izvorni_sadrzaj>
    <derivirana_varijabla naziv="DomainObject.Predmet.StrankaListFormatedOIB_1">
      <item>FELICITA, d.o.o. za ugostiteljstvo, trgovinu, ribarstvo i stočarstvo, OIB 03980990076</item>
    </derivirana_varijabla>
  </DomainObject.Predmet.StrankaListFormatedOIB>
  <DomainObject.Predmet.StrankaListFormatedWithAdress>
    <izvorni_sadrzaj>
      <item>FELICITA, d.o.o. za ugostiteljstvo, trgovinu, ribarstvo i stočarstvo, Zaklopatica 44, 20290 Zaklopatica</item>
    </izvorni_sadrzaj>
    <derivirana_varijabla naziv="DomainObject.Predmet.StrankaListFormatedWithAdress_1">
      <item>FELICITA, d.o.o. za ugostiteljstvo, trgovinu, ribarstvo i stočarstvo, Zaklopatica 44, 20290 Zaklopatica</item>
    </derivirana_varijabla>
  </DomainObject.Predmet.StrankaListFormatedWithAdress>
  <DomainObject.Predmet.StrankaListFormatedWithAdressOIB>
    <izvorni_sadrzaj>
      <item>FELICITA, d.o.o. za ugostiteljstvo, trgovinu, ribarstvo i stočarstvo, OIB 03980990076, Zaklopatica 44, 20290 Zaklopatica</item>
    </izvorni_sadrzaj>
    <derivirana_varijabla naziv="DomainObject.Predmet.StrankaListFormatedWithAdressOIB_1">
      <item>FELICITA, d.o.o. za ugostiteljstvo, trgovinu, ribarstvo i stočarstvo, OIB 03980990076, Zaklopatica 44, 20290 Zaklopatica</item>
    </derivirana_varijabla>
  </DomainObject.Predmet.StrankaListFormatedWithAdressOIB>
  <DomainObject.Predmet.StrankaListNazivFormated>
    <izvorni_sadrzaj>
      <item>FELICITA, d.o.o. za ugostiteljstvo, trgovinu, ribarstvo i stočarstvo</item>
    </izvorni_sadrzaj>
    <derivirana_varijabla naziv="DomainObject.Predmet.StrankaListNazivFormated_1">
      <item>FELICITA, d.o.o. za ugostiteljstvo, trgovinu, ribarstvo i stočarstvo</item>
    </derivirana_varijabla>
  </DomainObject.Predmet.StrankaListNazivFormated>
  <DomainObject.Predmet.StrankaListNazivFormatedOIB>
    <izvorni_sadrzaj>
      <item>FELICITA, d.o.o. za ugostiteljstvo, trgovinu, ribarstvo i stočarstvo, OIB 03980990076</item>
    </izvorni_sadrzaj>
    <derivirana_varijabla naziv="DomainObject.Predmet.StrankaListNazivFormatedOIB_1">
      <item>FELICITA, d.o.o. za ugostiteljstvo, trgovinu, ribarstvo i stočarstvo, OIB 03980990076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FELICITA, d.o.o. za ugostiteljstvo, trgovinu, ribarstvo i stočarstvo</izvorni_sadrzaj>
    <derivirana_varijabla naziv="DomainObject.Predmet.StrankaIDrugi_1">FELICITA, d.o.o. za ugostiteljstvo, trgovinu, ribarstvo i stočarstvo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FELICITA, d.o.o. za ugostiteljstvo, trgovinu, ribarstvo i stočarstvo, OIB 03980990076, Zaklopatica 44, 20290 Zaklopatica</izvorni_sadrzaj>
    <derivirana_varijabla naziv="DomainObject.Predmet.StrankaIDrugiAdressOIB_1">FELICITA, d.o.o. za ugostiteljstvo, trgovinu, ribarstvo i stočarstvo, OIB 03980990076, Zaklopatica 44, 20290 Zaklopatica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FELICITA, d.o.o. za ugostiteljstvo, trgovinu, ribarstvo i stočarstvo</item>
    </izvorni_sadrzaj>
    <derivirana_varijabla naziv="DomainObject.Predmet.SudioniciListNaziv_1">
      <item>FELICITA, d.o.o. za ugostiteljstvo, trgovinu, ribarstvo i stočarstvo</item>
    </derivirana_varijabla>
  </DomainObject.Predmet.SudioniciListNaziv>
  <DomainObject.Predmet.SudioniciListAdressOIB>
    <izvorni_sadrzaj>
      <item>FELICITA, d.o.o. za ugostiteljstvo, trgovinu, ribarstvo i stočarstvo, OIB 03980990076, Zaklopatica 44,20290 Zaklopatica</item>
    </izvorni_sadrzaj>
    <derivirana_varijabla naziv="DomainObject.Predmet.SudioniciListAdressOIB_1">
      <item>FELICITA, d.o.o. za ugostiteljstvo, trgovinu, ribarstvo i stočarstvo, OIB 03980990076, Zaklopatica 44,20290 Zaklopatica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03980990076</item>
    </izvorni_sadrzaj>
    <derivirana_varijabla naziv="DomainObject.Predmet.SudioniciListNazivOIB_1">
      <item>, OIB 03980990076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St-330/2018-24</izvorni_sadrzaj>
    <derivirana_varijabla naziv="DomainObject.PredzadnjaOdlukaIzPredmeta.Oznaka_1">St-330/2018-24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809</properties:Characters>
  <properties:Lines>42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2018-12-18T13:28:00Z</dcterms:created>
  <dc:creator>kfrankovic</dc:creator>
  <cp:lastModifiedBy>Andrijana Leto</cp:lastModifiedBy>
  <cp:lastPrinted>2018-02-08T07:25:00Z</cp:lastPrinted>
  <dcterms:modified xmlns:xsi="http://www.w3.org/2001/XMLSchema-instance" xsi:type="dcterms:W3CDTF">2018-12-18T13:47:00Z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330- 18.docx)</vt:lpwstr>
  </prop:property>
  <prop:property name="CC_coloring" pid="5" fmtid="{D5CDD505-2E9C-101B-9397-08002B2CF9AE}">
    <vt:bool>false</vt:bool>
  </prop:property>
</prop:Properties>
</file>