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dbcf" w14:paraId="c4adbcf" w:rsidRDefault="00FF488F" w:rsidP="00FF488F" w:rsidR="00FF488F" w:rsidRPr="001707DA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1707D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1707DA">
      <w:pPr>
        <w:jc w:val="center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1707D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F459A1">
      <w:pPr>
        <w:pStyle w:val="Tijeloteksta"/>
      </w:pPr>
      <w:r w:rsidRPr="00F459A1">
        <w:t xml:space="preserve">sastavljen na Trgovačkom sudu u Zagrebu, </w:t>
      </w:r>
      <w:r w:rsidR="00EB0BC3" w:rsidRPr="00F459A1">
        <w:t>22</w:t>
      </w:r>
      <w:r w:rsidR="00175DA3" w:rsidRPr="00F459A1">
        <w:t>. svibnja</w:t>
      </w:r>
      <w:r w:rsidR="00381263" w:rsidRPr="00F459A1">
        <w:t xml:space="preserve"> 2018</w:t>
      </w:r>
      <w:r w:rsidRPr="00F459A1">
        <w:t>. godine  o posebnoj sjednici Skupštine vjerovnika u s</w:t>
      </w:r>
      <w:r w:rsidR="00CA620D" w:rsidRPr="00F459A1">
        <w:t xml:space="preserve">tečajnom postupku nad dužnikom </w:t>
      </w:r>
      <w:r w:rsidR="001A6843" w:rsidRPr="00BC543B">
        <w:t>GRUPA AURORA d.o.o., Josipdol, Treskavac 1, OIB: 25296948316</w:t>
      </w:r>
      <w:r w:rsidRPr="00F459A1">
        <w:t>.</w:t>
      </w:r>
    </w:p>
    <w:p w:rsidRDefault="00FF488F" w:rsidP="00FF488F" w:rsidR="00FF488F" w:rsidRPr="001707D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1707DA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1707DA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1707DA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 xml:space="preserve">2. Matea Bizjak </w:t>
      </w:r>
      <w:r w:rsidR="00784C42" w:rsidRPr="001707DA">
        <w:rPr>
          <w:rFonts w:cs="Times New Roman" w:hAnsi="Times New Roman" w:ascii="Times New Roman"/>
          <w:sz w:val="24"/>
          <w:szCs w:val="24"/>
        </w:rPr>
        <w:t>–</w:t>
      </w:r>
      <w:r w:rsidRPr="001707DA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1707D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1707DA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456FE9">
        <w:rPr>
          <w:rFonts w:cs="Times New Roman" w:hAnsi="Times New Roman" w:ascii="Times New Roman"/>
          <w:sz w:val="24"/>
          <w:szCs w:val="24"/>
        </w:rPr>
        <w:t>Marijana Sabljić</w:t>
      </w:r>
    </w:p>
    <w:p w:rsidRDefault="00FF488F" w:rsidP="00FF488F" w:rsidR="00FF488F" w:rsidRPr="001707D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1707DA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1A7990" w:rsidP="00493311" w:rsidR="001A799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1A7990" w:rsidP="00493311" w:rsidR="00381263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Utvrđuje se da na današnje ročište nije</w:t>
      </w:r>
      <w:r w:rsidR="00F9357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pristupio nitko od vjerovnika. </w:t>
      </w:r>
    </w:p>
    <w:p w:rsidRDefault="001A7990" w:rsidP="00493311" w:rsidR="001A799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9357F" w:rsidP="00493311" w:rsidR="00F9357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Sud donosi</w:t>
      </w:r>
    </w:p>
    <w:p w:rsidRDefault="00F9357F" w:rsidP="00493311" w:rsidR="00F9357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9357F" w:rsidP="00F9357F" w:rsidR="00F9357F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</w:t>
      </w:r>
    </w:p>
    <w:p w:rsidRDefault="00F9357F" w:rsidP="00493311" w:rsidR="00F9357F" w:rsidRPr="001707D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Daljnja odluka pisano.</w:t>
      </w:r>
    </w:p>
    <w:p w:rsidRDefault="00F9357F" w:rsidP="004C44CC" w:rsidR="00F9357F">
      <w:pPr>
        <w:pStyle w:val="Naslov3"/>
      </w:pPr>
    </w:p>
    <w:p w:rsidRDefault="00FF488F" w:rsidP="004C44CC" w:rsidR="00FF488F" w:rsidRPr="001707DA">
      <w:pPr>
        <w:pStyle w:val="Naslov3"/>
      </w:pPr>
      <w:r w:rsidRPr="001707DA">
        <w:t xml:space="preserve">Dovršeno u </w:t>
      </w:r>
      <w:r w:rsidR="00F9357F">
        <w:t>10,48</w:t>
      </w:r>
      <w:r w:rsidRPr="001707DA">
        <w:t xml:space="preserve"> sati</w:t>
      </w:r>
    </w:p>
    <w:p w:rsidRDefault="00FF488F" w:rsidP="00FF488F" w:rsidR="00FF488F" w:rsidRPr="001707DA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EB043B" w:rsidR="00FF488F" w:rsidRPr="001707DA">
      <w:pPr>
        <w:pStyle w:val="Naslov2"/>
      </w:pPr>
      <w:r w:rsidRPr="001707DA">
        <w:t>SUDAC</w:t>
      </w:r>
    </w:p>
    <w:p w:rsidRDefault="00FF488F" w:rsidP="00FF488F" w:rsidR="00FF488F" w:rsidRPr="001707DA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1707DA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>ZAPISNIČAR</w:t>
      </w:r>
    </w:p>
    <w:p w:rsidRDefault="00FF488F" w:rsidP="00FF488F" w:rsidR="00FF488F" w:rsidRPr="001707DA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EB043B" w:rsidRPr="001707DA">
      <w:pPr>
        <w:ind w:hanging="26"/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="00EB043B" w:rsidRPr="001707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F488F" w:rsidP="00EB043B" w:rsidR="00FF488F" w:rsidRPr="001707DA">
      <w:pPr>
        <w:pStyle w:val="Naslov1"/>
      </w:pPr>
      <w:r w:rsidRPr="001707DA">
        <w:t>STEČAJNI UPRAVITELJ</w:t>
      </w:r>
    </w:p>
    <w:p w:rsidRDefault="0092553B" w:rsidP="00EB043B" w:rsidR="00EB043B" w:rsidRPr="001707DA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Marijana Sabljić</w:t>
      </w:r>
    </w:p>
    <w:p w:rsidRDefault="00EB043B" w:rsidP="00EB043B" w:rsidR="00EB043B" w:rsidRPr="001707DA">
      <w:pPr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1707DA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1707DA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EB043B" w:rsidR="00FF488F" w:rsidRPr="001707DA">
      <w:pPr>
        <w:ind w:hanging="26"/>
        <w:jc w:val="right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  <w:t>NAZOČNI VJEROVNICI:</w:t>
      </w:r>
    </w:p>
    <w:p w:rsidRDefault="00FF488F" w:rsidP="00FF488F" w:rsidR="00FF488F" w:rsidRPr="001707DA">
      <w:pPr>
        <w:ind w:firstLine="734" w:left="-26"/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C72161" w:rsidR="00FF488F" w:rsidRPr="001707D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1707DA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C72161" w:rsidR="00F53F5B" w:rsidRPr="001707DA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</w:p>
    <w:sectPr w:rsidSect="00FF488F" w:rsidR="00F53F5B" w:rsidRPr="001707D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F459A1">
          <w:rPr>
            <w:rFonts w:cs="Times New Roman" w:hAnsi="Times New Roman" w:ascii="Times New Roman"/>
            <w:sz w:val="24"/>
            <w:szCs w:val="24"/>
          </w:rPr>
          <w:t>1936/17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9357F">
          <w:rPr>
            <w:rFonts w:cs="Times New Roman" w:hAnsi="Times New Roman" w:ascii="Times New Roman"/>
            <w:sz w:val="24"/>
            <w:szCs w:val="24"/>
          </w:rPr>
          <w:t>4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F459A1">
      <w:rPr>
        <w:rFonts w:cs="Times New Roman" w:hAnsi="Times New Roman" w:ascii="Times New Roman"/>
        <w:sz w:val="24"/>
        <w:szCs w:val="24"/>
      </w:rPr>
      <w:t>1936/17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2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31934"/>
    <w:rsid w:val="00045ACE"/>
    <w:rsid w:val="0005330B"/>
    <w:rsid w:val="00065329"/>
    <w:rsid w:val="0009048E"/>
    <w:rsid w:val="000D0B06"/>
    <w:rsid w:val="00110F71"/>
    <w:rsid w:val="001707DA"/>
    <w:rsid w:val="00175DA3"/>
    <w:rsid w:val="00176D6D"/>
    <w:rsid w:val="001A6843"/>
    <w:rsid w:val="001A7990"/>
    <w:rsid w:val="001F087F"/>
    <w:rsid w:val="002E3191"/>
    <w:rsid w:val="00301F07"/>
    <w:rsid w:val="00312BAB"/>
    <w:rsid w:val="003625C7"/>
    <w:rsid w:val="00381263"/>
    <w:rsid w:val="00456FE9"/>
    <w:rsid w:val="00493311"/>
    <w:rsid w:val="004C44CC"/>
    <w:rsid w:val="004C4F4A"/>
    <w:rsid w:val="00500AEC"/>
    <w:rsid w:val="0052017C"/>
    <w:rsid w:val="005249FC"/>
    <w:rsid w:val="00534181"/>
    <w:rsid w:val="005F4A7A"/>
    <w:rsid w:val="006068F3"/>
    <w:rsid w:val="00650B48"/>
    <w:rsid w:val="00657A2D"/>
    <w:rsid w:val="00672B3A"/>
    <w:rsid w:val="0067336B"/>
    <w:rsid w:val="00676C72"/>
    <w:rsid w:val="00676EA4"/>
    <w:rsid w:val="006F6C0C"/>
    <w:rsid w:val="00702E45"/>
    <w:rsid w:val="00702EE0"/>
    <w:rsid w:val="00784C42"/>
    <w:rsid w:val="00786A29"/>
    <w:rsid w:val="007B2963"/>
    <w:rsid w:val="00897448"/>
    <w:rsid w:val="008B5EEF"/>
    <w:rsid w:val="008F72A8"/>
    <w:rsid w:val="0092553B"/>
    <w:rsid w:val="00954F3A"/>
    <w:rsid w:val="0095557B"/>
    <w:rsid w:val="009F16E5"/>
    <w:rsid w:val="009F3BF4"/>
    <w:rsid w:val="00A00D60"/>
    <w:rsid w:val="00A20CCF"/>
    <w:rsid w:val="00A80632"/>
    <w:rsid w:val="00B9663F"/>
    <w:rsid w:val="00BA6D4B"/>
    <w:rsid w:val="00BB677E"/>
    <w:rsid w:val="00C61B9B"/>
    <w:rsid w:val="00C72161"/>
    <w:rsid w:val="00C73748"/>
    <w:rsid w:val="00CA620D"/>
    <w:rsid w:val="00CB4950"/>
    <w:rsid w:val="00CC259F"/>
    <w:rsid w:val="00D230AB"/>
    <w:rsid w:val="00DF42B8"/>
    <w:rsid w:val="00E33DDA"/>
    <w:rsid w:val="00EB043B"/>
    <w:rsid w:val="00EB0BC3"/>
    <w:rsid w:val="00EE7D86"/>
    <w:rsid w:val="00F15017"/>
    <w:rsid w:val="00F2178C"/>
    <w:rsid w:val="00F228E0"/>
    <w:rsid w:val="00F4152F"/>
    <w:rsid w:val="00F459A1"/>
    <w:rsid w:val="00F53F5B"/>
    <w:rsid w:val="00F65230"/>
    <w:rsid w:val="00F9357F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2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B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B3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B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B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2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B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B3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B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B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22. svibnja 2018.</izvorni_sadrzaj>
    <derivirana_varijabla naziv="DomainObject.StvarniPocetakDatum_1">22. svibnja 2018.</derivirana_varijabla>
  </DomainObject.StvarniPocetakDatum>
  <DomainObject.StvarniZavrsetakDatum>
    <izvorni_sadrzaj>22. svibnja 2018.</izvorni_sadrzaj>
    <derivirana_varijabla naziv="DomainObject.StvarniZavrsetakDatum_1">22. svibnja 2018.</derivirana_varijabla>
  </DomainObject.StvarniZavrsetakDatum>
  <DomainObject.PlaniraniZavrsetakDatum>
    <izvorni_sadrzaj>22. svibnja 2018.</izvorni_sadrzaj>
    <derivirana_varijabla naziv="DomainObject.PlaniraniZavrsetakDatum_1">22. svibnja 2018.</derivirana_varijabla>
  </DomainObject.PlaniraniZavrsetakDatum>
  <DomainObject.PlaniraniPocetakDatum>
    <izvorni_sadrzaj>22. svibnja 2018.</izvorni_sadrzaj>
    <derivirana_varijabla naziv="DomainObject.PlaniraniPocetakDatum_1">22. svibnja 2018.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10:49</izvorni_sadrzaj>
    <derivirana_varijabla naziv="DomainObject.StvarniZavrsetakVrijeme_1">10:49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2018.</izvorni_sadrzaj>
    <derivirana_varijabla naziv="DomainObject.Zapisnik.DatumKreiranja_1">22.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St-1936/2017-11</izvorni_sadrzaj>
    <derivirana_varijabla naziv="DomainObject.Zapisnik.Oznaka_1">St-1936/2017-11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St-1936/2017</izvorni_sadrzaj>
    <derivirana_varijabla naziv="DomainObject.Predmet.OznakaBroj_1">St-1936/2017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GRUPA AURORA d.o.o.</izvorni_sadrzaj>
    <derivirana_varijabla naziv="DomainObject.Predmet.ProtustrankaFormated_1">  Likvidacijska masa GRUPA AURORA d.o.o.</derivirana_varijabla>
  </DomainObject.Predmet.ProtustrankaFormated>
  <DomainObject.Predmet.ProtustrankaFormatedOIB>
    <izvorni_sadrzaj>  Likvidacijska masa GRUPA AURORA d.o.o., OIB 00000000001</izvorni_sadrzaj>
    <derivirana_varijabla naziv="DomainObject.Predmet.ProtustrankaFormatedOIB_1">  Likvidacijska masa GRUPA AURORA d.o.o., OIB 00000000001</derivirana_varijabla>
  </DomainObject.Predmet.ProtustrankaFormatedOIB>
  <DomainObject.Predmet.ProtustrankaFormatedWithAdress>
    <izvorni_sadrzaj> Likvidacijska masa GRUPA AURORA d.o.o., Treskavac 1, 47303 Josipdol</izvorni_sadrzaj>
    <derivirana_varijabla naziv="DomainObject.Predmet.ProtustrankaFormatedWithAdress_1"> Likvidacijska masa GRUPA AURORA d.o.o., Treskavac 1, 47303 Josipdol</derivirana_varijabla>
  </DomainObject.Predmet.ProtustrankaFormatedWithAdress>
  <DomainObject.Predmet.ProtustrankaFormatedWithAdressOIB>
    <izvorni_sadrzaj> Likvidacijska masa GRUPA AURORA d.o.o., OIB 00000000001, Treskavac 1, 47303 Josipdol</izvorni_sadrzaj>
    <derivirana_varijabla naziv="DomainObject.Predmet.ProtustrankaFormatedWithAdressOIB_1"> Likvidacijska masa GRUPA AURORA d.o.o., OIB 00000000001, Treskavac 1, 47303 Josipdol</derivirana_varijabla>
  </DomainObject.Predmet.ProtustrankaFormatedWithAdressOIB>
  <DomainObject.Predmet.ProtustrankaWithAdress>
    <izvorni_sadrzaj>Likvidacijska masa GRUPA AURORA d.o.o. Treskavac 1, 47303 Josipdol</izvorni_sadrzaj>
    <derivirana_varijabla naziv="DomainObject.Predmet.ProtustrankaWithAdress_1">Likvidacijska masa GRUPA AURORA d.o.o. Treskavac 1, 47303 Josipdol</derivirana_varijabla>
  </DomainObject.Predmet.ProtustrankaWithAdress>
  <DomainObject.Predmet.ProtustrankaWithAdressOIB>
    <izvorni_sadrzaj>Likvidacijska masa GRUPA AURORA d.o.o., OIB 00000000001, Treskavac 1, 47303 Josipdol</izvorni_sadrzaj>
    <derivirana_varijabla naziv="DomainObject.Predmet.ProtustrankaWithAdressOIB_1">Likvidacijska masa GRUPA AURORA d.o.o., OIB 00000000001, Treskavac 1, 47303 Josipdol</derivirana_varijabla>
  </DomainObject.Predmet.ProtustrankaWithAdressOIB>
  <DomainObject.Predmet.ProtustrankaNazivFormated>
    <izvorni_sadrzaj>Likvidacijska masa GRUPA AURORA d.o.o.</izvorni_sadrzaj>
    <derivirana_varijabla naziv="DomainObject.Predmet.ProtustrankaNazivFormated_1">Likvidacijska masa GRUPA AURORA d.o.o.</derivirana_varijabla>
  </DomainObject.Predmet.ProtustrankaNazivFormated>
  <DomainObject.Predmet.ProtustrankaNazivFormatedOIB>
    <izvorni_sadrzaj>Likvidacijska masa GRUPA AURORA d.o.o., OIB 00000000001</izvorni_sadrzaj>
    <derivirana_varijabla naziv="DomainObject.Predmet.ProtustrankaNazivFormatedOIB_1">Likvidacijska masa GRUPA AURORA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GRUPA AURORA d.o.o.</izvorni_sadrzaj>
    <derivirana_varijabla naziv="DomainObject.Predmet.StrankaFormated_1">  Likvidacijska masa GRUPA AURORA d.o.o.</derivirana_varijabla>
  </DomainObject.Predmet.StrankaFormated>
  <DomainObject.Predmet.StrankaFormatedOIB>
    <izvorni_sadrzaj>  Likvidacijska masa GRUPA AURORA d.o.o., OIB 00000000001</izvorni_sadrzaj>
    <derivirana_varijabla naziv="DomainObject.Predmet.StrankaFormatedOIB_1">  Likvidacijska masa GRUPA AURORA d.o.o., OIB 00000000001</derivirana_varijabla>
  </DomainObject.Predmet.StrankaFormatedOIB>
  <DomainObject.Predmet.StrankaFormatedWithAdress>
    <izvorni_sadrzaj> Likvidacijska masa GRUPA AURORA d.o.o., Treskavac 1, 47303 Josipdol</izvorni_sadrzaj>
    <derivirana_varijabla naziv="DomainObject.Predmet.StrankaFormatedWithAdress_1"> Likvidacijska masa GRUPA AURORA d.o.o., Treskavac 1, 47303 Josipdol</derivirana_varijabla>
  </DomainObject.Predmet.StrankaFormatedWithAdress>
  <DomainObject.Predmet.StrankaFormatedWithAdressOIB>
    <izvorni_sadrzaj> Likvidacijska masa GRUPA AURORA d.o.o., OIB 00000000001, Treskavac 1, 47303 Josipdol</izvorni_sadrzaj>
    <derivirana_varijabla naziv="DomainObject.Predmet.StrankaFormatedWithAdressOIB_1"> Likvidacijska masa GRUPA AURORA d.o.o., OIB 00000000001, Treskavac 1, 47303 Josipdol</derivirana_varijabla>
  </DomainObject.Predmet.StrankaFormatedWithAdressOIB>
  <DomainObject.Predmet.StrankaWithAdress>
    <izvorni_sadrzaj>Likvidacijska masa GRUPA AURORA d.o.o. Treskavac 1,47303 Josipdol</izvorni_sadrzaj>
    <derivirana_varijabla naziv="DomainObject.Predmet.StrankaWithAdress_1">Likvidacijska masa GRUPA AURORA d.o.o. Treskavac 1,47303 Josipdol</derivirana_varijabla>
  </DomainObject.Predmet.StrankaWithAdress>
  <DomainObject.Predmet.StrankaWithAdressOIB>
    <izvorni_sadrzaj>Likvidacijska masa GRUPA AURORA d.o.o., OIB 00000000001, Treskavac 1,47303 Josipdol</izvorni_sadrzaj>
    <derivirana_varijabla naziv="DomainObject.Predmet.StrankaWithAdressOIB_1">Likvidacijska masa GRUPA AURORA d.o.o., OIB 00000000001, Treskavac 1,47303 Josipdol</derivirana_varijabla>
  </DomainObject.Predmet.StrankaWithAdressOIB>
  <DomainObject.Predmet.StrankaNazivFormated>
    <izvorni_sadrzaj>Likvidacijska masa GRUPA AURORA d.o.o.</izvorni_sadrzaj>
    <derivirana_varijabla naziv="DomainObject.Predmet.StrankaNazivFormated_1">Likvidacijska masa GRUPA AURORA d.o.o.</derivirana_varijabla>
  </DomainObject.Predmet.StrankaNazivFormated>
  <DomainObject.Predmet.StrankaNazivFormatedOIB>
    <izvorni_sadrzaj>Likvidacijska masa GRUPA AURORA d.o.o., OIB 00000000001</izvorni_sadrzaj>
    <derivirana_varijabla naziv="DomainObject.Predmet.StrankaNazivFormatedOIB_1">Likvidacijska masa GRUPA AURORA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Likvidacijska masa GRUPA AURORA d.o.o.</item>
    </izvorni_sadrzaj>
    <derivirana_varijabla naziv="DomainObject.Predmet.StrankaListFormated_1">
      <item>Likvidacijska masa GRUPA AURORA d.o.o.</item>
    </derivirana_varijabla>
  </DomainObject.Predmet.StrankaListFormated>
  <DomainObject.Predmet.StrankaListFormatedOIB>
    <izvorni_sadrzaj>
      <item>Likvidacijska masa GRUPA AURORA d.o.o., OIB 00000000001</item>
    </izvorni_sadrzaj>
    <derivirana_varijabla naziv="DomainObject.Predmet.StrankaListFormatedOIB_1">
      <item>Likvidacijska masa GRUPA AURORA d.o.o., OIB 00000000001</item>
    </derivirana_varijabla>
  </DomainObject.Predmet.StrankaListFormatedOIB>
  <DomainObject.Predmet.StrankaListFormatedWithAdress>
    <izvorni_sadrzaj>
      <item>Likvidacijska masa GRUPA AURORA d.o.o., Treskavac 1, 47303 Josipdol</item>
    </izvorni_sadrzaj>
    <derivirana_varijabla naziv="DomainObject.Predmet.StrankaListFormatedWithAdress_1">
      <item>Likvidacijska masa GRUPA AURORA d.o.o., Treskavac 1, 47303 Josipdol</item>
    </derivirana_varijabla>
  </DomainObject.Predmet.StrankaListFormatedWithAdress>
  <DomainObject.Predmet.StrankaListFormatedWithAdressOIB>
    <izvorni_sadrzaj>
      <item>Likvidacijska masa GRUPA AURORA d.o.o., OIB 00000000001, Treskavac 1, 47303 Josipdol</item>
    </izvorni_sadrzaj>
    <derivirana_varijabla naziv="DomainObject.Predmet.StrankaListFormatedWithAdressOIB_1">
      <item>Likvidacijska masa GRUPA AURORA d.o.o., OIB 00000000001, Treskavac 1, 47303 Josipdol</item>
    </derivirana_varijabla>
  </DomainObject.Predmet.StrankaListFormatedWithAdressOIB>
  <DomainObject.Predmet.StrankaListNazivFormated>
    <izvorni_sadrzaj>
      <item>Likvidacijska masa GRUPA AURORA d.o.o.</item>
    </izvorni_sadrzaj>
    <derivirana_varijabla naziv="DomainObject.Predmet.StrankaListNazivFormated_1">
      <item>Likvidacijska masa GRUPA AURORA d.o.o.</item>
    </derivirana_varijabla>
  </DomainObject.Predmet.StrankaListNazivFormated>
  <DomainObject.Predmet.StrankaListNazivFormatedOIB>
    <izvorni_sadrzaj>
      <item>Likvidacijska masa GRUPA AURORA d.o.o., OIB 00000000001</item>
    </izvorni_sadrzaj>
    <derivirana_varijabla naziv="DomainObject.Predmet.StrankaListNazivFormatedOIB_1">
      <item>Likvidacijska masa GRUPA AURORA d.o.o., OIB 00000000001</item>
    </derivirana_varijabla>
  </DomainObject.Predmet.StrankaListNazivFormatedOIB>
  <DomainObject.Predmet.ProtuStrankaListFormated>
    <izvorni_sadrzaj>
      <item>Likvidacijska masa GRUPA AURORA d.o.o.</item>
    </izvorni_sadrzaj>
    <derivirana_varijabla naziv="DomainObject.Predmet.ProtuStrankaListFormated_1">
      <item>Likvidacijska masa GRUPA AURORA d.o.o.</item>
    </derivirana_varijabla>
  </DomainObject.Predmet.ProtuStrankaListFormated>
  <DomainObject.Predmet.ProtuStrankaListFormatedOIB>
    <izvorni_sadrzaj>
      <item>Likvidacijska masa GRUPA AURORA d.o.o., OIB 00000000001</item>
    </izvorni_sadrzaj>
    <derivirana_varijabla naziv="DomainObject.Predmet.ProtuStrankaListFormatedOIB_1">
      <item>Likvidacijska masa GRUPA AURORA d.o.o., OIB 00000000001</item>
    </derivirana_varijabla>
  </DomainObject.Predmet.ProtuStrankaListFormatedOIB>
  <DomainObject.Predmet.ProtuStrankaListFormatedWithAdress>
    <izvorni_sadrzaj>
      <item>Likvidacijska masa GRUPA AURORA d.o.o., Treskavac 1, 47303 Josipdol</item>
    </izvorni_sadrzaj>
    <derivirana_varijabla naziv="DomainObject.Predmet.ProtuStrankaListFormatedWithAdress_1">
      <item>Likvidacijska masa GRUPA AURORA d.o.o., Treskavac 1, 47303 Josipdol</item>
    </derivirana_varijabla>
  </DomainObject.Predmet.ProtuStrankaListFormatedWithAdress>
  <DomainObject.Predmet.ProtuStrankaListFormatedWithAdressOIB>
    <izvorni_sadrzaj>
      <item>Likvidacijska masa GRUPA AURORA d.o.o., OIB 00000000001, Treskavac 1, 47303 Josipdol</item>
    </izvorni_sadrzaj>
    <derivirana_varijabla naziv="DomainObject.Predmet.ProtuStrankaListFormatedWithAdressOIB_1">
      <item>Likvidacijska masa GRUPA AURORA d.o.o., OIB 00000000001, Treskavac 1, 47303 Josipdol</item>
    </derivirana_varijabla>
  </DomainObject.Predmet.ProtuStrankaListFormatedWithAdressOIB>
  <DomainObject.Predmet.ProtuStrankaListNazivFormated>
    <izvorni_sadrzaj>
      <item>Likvidacijska masa GRUPA AURORA d.o.o.</item>
    </izvorni_sadrzaj>
    <derivirana_varijabla naziv="DomainObject.Predmet.ProtuStrankaListNazivFormated_1">
      <item>Likvidacijska masa GRUPA AURORA d.o.o.</item>
    </derivirana_varijabla>
  </DomainObject.Predmet.ProtuStrankaListNazivFormated>
  <DomainObject.Predmet.ProtuStrankaListNazivFormatedOIB>
    <izvorni_sadrzaj>
      <item>Likvidacijska masa GRUPA AURORA d.o.o., OIB 00000000001</item>
    </izvorni_sadrzaj>
    <derivirana_varijabla naziv="DomainObject.Predmet.ProtuStrankaListNazivFormatedOIB_1">
      <item>Likvidacijska masa GRUPA AURORA d.o.o., OIB 00000000001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6. Požarinje 6, 10000 Zagreb</item>
    </izvorni_sadrzaj>
    <derivirana_varijabla naziv="DomainObject.Predmet.OstaliListFormatedWithAdressOIB_1">
      <item>MARINKO PAIĆ,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St-1936/2017-11</izvorni_sadrzaj>
    <derivirana_varijabla naziv="DomainObject.PoslovniBrojDokumenta_1">St-1936/2017-11</derivirana_varijabla>
  </DomainObject.PoslovniBrojDokumenta>
  <DomainObject.Predmet.StrankaIDrugi>
    <izvorni_sadrzaj>Likvidacijska masa GRUPA AURORA d.o.o.</izvorni_sadrzaj>
    <derivirana_varijabla naziv="DomainObject.Predmet.StrankaIDrugi_1">Likvidacijska masa GRUPA AURORA d.o.o.</derivirana_varijabla>
  </DomainObject.Predmet.StrankaIDrugi>
  <DomainObject.Predmet.ProtustrankaIDrugi>
    <izvorni_sadrzaj>Likvidacijska masa GRUPA AURORA d.o.o.</izvorni_sadrzaj>
    <derivirana_varijabla naziv="DomainObject.Predmet.ProtustrankaIDrugi_1">Likvidacijska masa GRUPA AURORA d.o.o.</derivirana_varijabla>
  </DomainObject.Predmet.ProtustrankaIDrugi>
  <DomainObject.Predmet.StrankaIDrugiAdressOIB>
    <izvorni_sadrzaj>Likvidacijska masa GRUPA AURORA d.o.o., OIB 00000000001, Treskavac 1, 47303 Josipdol</izvorni_sadrzaj>
    <derivirana_varijabla naziv="DomainObject.Predmet.StrankaIDrugiAdressOIB_1">Likvidacijska masa GRUPA AURORA d.o.o., OIB 00000000001, Treskavac 1, 47303 Josipdol</derivirana_varijabla>
  </DomainObject.Predmet.StrankaIDrugiAdressOIB>
  <DomainObject.Predmet.ProtustrankaIDrugiAdressOIB>
    <izvorni_sadrzaj>Likvidacijska masa GRUPA AURORA d.o.o., OIB 00000000001, Treskavac 1, 47303 Josipdol</izvorni_sadrzaj>
    <derivirana_varijabla naziv="DomainObject.Predmet.ProtustrankaIDrugiAdressOIB_1">Likvidacijska masa GRUPA AURORA d.o.o., OIB 00000000001, Treskavac 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GRUPA AURORA d.o.o.</item>
      <item>Likvidacijska masa GRUPA AURORA d.o.o.</item>
      <item>MARINKO PAIĆ</item>
    </izvorni_sadrzaj>
    <derivirana_varijabla naziv="DomainObject.Predmet.SudioniciListNaziv_1">
      <item>Likvidacijska masa GRUPA AURORA d.o.o.</item>
      <item>Likvidacijska masa GRUPA AURORA d.o.o.</item>
      <item>MARINKO PAIĆ</item>
    </derivirana_varijabla>
  </DomainObject.Predmet.SudioniciListNaziv>
  <DomainObject.Predmet.SudioniciListAdressOIB>
    <izvorni_sadrzaj>
      <item>Likvidacijska masa GRUPA AURORA d.o.o., OIB 00000000001, Treskavac 1,47303 Josipdol</item>
      <item>Likvidacijska masa GRUPA AURORA d.o.o., OIB 00000000001, Treskavac 1,47303 Josipdol</item>
      <item>MARINKO PAIĆ, 6. Požarinje 6,10000 Zagreb</item>
    </izvorni_sadrzaj>
    <derivirana_varijabla naziv="DomainObject.Predmet.SudioniciListAdressOIB_1">
      <item>Likvidacijska masa GRUPA AURORA d.o.o., OIB 00000000001, Treskavac 1,47303 Josipdol</item>
      <item>Likvidacijska masa GRUPA AURORA d.o.o., OIB 00000000001, Treskavac 1,47303 Josipdol</item>
      <item>MARINKO PAIĆ, 6.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  <item>, OIB null</item>
    </izvorni_sadrzaj>
    <derivirana_varijabla naziv="DomainObject.Predmet.SudioniciListNazivOIB_1">
      <item>, OIB 00000000001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483</properties:Characters>
  <properties:Lines>40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2018-05-21T10:59:00Z</dcterms:created>
  <dc:creator>Matea Bizjak</dc:creator>
  <cp:lastModifiedBy>Matea Bizjak</cp:lastModifiedBy>
  <cp:lastPrinted>2018-05-22T08:49:00Z</cp:lastPrinted>
  <dcterms:modified xmlns:xsi="http://www.w3.org/2001/XMLSchema-instance" xsi:type="dcterms:W3CDTF">2018-05-22T08:49:00Z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St-1936/2017-11 / Zapisnik - Skupština vjerovnika (St-1936-17-zapisnik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