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87b2" w14:paraId="17487b2" w:rsidRDefault="00C52E7F" w:rsidP="00C52E7F" w:rsidR="00C52E7F">
      <w:pPr>
        <w15:collapsed w:val="false"/>
      </w:pPr>
      <w:bookmarkStart w:name="_GoBack" w:id="0"/>
      <w:bookmarkEnd w:id="0"/>
    </w:p>
    <w:p w:rsidRDefault="008A08FE" w:rsidP="00C52E7F" w:rsidR="00CE473D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-189865</wp:posOffset>
            </wp:positionV>
            <wp:extent cy="716280" cx="543560"/>
            <wp:effectExtent b="0" r="0" t="0" l="0"/>
            <wp:wrapSquare wrapText="right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E473D" w:rsidP="00C52E7F" w:rsidR="00CE473D"/>
    <w:p w:rsidRDefault="00C52E7F" w:rsidP="00C52E7F" w:rsidR="00C52E7F"/>
    <w:p w:rsidRDefault="00C52E7F" w:rsidP="00C52E7F" w:rsidR="00C52E7F"/>
    <w:p w:rsidRDefault="00C52E7F" w:rsidP="00C52E7F" w:rsidR="00732A3C">
      <w:r>
        <w:t>REPUBLIKA HRVATSKA</w:t>
      </w:r>
      <w:r>
        <w:br/>
        <w:t>TRGOVAČKI SUD U OSIJEKU</w:t>
      </w:r>
      <w:r>
        <w:br/>
        <w:t xml:space="preserve">STALNA SLUŽBA </w:t>
      </w:r>
      <w:r w:rsidR="00732A3C">
        <w:t>TRGOVAČKOG</w:t>
      </w:r>
    </w:p>
    <w:p w:rsidRDefault="00732A3C" w:rsidP="00C52E7F" w:rsidR="00C52E7F">
      <w:r>
        <w:t xml:space="preserve">SUDA U </w:t>
      </w:r>
      <w:r w:rsidR="00BD7C9D">
        <w:t>SLAVONSKOM BRODU</w:t>
      </w:r>
      <w:r w:rsidR="00C52E7F">
        <w:br/>
        <w:t xml:space="preserve">Trg pobjede 13.                                                                       </w:t>
      </w:r>
    </w:p>
    <w:p w:rsidRDefault="00C52E7F" w:rsidP="00C52E7F" w:rsidR="00C52E7F" w:rsidRPr="00510AD3">
      <w:pPr>
        <w:rPr>
          <w:b/>
        </w:rPr>
      </w:pPr>
      <w:r>
        <w:t xml:space="preserve">350000 Slavonski Brod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BD7C9D">
        <w:rPr>
          <w:b/>
        </w:rPr>
        <w:t>902</w:t>
      </w:r>
      <w:r w:rsidRPr="00510AD3">
        <w:rPr>
          <w:b/>
        </w:rPr>
        <w:t>/201</w:t>
      </w:r>
      <w:r w:rsidR="00BD7C9D">
        <w:rPr>
          <w:b/>
        </w:rPr>
        <w:t>5</w:t>
      </w:r>
      <w:r w:rsidRPr="00510AD3">
        <w:rPr>
          <w:b/>
        </w:rPr>
        <w:t>-</w:t>
      </w:r>
      <w:r w:rsidR="006016F6">
        <w:rPr>
          <w:b/>
        </w:rPr>
        <w:t>75</w:t>
      </w:r>
    </w:p>
    <w:p w:rsidRDefault="00C52E7F" w:rsidP="00C52E7F" w:rsidR="00C52E7F">
      <w:pPr>
        <w:rPr>
          <w:b/>
        </w:rPr>
      </w:pPr>
    </w:p>
    <w:p w:rsidRDefault="00732A3C" w:rsidP="00C52E7F" w:rsidR="00732A3C" w:rsidRPr="00510AD3">
      <w:pPr>
        <w:rPr>
          <w:b/>
        </w:rPr>
      </w:pPr>
      <w:r>
        <w:rPr>
          <w:b/>
        </w:rPr>
        <w:t xml:space="preserve">                                        U  I M E  R E P U B L I K E  H R V A T S K E !</w:t>
      </w:r>
    </w:p>
    <w:p w:rsidRDefault="00C52E7F" w:rsidP="00C52E7F" w:rsidR="00C52E7F"/>
    <w:p w:rsidRDefault="00C52E7F" w:rsidP="00C52E7F" w:rsidR="00C52E7F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52E7F" w:rsidP="00C52E7F" w:rsidR="00C52E7F"/>
    <w:p w:rsidRDefault="00C52E7F" w:rsidP="00C52E7F" w:rsidR="00C52E7F">
      <w:r>
        <w:t xml:space="preserve">     TRGOVAČKI SUD U OSIJEKU STALNA SLUŽBA</w:t>
      </w:r>
      <w:r w:rsidR="00732A3C">
        <w:t xml:space="preserve"> TRGOVAČKOG SUDA U </w:t>
      </w:r>
      <w:r>
        <w:t xml:space="preserve"> SLAVONSK</w:t>
      </w:r>
      <w:r w:rsidR="00BD7C9D">
        <w:t>OM</w:t>
      </w:r>
      <w:r>
        <w:t xml:space="preserve"> BROD</w:t>
      </w:r>
      <w:r w:rsidR="00BD7C9D">
        <w:t>U</w:t>
      </w:r>
      <w:r>
        <w:t xml:space="preserve"> , po stečajnom sucu Davorinu Pavičić, u stečajnom postupku nad stečajnim dužnikom </w:t>
      </w:r>
      <w:r w:rsidR="00BD7C9D">
        <w:t xml:space="preserve">TOMMY d.o.o. POŽEGA, Vjekoslava </w:t>
      </w:r>
      <w:proofErr w:type="spellStart"/>
      <w:r w:rsidR="00BD7C9D">
        <w:t>Babukića</w:t>
      </w:r>
      <w:proofErr w:type="spellEnd"/>
      <w:r w:rsidR="00BD7C9D">
        <w:t xml:space="preserve"> 25</w:t>
      </w:r>
      <w:r w:rsidR="00732A3C">
        <w:t>,</w:t>
      </w:r>
      <w:r w:rsidR="00164B73">
        <w:t xml:space="preserve"> OIB:</w:t>
      </w:r>
      <w:r w:rsidR="00F14DB3">
        <w:t xml:space="preserve"> </w:t>
      </w:r>
      <w:r w:rsidR="00BD7C9D">
        <w:t xml:space="preserve">62339350290, </w:t>
      </w:r>
      <w:r w:rsidR="00164B73">
        <w:t>zastupana po stečajno</w:t>
      </w:r>
      <w:r w:rsidR="00F14DB3">
        <w:t xml:space="preserve">m upravitelju </w:t>
      </w:r>
      <w:r w:rsidR="00BD7C9D">
        <w:t xml:space="preserve">Zlatko </w:t>
      </w:r>
      <w:proofErr w:type="spellStart"/>
      <w:r w:rsidR="00BD7C9D">
        <w:t>Markasović</w:t>
      </w:r>
      <w:proofErr w:type="spellEnd"/>
      <w:r w:rsidR="00BD7C9D">
        <w:t xml:space="preserve"> iz Osijeka</w:t>
      </w:r>
      <w:r w:rsidR="00164B73">
        <w:t>,</w:t>
      </w:r>
      <w:r>
        <w:t xml:space="preserve">  dana </w:t>
      </w:r>
      <w:r w:rsidR="006016F6">
        <w:t>20. rujna</w:t>
      </w:r>
      <w:r w:rsidR="0085649F">
        <w:t xml:space="preserve"> </w:t>
      </w:r>
      <w:r>
        <w:t>201</w:t>
      </w:r>
      <w:r w:rsidR="0085649F">
        <w:t>6</w:t>
      </w:r>
      <w:r>
        <w:t>.g.</w:t>
      </w:r>
    </w:p>
    <w:p w:rsidRDefault="00C52E7F" w:rsidP="00C52E7F" w:rsidR="00C52E7F"/>
    <w:p w:rsidRDefault="00C52E7F" w:rsidP="00C52E7F" w:rsidR="00C52E7F">
      <w:pPr>
        <w:jc w:val="center"/>
      </w:pPr>
      <w:r>
        <w:t>r i j e š i o    j e</w:t>
      </w:r>
    </w:p>
    <w:p w:rsidRDefault="00C52E7F" w:rsidP="00C52E7F" w:rsidR="00C52E7F">
      <w:pPr>
        <w:jc w:val="center"/>
      </w:pPr>
    </w:p>
    <w:p w:rsidRDefault="0085649F" w:rsidP="00C52E7F" w:rsidR="00C52E7F">
      <w:r>
        <w:tab/>
        <w:t>Odbacuj</w:t>
      </w:r>
      <w:r w:rsidR="00AE791B">
        <w:t>u</w:t>
      </w:r>
      <w:r>
        <w:t xml:space="preserve"> se  tražbine</w:t>
      </w:r>
      <w:r w:rsidR="002C72E1">
        <w:t xml:space="preserve"> II Višeg isplatnog reda</w:t>
      </w:r>
      <w:r>
        <w:t xml:space="preserve"> vjerovnika </w:t>
      </w:r>
      <w:r w:rsidR="00E80589">
        <w:t xml:space="preserve">HEP OPSKRBA </w:t>
      </w:r>
      <w:r w:rsidR="006E675A">
        <w:t xml:space="preserve"> </w:t>
      </w:r>
      <w:r w:rsidR="00225917">
        <w:t xml:space="preserve"> d.</w:t>
      </w:r>
      <w:r w:rsidR="00E80589">
        <w:t>d</w:t>
      </w:r>
      <w:r w:rsidR="00225917">
        <w:t>.,</w:t>
      </w:r>
      <w:r w:rsidR="00E80589">
        <w:t>Grada Vukovara 37</w:t>
      </w:r>
      <w:r w:rsidR="00225917">
        <w:t xml:space="preserve">, </w:t>
      </w:r>
      <w:r w:rsidR="006E675A">
        <w:t>Zagreb</w:t>
      </w:r>
      <w:r w:rsidR="00D81777">
        <w:t>,</w:t>
      </w:r>
      <w:r w:rsidR="002C72E1">
        <w:t xml:space="preserve"> OIB: </w:t>
      </w:r>
      <w:r w:rsidR="00E80589">
        <w:t>63073332379</w:t>
      </w:r>
      <w:r w:rsidR="000721B7">
        <w:t xml:space="preserve"> </w:t>
      </w:r>
      <w:r w:rsidR="002C72E1">
        <w:t xml:space="preserve">u iznosu od </w:t>
      </w:r>
      <w:r w:rsidR="00E80589">
        <w:t>11.462,05</w:t>
      </w:r>
      <w:r w:rsidR="002C72E1">
        <w:t xml:space="preserve"> kn</w:t>
      </w:r>
      <w:r w:rsidR="00934A1C">
        <w:t xml:space="preserve"> </w:t>
      </w:r>
      <w:r w:rsidR="006B70DA">
        <w:t xml:space="preserve"> kao </w:t>
      </w:r>
      <w:r w:rsidR="005C7C70">
        <w:t>nepravovremena</w:t>
      </w:r>
      <w:r w:rsidR="006B70DA">
        <w:t>.</w:t>
      </w:r>
    </w:p>
    <w:p w:rsidRDefault="00C52E7F" w:rsidP="00C52E7F" w:rsidR="00C52E7F">
      <w:pPr>
        <w:jc w:val="center"/>
      </w:pPr>
      <w:r>
        <w:t>O b r a z l o ž e n j e</w:t>
      </w:r>
    </w:p>
    <w:p w:rsidRDefault="006016F6" w:rsidP="00C52E7F" w:rsidR="006016F6">
      <w:pPr>
        <w:jc w:val="center"/>
      </w:pPr>
    </w:p>
    <w:p w:rsidRDefault="006016F6" w:rsidP="006016F6" w:rsidR="006B70DA">
      <w:r>
        <w:t>Sud je svojim rješenjem broj St-902/15-40 od 19. svibnja 2016.g. odbacio tražbinu vjerovnika HEP-OPSKRBA d.d. Zagreb.</w:t>
      </w:r>
    </w:p>
    <w:p w:rsidRDefault="006016F6" w:rsidP="006016F6" w:rsidR="006016F6">
      <w:r>
        <w:t xml:space="preserve">Nakon izjavljene žalbe VTS RH ZAGREB svojim rješenjem </w:t>
      </w:r>
      <w:proofErr w:type="spellStart"/>
      <w:r>
        <w:t>Pž</w:t>
      </w:r>
      <w:proofErr w:type="spellEnd"/>
      <w:r>
        <w:t xml:space="preserve">-4390/16-3 od 17. </w:t>
      </w:r>
      <w:r w:rsidR="007D4316">
        <w:t>l</w:t>
      </w:r>
      <w:r>
        <w:t xml:space="preserve">ipnja 2016.g. ukinuo je gore citirano rješenje ovoga suda te naložio prvostupanjskom sudu putem </w:t>
      </w:r>
      <w:proofErr w:type="spellStart"/>
      <w:r>
        <w:t>potražnice</w:t>
      </w:r>
      <w:proofErr w:type="spellEnd"/>
      <w:r>
        <w:t xml:space="preserve"> utvrdi točan datum prijave potraživanja na poštu, te nakon toga donijeti novu na zakonu osnovanu odluku.</w:t>
      </w:r>
    </w:p>
    <w:p w:rsidRDefault="006016F6" w:rsidP="006016F6" w:rsidR="006016F6">
      <w:r>
        <w:t xml:space="preserve">Nakon što je pribavljena </w:t>
      </w:r>
      <w:proofErr w:type="spellStart"/>
      <w:r>
        <w:t>potražnica</w:t>
      </w:r>
      <w:proofErr w:type="spellEnd"/>
      <w:r>
        <w:t xml:space="preserve"> utvrđeno je da je vjerovnik predao prijavu svoje tražbine dana 22. </w:t>
      </w:r>
      <w:r w:rsidR="007D4316">
        <w:t>o</w:t>
      </w:r>
      <w:r>
        <w:t xml:space="preserve">žujka 2016.g. a rok od 60 dana ističe kako je to utvrdio VTS RH u gore citiranoj odluci dana 19. Ožujka 2016.g., a kako se radi o suboti, neradnom danu, to se siti produžuje za slijedeći radni dan a to je 21. </w:t>
      </w:r>
      <w:r w:rsidR="007D4316">
        <w:t>o</w:t>
      </w:r>
      <w:r>
        <w:t>žujka 2016.g. (ponedjeljak).</w:t>
      </w:r>
    </w:p>
    <w:p w:rsidRDefault="006016F6" w:rsidP="006016F6" w:rsidR="006016F6">
      <w:r>
        <w:t xml:space="preserve">Kako je vjerovnik predao prijavu tražbine dana 22. </w:t>
      </w:r>
      <w:r w:rsidR="007D4316">
        <w:t>o</w:t>
      </w:r>
      <w:r>
        <w:t>žujka 2016.g. to je odlučeno kao u izreci.</w:t>
      </w:r>
    </w:p>
    <w:p w:rsidRDefault="00C52E7F" w:rsidP="00C52E7F" w:rsidR="00C52E7F">
      <w:r>
        <w:t xml:space="preserve">                             U Slavonskom Brodu, </w:t>
      </w:r>
      <w:r w:rsidR="006016F6">
        <w:t>20. rujna</w:t>
      </w:r>
      <w:r>
        <w:t xml:space="preserve"> 201</w:t>
      </w:r>
      <w:r w:rsidR="0085649F">
        <w:t>6</w:t>
      </w:r>
      <w:r>
        <w:t>.</w:t>
      </w:r>
      <w:r w:rsidR="00076696">
        <w:t>godine</w:t>
      </w:r>
    </w:p>
    <w:p w:rsidRDefault="00C52E7F" w:rsidP="00C52E7F" w:rsidR="00C52E7F"/>
    <w:p w:rsidRDefault="00C52E7F" w:rsidP="00C52E7F" w:rsidR="00C52E7F">
      <w:r>
        <w:t xml:space="preserve">                                                                                                       Stečajni sudac:</w:t>
      </w:r>
    </w:p>
    <w:p w:rsidRDefault="00C52E7F" w:rsidP="00C52E7F" w:rsidR="00C52E7F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52E7F" w:rsidP="00C52E7F" w:rsidR="00C52E7F">
      <w:r>
        <w:t>NAPUTAK O PRAVNOM LIJEKU :</w:t>
      </w:r>
    </w:p>
    <w:p w:rsidRDefault="00C52E7F" w:rsidP="00C52E7F" w:rsidR="00C52E7F">
      <w:r>
        <w:t>Protiv ove odluke dopuštena je žalba</w:t>
      </w:r>
    </w:p>
    <w:p w:rsidRDefault="00C52E7F" w:rsidP="00C52E7F" w:rsidR="00C52E7F">
      <w:r>
        <w:t xml:space="preserve">VTS RH Zagreb u roku od 8 dana po </w:t>
      </w:r>
    </w:p>
    <w:p w:rsidRDefault="00C52E7F" w:rsidP="00C52E7F" w:rsidR="00C52E7F">
      <w:r>
        <w:t>primitku prijepisa ove odluke putem ovoga</w:t>
      </w:r>
    </w:p>
    <w:p w:rsidRDefault="00C52E7F" w:rsidP="00C52E7F" w:rsidR="00C52E7F">
      <w:r>
        <w:t xml:space="preserve">suda u tri primjerka.    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2C72E1" w:rsidP="00C52E7F" w:rsidR="002C72E1"/>
    <w:p w:rsidRDefault="002C72E1" w:rsidP="00C52E7F" w:rsidR="002C72E1"/>
    <w:p w:rsidRDefault="002C72E1" w:rsidP="00C52E7F" w:rsidR="002C72E1"/>
    <w:p w:rsidRDefault="002C72E1" w:rsidP="00C52E7F" w:rsidR="002C72E1"/>
    <w:p w:rsidRDefault="002C72E1" w:rsidP="00C52E7F" w:rsidR="002C72E1"/>
    <w:p w:rsidRDefault="00C52E7F" w:rsidP="00C52E7F" w:rsidR="00C52E7F">
      <w:r>
        <w:t>RJ/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>Rješenje nepravomoćno</w:t>
      </w:r>
    </w:p>
    <w:p w:rsidRDefault="00F94E5E" w:rsidP="00C52E7F" w:rsidR="00BD34A5">
      <w:pPr>
        <w:pStyle w:val="Odlomakpopisa1"/>
        <w:numPr>
          <w:ilvl w:val="0"/>
          <w:numId w:val="1"/>
        </w:numPr>
      </w:pPr>
      <w:r>
        <w:t>HEP OPSKRBA   d.d.,Grada Vukovara 37, Zagreb</w:t>
      </w:r>
      <w:r w:rsidR="00BD34A5">
        <w:t xml:space="preserve"> </w:t>
      </w:r>
    </w:p>
    <w:p w:rsidRDefault="0085649F" w:rsidP="00C52E7F" w:rsidR="0085649F">
      <w:pPr>
        <w:pStyle w:val="Odlomakpopisa1"/>
        <w:numPr>
          <w:ilvl w:val="0"/>
          <w:numId w:val="1"/>
        </w:numPr>
      </w:pPr>
      <w:r>
        <w:t>stečajnom upravitelju</w:t>
      </w:r>
    </w:p>
    <w:p w:rsidRDefault="00871222" w:rsidP="00C52E7F" w:rsidR="00871222">
      <w:pPr>
        <w:pStyle w:val="Odlomakpopisa1"/>
        <w:numPr>
          <w:ilvl w:val="0"/>
          <w:numId w:val="1"/>
        </w:numPr>
      </w:pPr>
      <w:r>
        <w:t>e-oglasna ploča suda</w:t>
      </w:r>
    </w:p>
    <w:p w:rsidRDefault="00C52E7F" w:rsidP="00C52E7F" w:rsidR="00C52E7F"/>
    <w:p w:rsidRDefault="00C52E7F" w:rsidP="00C52E7F" w:rsidR="00C52E7F"/>
    <w:p w:rsidRDefault="007D4316" w:rsidP="00C52E7F" w:rsidR="00C52E7F">
      <w:r>
        <w:t>20.9.</w:t>
      </w:r>
      <w:r w:rsidR="00C52E7F">
        <w:t>201</w:t>
      </w:r>
      <w:r w:rsidR="006B70DA">
        <w:t>6</w:t>
      </w:r>
      <w:r w:rsidR="00C52E7F">
        <w:t>.               S u d a c: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AC5142" w:rsidR="00AC5142"/>
    <w:sectPr w:rsidR="00AC5142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0721B7"/>
    <w:rsid w:val="00076696"/>
    <w:rsid w:val="000915A9"/>
    <w:rsid w:val="000A1BE2"/>
    <w:rsid w:val="00104C5C"/>
    <w:rsid w:val="00137DB6"/>
    <w:rsid w:val="00164B73"/>
    <w:rsid w:val="00196DA2"/>
    <w:rsid w:val="001B7D0F"/>
    <w:rsid w:val="0022136B"/>
    <w:rsid w:val="00225917"/>
    <w:rsid w:val="002866AD"/>
    <w:rsid w:val="002914E8"/>
    <w:rsid w:val="002A5ABF"/>
    <w:rsid w:val="002C72E1"/>
    <w:rsid w:val="00361789"/>
    <w:rsid w:val="0037228E"/>
    <w:rsid w:val="00373002"/>
    <w:rsid w:val="00396976"/>
    <w:rsid w:val="004B2BD9"/>
    <w:rsid w:val="0055412E"/>
    <w:rsid w:val="00577C0F"/>
    <w:rsid w:val="005C7C70"/>
    <w:rsid w:val="006016F6"/>
    <w:rsid w:val="00614F5B"/>
    <w:rsid w:val="006B70DA"/>
    <w:rsid w:val="006E675A"/>
    <w:rsid w:val="00732A3C"/>
    <w:rsid w:val="00794BBB"/>
    <w:rsid w:val="007D4316"/>
    <w:rsid w:val="0081342C"/>
    <w:rsid w:val="00830545"/>
    <w:rsid w:val="008326F0"/>
    <w:rsid w:val="0085649F"/>
    <w:rsid w:val="00871222"/>
    <w:rsid w:val="008A08FE"/>
    <w:rsid w:val="00916E6A"/>
    <w:rsid w:val="00934A1C"/>
    <w:rsid w:val="00935E60"/>
    <w:rsid w:val="009761F5"/>
    <w:rsid w:val="0099305E"/>
    <w:rsid w:val="009B351E"/>
    <w:rsid w:val="00AC5142"/>
    <w:rsid w:val="00AE791B"/>
    <w:rsid w:val="00B058D3"/>
    <w:rsid w:val="00B21054"/>
    <w:rsid w:val="00BD34A5"/>
    <w:rsid w:val="00BD44A6"/>
    <w:rsid w:val="00BD7C9D"/>
    <w:rsid w:val="00C253A0"/>
    <w:rsid w:val="00C52E7F"/>
    <w:rsid w:val="00CD01A0"/>
    <w:rsid w:val="00CE473D"/>
    <w:rsid w:val="00D400FE"/>
    <w:rsid w:val="00D81777"/>
    <w:rsid w:val="00E06495"/>
    <w:rsid w:val="00E80589"/>
    <w:rsid w:val="00EB3F9B"/>
    <w:rsid w:val="00EE0BEF"/>
    <w:rsid w:val="00EE71B3"/>
    <w:rsid w:val="00F14DB3"/>
    <w:rsid w:val="00F94E5E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D0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D0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5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- dio u 19. IV, V i VI dio  -kAL.20.9,  VII dio  kod suca.</izvorni_sadrzaj>
    <derivirana_varijabla naziv="DomainObject.Predmet.PrimjedbaSuca_1">I,II,III - dio u 19. IV, V i VI dio  -kAL.20.9,  VII dio 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40FF7-06A1-4D66-AC71-0AE03CE8C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1611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2016-09-20T11:20:00Z</dcterms:created>
  <dc:creator>bconka</dc:creator>
  <cp:lastModifiedBy>wsadmin</cp:lastModifiedBy>
  <cp:lastPrinted>2016-05-19T08:46:00Z</cp:lastPrinted>
  <dcterms:modified xmlns:xsi="http://www.w3.org/2001/XMLSchema-instance" xsi:type="dcterms:W3CDTF">2016-09-20T11:29:00Z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