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981d" w14:paraId="461981d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4716E6">
        <w:t>1015/18-10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4716E6">
        <w:rPr>
          <w:b/>
        </w:rPr>
        <w:t>N &amp; G j.d.o.o. Martin, Kralja Zvonimira 59, OIB: 27072559677, MBS: 030172821</w:t>
      </w:r>
      <w:r>
        <w:t xml:space="preserve">, dana </w:t>
      </w:r>
      <w:r w:rsidR="004716E6">
        <w:t>25</w:t>
      </w:r>
      <w:r w:rsidR="003E3925">
        <w:t>. listopada</w:t>
      </w:r>
      <w:r>
        <w:t xml:space="preserve"> 2018. g.,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4716E6">
        <w:t>19</w:t>
      </w:r>
      <w:r w:rsidR="00A70D0A">
        <w:t>. studeni</w:t>
      </w:r>
      <w:r w:rsidR="006C2BA7">
        <w:t xml:space="preserve"> </w:t>
      </w:r>
      <w:r w:rsidR="00251C48">
        <w:t>2018</w:t>
      </w:r>
      <w:r w:rsidR="00B215AB">
        <w:t>. g</w:t>
      </w:r>
      <w:r w:rsidR="00906BA4">
        <w:t xml:space="preserve">. u </w:t>
      </w:r>
      <w:r w:rsidR="004716E6">
        <w:t>10,45</w:t>
      </w:r>
      <w:r w:rsidR="00906BA4">
        <w:t xml:space="preserve"> sati</w:t>
      </w:r>
      <w:r w:rsidR="004716E6">
        <w:t xml:space="preserve"> a slijedeće se zakazuje za 19. prosinac 2018. g. u 10,45 sati</w:t>
      </w:r>
      <w:r w:rsidR="00B37624">
        <w:t xml:space="preserve">. </w:t>
      </w:r>
    </w:p>
    <w:p w:rsidRDefault="00CB6EC4" w:rsidP="00CB6EC4" w:rsidR="002E5574">
      <w:pPr>
        <w:tabs>
          <w:tab w:pos="3255" w:val="left"/>
        </w:tabs>
        <w:ind w:firstLine="709"/>
        <w:jc w:val="both"/>
      </w:pPr>
      <w:r>
        <w:tab/>
      </w:r>
    </w:p>
    <w:p w:rsidRDefault="00251C48" w:rsidP="00451DE4" w:rsidR="00251C48">
      <w:pPr>
        <w:ind w:firstLine="709"/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4716E6">
        <w:t>25</w:t>
      </w:r>
      <w:r w:rsidR="003E3925">
        <w:t>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4716E6" w:rsidP="004716E6" w:rsidR="004716E6">
      <w:pPr>
        <w:pStyle w:val="Tijeloteksta"/>
      </w:pPr>
      <w:r>
        <w:t>DNA</w:t>
      </w:r>
    </w:p>
    <w:p w:rsidRDefault="004716E6" w:rsidP="004716E6" w:rsidR="004716E6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proofErr w:type="spellStart"/>
      <w:r>
        <w:t>priv</w:t>
      </w:r>
      <w:proofErr w:type="spellEnd"/>
      <w:r>
        <w:t xml:space="preserve">. st. upravitelj Marko Tominac dipl. ing., Vinkovci, Vladimira Nazora 3 </w:t>
      </w:r>
    </w:p>
    <w:p w:rsidRDefault="004716E6" w:rsidP="004716E6" w:rsidR="004716E6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r>
        <w:t xml:space="preserve">FINA </w:t>
      </w:r>
    </w:p>
    <w:p w:rsidRDefault="004716E6" w:rsidP="004716E6" w:rsidR="004716E6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4716E6" w:rsidP="004716E6" w:rsidR="004716E6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4716E6" w:rsidP="004716E6" w:rsidR="004716E6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716E6" w:rsidP="004716E6" w:rsidR="004716E6">
      <w:pPr>
        <w:pStyle w:val="Tijeloteksta"/>
        <w:numPr>
          <w:ilvl w:val="0"/>
          <w:numId w:val="21"/>
        </w:numPr>
        <w:spacing w:after="0"/>
      </w:pPr>
      <w:r>
        <w:t>R- 19.12.</w:t>
      </w: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D94D49" w:rsidP="00D23128" w:rsidR="00B125BF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128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1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1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St-1015/2018</izvorni_sadrzaj>
    <derivirana_varijabla naziv="DomainObject.Predmet.OznakaBroj_1">St-1015/2018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&amp; G jednostavno društvo s ograničenom odgovornošću za ugostiteljstvo i usluge</izvorni_sadrzaj>
    <derivirana_varijabla naziv="DomainObject.Predmet.ProtustrankaFormated_1">  N &amp; G jednostavno društvo s ograničenom odgovornošću za ugostiteljstvo i usluge</derivirana_varijabla>
  </DomainObject.Predmet.ProtustrankaFormated>
  <DomainObject.Predmet.ProtustrankaFormatedOIB>
    <izvorni_sadrzaj>  N &amp; G jednostavno društvo s ograničenom odgovornošću za ugostiteljstvo i usluge, OIB 27072559677</izvorni_sadrzaj>
    <derivirana_varijabla naziv="DomainObject.Predmet.ProtustrankaFormatedOIB_1">  N &amp; G jednostavno društvo s ograničenom odgovornošću za ugostiteljstvo i usluge, OIB 27072559677</derivirana_varijabla>
  </DomainObject.Predmet.ProtustrankaFormatedOIB>
  <DomainObject.Predmet.ProtustrankaFormatedWithAdress>
    <izvorni_sadrzaj> N &amp; G jednostavno društvo s ograničenom odgovornošću za ugostiteljstvo i usluge, Kralja Zvonimira 59, 31500 Martin</izvorni_sadrzaj>
    <derivirana_varijabla naziv="DomainObject.Predmet.ProtustrankaFormatedWithAdress_1"> N &amp; G jednostavno društvo s ograničenom odgovornošću za ugostiteljstvo i usluge, Kralja Zvonimira 59, 31500 Martin</derivirana_varijabla>
  </DomainObject.Predmet.ProtustrankaFormatedWithAdress>
  <DomainObject.Predmet.ProtustrankaFormatedWithAdressOIB>
    <izvorni_sadrzaj> N &amp; G jednostavno društvo s ograničenom odgovornošću za ugostiteljstvo i usluge, OIB 27072559677, Kralja Zvonimira 59, 31500 Martin</izvorni_sadrzaj>
    <derivirana_varijabla naziv="DomainObject.Predmet.ProtustrankaFormatedWithAdressOIB_1"> N &amp; G jednostavno društvo s ograničenom odgovornošću za ugostiteljstvo i usluge, OIB 27072559677, Kralja Zvonimira 59, 31500 Martin</derivirana_varijabla>
  </DomainObject.Predmet.ProtustrankaFormatedWithAdressOIB>
  <DomainObject.Predmet.ProtustrankaWithAdress>
    <izvorni_sadrzaj>N &amp; G jednostavno društvo s ograničenom odgovornošću za ugostiteljstvo i usluge Kralja Zvonimira 59, 31500 Martin</izvorni_sadrzaj>
    <derivirana_varijabla naziv="DomainObject.Predmet.ProtustrankaWithAdress_1">N &amp; G jednostavno društvo s ograničenom odgovornošću za ugostiteljstvo i usluge Kralja Zvonimira 59, 31500 Martin</derivirana_varijabla>
  </DomainObject.Predmet.ProtustrankaWithAdress>
  <DomainObject.Predmet.ProtustrankaWithAdressOIB>
    <izvorni_sadrzaj>N &amp; G jednostavno društvo s ograničenom odgovornošću za ugostiteljstvo i usluge, OIB 27072559677, Kralja Zvonimira 59, 31500 Martin</izvorni_sadrzaj>
    <derivirana_varijabla naziv="DomainObject.Predmet.ProtustrankaWithAdressOIB_1">N &amp; G jednostavno društvo s ograničenom odgovornošću za ugostiteljstvo i usluge, OIB 27072559677, Kralja Zvonimira 59, 31500 Martin</derivirana_varijabla>
  </DomainObject.Predmet.ProtustrankaWithAdressOIB>
  <DomainObject.Predmet.ProtustrankaNazivFormated>
    <izvorni_sadrzaj>N &amp; G jednostavno društvo s ograničenom odgovornošću za ugostiteljstvo i usluge</izvorni_sadrzaj>
    <derivirana_varijabla naziv="DomainObject.Predmet.ProtustrankaNazivFormated_1">N &amp; G jednostavno društvo s ograničenom odgovornošću za ugostiteljstvo i usluge</derivirana_varijabla>
  </DomainObject.Predmet.ProtustrankaNazivFormated>
  <DomainObject.Predmet.ProtustrankaNazivFormatedOIB>
    <izvorni_sadrzaj>N &amp; G jednostavno društvo s ograničenom odgovornošću za ugostiteljstvo i usluge, OIB 27072559677</izvorni_sadrzaj>
    <derivirana_varijabla naziv="DomainObject.Predmet.ProtustrankaNazivFormatedOIB_1">N &amp; G jednostavno društvo s ograničenom odgovornošću za ugostiteljstvo i usluge, OIB 27072559677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 &amp; G jednostavno društvo s ograničenom odgovornošću za ugostiteljstvo i usluge</item>
    </izvorni_sadrzaj>
    <derivirana_varijabla naziv="DomainObject.Predmet.ProtuStrankaListFormated_1">
      <item>N &amp; G jednostavno društvo s ograničenom odgovornošću za ugostiteljstvo i usluge</item>
    </derivirana_varijabla>
  </DomainObject.Predmet.ProtuStrankaListFormated>
  <DomainObject.Predmet.ProtuStrankaListFormatedOIB>
    <izvorni_sadrzaj>
      <item>N &amp; G jednostavno društvo s ograničenom odgovornošću za ugostiteljstvo i usluge, OIB 27072559677</item>
    </izvorni_sadrzaj>
    <derivirana_varijabla naziv="DomainObject.Predmet.ProtuStrankaListFormatedOIB_1">
      <item>N &amp; G jednostavno društvo s ograničenom odgovornošću za ugostiteljstvo i usluge, OIB 27072559677</item>
    </derivirana_varijabla>
  </DomainObject.Predmet.ProtuStrankaListFormatedOIB>
  <DomainObject.Predmet.ProtuStrankaListFormatedWithAdress>
    <izvorni_sadrzaj>
      <item>N &amp; G jednostavno društvo s ograničenom odgovornošću za ugostiteljstvo i usluge, Kralja Zvonimira 59, 31500 Martin</item>
    </izvorni_sadrzaj>
    <derivirana_varijabla naziv="DomainObject.Predmet.ProtuStrankaListFormatedWithAdress_1">
      <item>N &amp; G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 &amp; G jednostavno društvo s ograničenom odgovornošću za ugostiteljstvo i usluge, OIB 27072559677, Kralja Zvonimira 59, 31500 Martin</item>
    </izvorni_sadrzaj>
    <derivirana_varijabla naziv="DomainObject.Predmet.ProtuStrankaListFormatedWithAdressOIB_1">
      <item>N &amp; G jednostavno društvo s ograničenom odgovornošću za ugostiteljstvo i usluge, OIB 27072559677, Kralja Zvonimira 59, 31500 Martin</item>
    </derivirana_varijabla>
  </DomainObject.Predmet.ProtuStrankaListFormatedWithAdressOIB>
  <DomainObject.Predmet.ProtuStrankaListNazivFormated>
    <izvorni_sadrzaj>
      <item>N &amp; G jednostavno društvo s ograničenom odgovornošću za ugostiteljstvo i usluge</item>
    </izvorni_sadrzaj>
    <derivirana_varijabla naziv="DomainObject.Predmet.ProtuStrankaListNazivFormated_1">
      <item>N &amp; G jednostavno društvo s ograničenom odgovornošću za ugostiteljstvo i usluge</item>
    </derivirana_varijabla>
  </DomainObject.Predmet.ProtuStrankaListNazivFormated>
  <DomainObject.Predmet.ProtuStrankaListNazivFormatedOIB>
    <izvorni_sadrzaj>
      <item>N &amp; G jednostavno društvo s ograničenom odgovornošću za ugostiteljstvo i usluge, OIB 27072559677</item>
    </izvorni_sadrzaj>
    <derivirana_varijabla naziv="DomainObject.Predmet.ProtuStrankaListNazivFormatedOIB_1">
      <item>N &amp; G jednostavno društvo s ograničenom odgovornošću za ugostiteljstvo i usluge, OIB 27072559677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 &amp; G jednostavno društvo s ograničenom odgovornošću za ugostiteljstvo i usluge</izvorni_sadrzaj>
    <derivirana_varijabla naziv="DomainObject.Predmet.ProtustrankaIDrugi_1">N &amp; G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 &amp; G jednostavno društvo s ograničenom odgovornošću za ugostiteljstvo i usluge, OIB 27072559677, Kralja Zvonimira 59, 31500 Martin</izvorni_sadrzaj>
    <derivirana_varijabla naziv="DomainObject.Predmet.ProtustrankaIDrugiAdressOIB_1">N &amp; G jednostavno društvo s ograničenom odgovornošću za ugostiteljstvo i usluge, OIB 27072559677,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 &amp; G jednostavno društvo s ograničenom odgovornošću za ugostiteljstvo i usluge</item>
    </izvorni_sadrzaj>
    <derivirana_varijabla naziv="DomainObject.Predmet.SudioniciListNaziv_1">
      <item>FINA RC OSIJEK</item>
      <item>N &amp; G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 &amp; G jednostavno društvo s ograničenom odgovornošću za ugostiteljstvo i usluge, OIB 27072559677, Kralja Zvonimira 59,31500 Martin</item>
    </izvorni_sadrzaj>
    <derivirana_varijabla naziv="DomainObject.Predmet.SudioniciListAdressOIB_1">
      <item>FINA RC OSIJEK, OIB 85821130368</item>
      <item>N &amp; G jednostavno društvo s ograničenom odgovornošću za ugostiteljstvo i usluge, OIB 27072559677,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27072559677</item>
    </izvorni_sadrzaj>
    <derivirana_varijabla naziv="DomainObject.Predmet.SudioniciListNazivOIB_1">
      <item>, OIB 85821130368</item>
      <item>, OIB 27072559677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St-1015/2018-6</izvorni_sadrzaj>
    <derivirana_varijabla naziv="DomainObject.PredzadnjaOdlukaIzPredmeta.Oznaka_1">St-1015/2018-6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ED71E-DA8F-459C-BCF3-21AE7DD36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162</properties:Words>
  <properties:Characters>684</properties:Characters>
  <properties:Lines>90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2018-10-25T06:36:00Z</cp:lastPrinted>
  <dcterms:modified xmlns:xsi="http://www.w3.org/2001/XMLSchema-instance" xsi:type="dcterms:W3CDTF">2018-10-25T06:37:00Z</dcterms:modified>
  <cp:revision>22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