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49164" w14:paraId="5d49164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AF7C08">
        <w:t>7808</w:t>
      </w:r>
      <w:r w:rsidR="0063099C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F7C08">
        <w:t>7808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64088C">
        <w:t xml:space="preserve"> </w:t>
      </w:r>
      <w:r w:rsidR="0063099C">
        <w:t>09</w:t>
      </w:r>
      <w:r w:rsidR="0025074B">
        <w:t xml:space="preserve">. </w:t>
      </w:r>
      <w:r w:rsidR="0063099C">
        <w:t>lip</w:t>
      </w:r>
      <w:r w:rsidR="007A2D6D">
        <w:t>nj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6405A5" w:rsidR="006405A5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6405A5">
        <w:t xml:space="preserve">VREDNICA d.o.o., Zagreb, 1. </w:t>
      </w:r>
      <w:proofErr w:type="spellStart"/>
      <w:r w:rsidR="006405A5">
        <w:t>Gajnički</w:t>
      </w:r>
      <w:proofErr w:type="spellEnd"/>
      <w:r w:rsidR="006405A5">
        <w:t xml:space="preserve"> vidikovac 5, </w:t>
      </w:r>
    </w:p>
    <w:p w:rsidRDefault="006405A5" w:rsidP="006405A5" w:rsidR="00A93BC7">
      <w:pPr>
        <w:pStyle w:val="Odlomakpopisa"/>
        <w:ind w:left="1428"/>
      </w:pPr>
      <w:r>
        <w:t xml:space="preserve">MBS: </w:t>
      </w:r>
      <w:r w:rsidRPr="00BF578C">
        <w:t>080560158</w:t>
      </w:r>
      <w:r>
        <w:t xml:space="preserve">, OIB: </w:t>
      </w:r>
      <w:r w:rsidRPr="00BF578C">
        <w:t>61748830195</w:t>
      </w:r>
      <w:r w:rsidR="002F5803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AE736F" w:rsidR="00E549DC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</w:p>
    <w:p w:rsidRDefault="006405A5" w:rsidP="00E549DC" w:rsidR="00AC4528">
      <w:pPr>
        <w:pStyle w:val="Odlomakpopisa"/>
        <w:ind w:left="1428"/>
      </w:pPr>
      <w:r>
        <w:t>51.536,53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E549DC">
        <w:t>09</w:t>
      </w:r>
      <w:r w:rsidR="0025074B">
        <w:t xml:space="preserve">. </w:t>
      </w:r>
      <w:r w:rsidR="00E549DC">
        <w:t>lip</w:t>
      </w:r>
      <w:r w:rsidR="007A2D6D">
        <w:t>nj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37440"/>
    <w:rsid w:val="00044699"/>
    <w:rsid w:val="00062A03"/>
    <w:rsid w:val="0007056B"/>
    <w:rsid w:val="00082FBF"/>
    <w:rsid w:val="00083C1B"/>
    <w:rsid w:val="0008535D"/>
    <w:rsid w:val="00093018"/>
    <w:rsid w:val="000953CE"/>
    <w:rsid w:val="000A6D49"/>
    <w:rsid w:val="000B12B3"/>
    <w:rsid w:val="000C1852"/>
    <w:rsid w:val="000D0F9F"/>
    <w:rsid w:val="000D201C"/>
    <w:rsid w:val="000D387C"/>
    <w:rsid w:val="000D783A"/>
    <w:rsid w:val="000E2F3D"/>
    <w:rsid w:val="00111057"/>
    <w:rsid w:val="00114EAD"/>
    <w:rsid w:val="00127E94"/>
    <w:rsid w:val="001448C8"/>
    <w:rsid w:val="00161E51"/>
    <w:rsid w:val="00184B7C"/>
    <w:rsid w:val="00185571"/>
    <w:rsid w:val="00186AF0"/>
    <w:rsid w:val="001A3DC4"/>
    <w:rsid w:val="001B21A7"/>
    <w:rsid w:val="001D0183"/>
    <w:rsid w:val="001D12CB"/>
    <w:rsid w:val="001E11CE"/>
    <w:rsid w:val="001E50FB"/>
    <w:rsid w:val="001F6933"/>
    <w:rsid w:val="002069E5"/>
    <w:rsid w:val="0022701F"/>
    <w:rsid w:val="00230A63"/>
    <w:rsid w:val="00231DC3"/>
    <w:rsid w:val="00234040"/>
    <w:rsid w:val="0025074B"/>
    <w:rsid w:val="00263D6D"/>
    <w:rsid w:val="00264D19"/>
    <w:rsid w:val="00277FC5"/>
    <w:rsid w:val="00281E2C"/>
    <w:rsid w:val="00297E94"/>
    <w:rsid w:val="002A51C3"/>
    <w:rsid w:val="002B00FC"/>
    <w:rsid w:val="002C07CF"/>
    <w:rsid w:val="002F0B7F"/>
    <w:rsid w:val="002F5803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9223E"/>
    <w:rsid w:val="003A122D"/>
    <w:rsid w:val="003A15BD"/>
    <w:rsid w:val="003A63E3"/>
    <w:rsid w:val="003B1A92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32D53"/>
    <w:rsid w:val="004502FB"/>
    <w:rsid w:val="00470114"/>
    <w:rsid w:val="00481539"/>
    <w:rsid w:val="004A346D"/>
    <w:rsid w:val="004A6F8C"/>
    <w:rsid w:val="004B1244"/>
    <w:rsid w:val="004B337A"/>
    <w:rsid w:val="004C2226"/>
    <w:rsid w:val="004C7ACA"/>
    <w:rsid w:val="004D7C50"/>
    <w:rsid w:val="004F3962"/>
    <w:rsid w:val="00503745"/>
    <w:rsid w:val="00503C0F"/>
    <w:rsid w:val="0052537E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17E38"/>
    <w:rsid w:val="00627F6A"/>
    <w:rsid w:val="0063099C"/>
    <w:rsid w:val="00635480"/>
    <w:rsid w:val="006405A5"/>
    <w:rsid w:val="0064088C"/>
    <w:rsid w:val="00651C96"/>
    <w:rsid w:val="00652597"/>
    <w:rsid w:val="00657B8E"/>
    <w:rsid w:val="0066258E"/>
    <w:rsid w:val="006652AB"/>
    <w:rsid w:val="00666E8D"/>
    <w:rsid w:val="006707B0"/>
    <w:rsid w:val="00693392"/>
    <w:rsid w:val="00695A75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023F"/>
    <w:rsid w:val="0079580E"/>
    <w:rsid w:val="007A2D6D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82CC6"/>
    <w:rsid w:val="0088433D"/>
    <w:rsid w:val="0088673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136C"/>
    <w:rsid w:val="009E6170"/>
    <w:rsid w:val="009E7BB3"/>
    <w:rsid w:val="009F087B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C4528"/>
    <w:rsid w:val="00AD027A"/>
    <w:rsid w:val="00AD0CA1"/>
    <w:rsid w:val="00AD63DD"/>
    <w:rsid w:val="00AE736F"/>
    <w:rsid w:val="00AF1D7E"/>
    <w:rsid w:val="00AF7C08"/>
    <w:rsid w:val="00B04679"/>
    <w:rsid w:val="00B33223"/>
    <w:rsid w:val="00B34058"/>
    <w:rsid w:val="00B37885"/>
    <w:rsid w:val="00B40A8A"/>
    <w:rsid w:val="00B50AF6"/>
    <w:rsid w:val="00B50C40"/>
    <w:rsid w:val="00B67F16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24988"/>
    <w:rsid w:val="00D30182"/>
    <w:rsid w:val="00D66226"/>
    <w:rsid w:val="00D82E92"/>
    <w:rsid w:val="00D94845"/>
    <w:rsid w:val="00DA241F"/>
    <w:rsid w:val="00DA6B62"/>
    <w:rsid w:val="00DA7A04"/>
    <w:rsid w:val="00DF4BAC"/>
    <w:rsid w:val="00DF5E56"/>
    <w:rsid w:val="00E00CC1"/>
    <w:rsid w:val="00E0339E"/>
    <w:rsid w:val="00E07B0C"/>
    <w:rsid w:val="00E11536"/>
    <w:rsid w:val="00E14463"/>
    <w:rsid w:val="00E26BFC"/>
    <w:rsid w:val="00E3040A"/>
    <w:rsid w:val="00E5092D"/>
    <w:rsid w:val="00E51E12"/>
    <w:rsid w:val="00E549DC"/>
    <w:rsid w:val="00E55EC8"/>
    <w:rsid w:val="00E62A4F"/>
    <w:rsid w:val="00E84729"/>
    <w:rsid w:val="00EB7DB7"/>
    <w:rsid w:val="00EC3302"/>
    <w:rsid w:val="00ED6AA8"/>
    <w:rsid w:val="00EE562A"/>
    <w:rsid w:val="00EE5C6B"/>
    <w:rsid w:val="00F034D3"/>
    <w:rsid w:val="00F20C53"/>
    <w:rsid w:val="00F31670"/>
    <w:rsid w:val="00F57E42"/>
    <w:rsid w:val="00F614E8"/>
    <w:rsid w:val="00F67997"/>
    <w:rsid w:val="00F72236"/>
    <w:rsid w:val="00F77E4D"/>
    <w:rsid w:val="00FA28C2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7808</izvorni_sadrzaj>
    <derivirana_varijabla naziv="DomainObject.Predmet.Broj_1">7808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St-7808/2015</izvorni_sadrzaj>
    <derivirana_varijabla naziv="DomainObject.Predmet.OznakaBroj_1">St-7808/2015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VREDNICA d.o.o.</izvorni_sadrzaj>
    <derivirana_varijabla naziv="DomainObject.Predmet.ProtustrankaFormated_1">  VREDNICA d.o.o.</derivirana_varijabla>
  </DomainObject.Predmet.ProtustrankaFormated>
  <DomainObject.Predmet.ProtustrankaFormatedOIB>
    <izvorni_sadrzaj>  VREDNICA d.o.o., OIB 61748830195</izvorni_sadrzaj>
    <derivirana_varijabla naziv="DomainObject.Predmet.ProtustrankaFormatedOIB_1">  VREDNICA d.o.o., OIB 61748830195</derivirana_varijabla>
  </DomainObject.Predmet.ProtustrankaFormatedOIB>
  <DomainObject.Predmet.ProtustrankaFormatedWithAdress>
    <izvorni_sadrzaj> VREDNICA d.o.o., 1. Gajnički vidikovac 5, 10000 Zagreb</izvorni_sadrzaj>
    <derivirana_varijabla naziv="DomainObject.Predmet.ProtustrankaFormatedWithAdress_1"> VREDNICA d.o.o., 1. Gajnički vidikovac 5, 10000 Zagreb</derivirana_varijabla>
  </DomainObject.Predmet.ProtustrankaFormatedWithAdress>
  <DomainObject.Predmet.ProtustrankaFormatedWithAdressOIB>
    <izvorni_sadrzaj> VREDNICA d.o.o., OIB 61748830195, 1. Gajnički vidikovac 5, 10000 Zagreb</izvorni_sadrzaj>
    <derivirana_varijabla naziv="DomainObject.Predmet.ProtustrankaFormatedWithAdressOIB_1"> VREDNICA d.o.o., OIB 61748830195, 1. Gajnički vidikovac 5, 10000 Zagreb</derivirana_varijabla>
  </DomainObject.Predmet.ProtustrankaFormatedWithAdressOIB>
  <DomainObject.Predmet.ProtustrankaWithAdress>
    <izvorni_sadrzaj>VREDNICA d.o.o. 1. Gajnički vidikovac 5, 10000 Zagreb</izvorni_sadrzaj>
    <derivirana_varijabla naziv="DomainObject.Predmet.ProtustrankaWithAdress_1">VREDNICA d.o.o. 1. Gajnički vidikovac 5, 10000 Zagreb</derivirana_varijabla>
  </DomainObject.Predmet.ProtustrankaWithAdress>
  <DomainObject.Predmet.ProtustrankaWithAdressOIB>
    <izvorni_sadrzaj>VREDNICA d.o.o., OIB 61748830195, 1. Gajnički vidikovac 5, 10000 Zagreb</izvorni_sadrzaj>
    <derivirana_varijabla naziv="DomainObject.Predmet.ProtustrankaWithAdressOIB_1">VREDNICA d.o.o., OIB 61748830195, 1. Gajnički vidikovac 5, 10000 Zagreb</derivirana_varijabla>
  </DomainObject.Predmet.ProtustrankaWithAdressOIB>
  <DomainObject.Predmet.ProtustrankaNazivFormated>
    <izvorni_sadrzaj>VREDNICA d.o.o.</izvorni_sadrzaj>
    <derivirana_varijabla naziv="DomainObject.Predmet.ProtustrankaNazivFormated_1">VREDNICA d.o.o.</derivirana_varijabla>
  </DomainObject.Predmet.ProtustrankaNazivFormated>
  <DomainObject.Predmet.ProtustrankaNazivFormatedOIB>
    <izvorni_sadrzaj>VREDNICA d.o.o., OIB 61748830195</izvorni_sadrzaj>
    <derivirana_varijabla naziv="DomainObject.Predmet.ProtustrankaNazivFormatedOIB_1">VREDNICA d.o.o., OIB 61748830195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VREDNICA d.o.o.</item>
    </izvorni_sadrzaj>
    <derivirana_varijabla naziv="DomainObject.Predmet.ProtuStrankaListFormated_1">
      <item>VREDNICA d.o.o.</item>
    </derivirana_varijabla>
  </DomainObject.Predmet.ProtuStrankaListFormated>
  <DomainObject.Predmet.ProtuStrankaListFormatedOIB>
    <izvorni_sadrzaj>
      <item>VREDNICA d.o.o., OIB 61748830195</item>
    </izvorni_sadrzaj>
    <derivirana_varijabla naziv="DomainObject.Predmet.ProtuStrankaListFormatedOIB_1">
      <item>VREDNICA d.o.o., OIB 61748830195</item>
    </derivirana_varijabla>
  </DomainObject.Predmet.ProtuStrankaListFormatedOIB>
  <DomainObject.Predmet.ProtuStrankaListFormatedWithAdress>
    <izvorni_sadrzaj>
      <item>VREDNICA d.o.o., 1. Gajnički vidikovac 5, 10000 Zagreb</item>
    </izvorni_sadrzaj>
    <derivirana_varijabla naziv="DomainObject.Predmet.ProtuStrankaListFormatedWithAdress_1">
      <item>VREDNICA d.o.o., 1. Gajnički vidikovac 5, 10000 Zagreb</item>
    </derivirana_varijabla>
  </DomainObject.Predmet.ProtuStrankaListFormatedWithAdress>
  <DomainObject.Predmet.ProtuStrankaListFormatedWithAdressOIB>
    <izvorni_sadrzaj>
      <item>VREDNICA d.o.o., OIB 61748830195, 1. Gajnički vidikovac 5, 10000 Zagreb</item>
    </izvorni_sadrzaj>
    <derivirana_varijabla naziv="DomainObject.Predmet.ProtuStrankaListFormatedWithAdressOIB_1">
      <item>VREDNICA d.o.o., OIB 61748830195, 1. Gajnički vidikovac 5, 10000 Zagreb</item>
    </derivirana_varijabla>
  </DomainObject.Predmet.ProtuStrankaListFormatedWithAdressOIB>
  <DomainObject.Predmet.ProtuStrankaListNazivFormated>
    <izvorni_sadrzaj>
      <item>VREDNICA d.o.o.</item>
    </izvorni_sadrzaj>
    <derivirana_varijabla naziv="DomainObject.Predmet.ProtuStrankaListNazivFormated_1">
      <item>VREDNICA d.o.o.</item>
    </derivirana_varijabla>
  </DomainObject.Predmet.ProtuStrankaListNazivFormated>
  <DomainObject.Predmet.ProtuStrankaListNazivFormatedOIB>
    <izvorni_sadrzaj>
      <item>VREDNICA d.o.o., OIB 61748830195</item>
    </izvorni_sadrzaj>
    <derivirana_varijabla naziv="DomainObject.Predmet.ProtuStrankaListNazivFormatedOIB_1">
      <item>VREDNICA d.o.o., OIB 61748830195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VREDNICA d.o.o.</izvorni_sadrzaj>
    <derivirana_varijabla naziv="DomainObject.Predmet.ProtustrankaIDrugi_1">VREDNICA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VREDNICA d.o.o., OIB 61748830195, 1. Gajnički vidikovac 5, 10000 Zagreb</izvorni_sadrzaj>
    <derivirana_varijabla naziv="DomainObject.Predmet.ProtustrankaIDrugiAdressOIB_1">VREDNICA d.o.o., OIB 61748830195, 1. Gajnički vidikovac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VREDNICA d.o.o.</item>
    </izvorni_sadrzaj>
    <derivirana_varijabla naziv="DomainObject.Predmet.SudioniciListNaziv_1">
      <item>FINA Regionalni centar Zagreb</item>
      <item>VREDNICA d.o.o.</item>
    </derivirana_varijabla>
  </DomainObject.Predmet.SudioniciListNaziv>
  <DomainObject.Predmet.SudioniciListAdressOIB>
    <izvorni_sadrzaj>
      <item>VREDNICA d.o.o., OIB 61748830195, 1. Gajnički vidikovac 5,10000 Zagreb</item>
      <item>FINA Regionalni centar Zagreb, OIB 85821130368, Trg svibanjskih žrtava 1995. br. 1,10000 Zagreb</item>
    </izvorni_sadrzaj>
    <derivirana_varijabla naziv="DomainObject.Predmet.SudioniciListAdressOIB_1">
      <item>VREDNICA d.o.o., OIB 61748830195, 1. Gajnički vidikovac 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61748830195</item>
    </izvorni_sadrzaj>
    <derivirana_varijabla naziv="DomainObject.Predmet.SudioniciListNazivOIB_1">
      <item>, OIB 85821130368</item>
      <item>, OIB 61748830195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1342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2016-06-07T09:09:00Z</dcterms:created>
  <dc:creator>ilukac</dc:creator>
  <cp:lastModifiedBy>Slavica Sorić</cp:lastModifiedBy>
  <cp:lastPrinted>2016-06-07T09:09:00Z</cp:lastPrinted>
  <dcterms:modified xmlns:xsi="http://www.w3.org/2001/XMLSchema-instance" xsi:type="dcterms:W3CDTF">2016-06-09T09:36:00Z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