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5aa4" w14:paraId="2075aa4" w:rsidRDefault="00E97B34" w:rsidP="00E97B34" w:rsidR="00E97B3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E97B34" w:rsidP="00E97B34" w:rsidR="00E97B3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E97B34" w:rsidP="00E97B34" w:rsidR="00E97B34">
      <w:r w:rsidRPr="0047448E">
        <w:t xml:space="preserve"> TRGOVAČKI SUD U </w:t>
      </w:r>
      <w:r>
        <w:t>PAZINU</w:t>
      </w:r>
    </w:p>
    <w:p w:rsidRDefault="00E97B34" w:rsidP="00E97B34" w:rsidR="00E97B34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St-919/16-57</w:t>
      </w:r>
    </w:p>
    <w:p w:rsidRDefault="00E97B34" w:rsidP="00E97B34" w:rsidR="00E97B34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E97B34" w:rsidP="00E97B34" w:rsidR="00E97B34"/>
    <w:p w:rsidRDefault="00950C0D" w:rsidP="00E97B34" w:rsidR="00950C0D" w:rsidRPr="00C73B3C"/>
    <w:p w:rsidRDefault="00E97B34" w:rsidP="00E97B34" w:rsidR="00E97B34" w:rsidRPr="00C73B3C">
      <w:pPr>
        <w:jc w:val="center"/>
      </w:pPr>
    </w:p>
    <w:p w:rsidRDefault="00E97B34" w:rsidP="00E97B34" w:rsidR="00E97B34" w:rsidRPr="00136BD6">
      <w:pPr>
        <w:ind w:firstLine="708"/>
        <w:jc w:val="both"/>
      </w:pPr>
      <w:r w:rsidRPr="00136BD6">
        <w:t xml:space="preserve">Trgovački sud u Pazinu, po stečajnom sucu Adrijani Labinjan Skok, u stečajnom postupku nad stečajnim dužnikom </w:t>
      </w:r>
      <w:r w:rsidRPr="00846316">
        <w:t>TIM 90 d.d.</w:t>
      </w:r>
      <w:r>
        <w:t xml:space="preserve"> u stečaju</w:t>
      </w:r>
      <w:r w:rsidRPr="00846316">
        <w:t>, Poreč, Vukovarska 19, OIB: 6306278452</w:t>
      </w:r>
      <w:r w:rsidRPr="00B3696C">
        <w:t>0</w:t>
      </w:r>
      <w:r w:rsidRPr="00136BD6">
        <w:t xml:space="preserve">, dana </w:t>
      </w:r>
      <w:r>
        <w:t>27. veljače 2017.</w:t>
      </w:r>
    </w:p>
    <w:p w:rsidRDefault="00E97B34" w:rsidP="00E97B34" w:rsidR="00E97B34">
      <w:pPr>
        <w:jc w:val="both"/>
      </w:pPr>
    </w:p>
    <w:p w:rsidRDefault="00E97B34" w:rsidP="00E97B34" w:rsidR="00E97B34" w:rsidRPr="00874F1F">
      <w:pPr>
        <w:jc w:val="both"/>
      </w:pPr>
    </w:p>
    <w:p w:rsidRDefault="00E97B34" w:rsidP="00E97B34" w:rsidR="00E97B34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E97B34" w:rsidP="00E97B34" w:rsidR="00E97B34">
      <w:pPr>
        <w:jc w:val="center"/>
      </w:pPr>
    </w:p>
    <w:p w:rsidRDefault="00E97B34" w:rsidP="00E97B34" w:rsidR="00E97B34" w:rsidRPr="00874F1F">
      <w:pPr>
        <w:jc w:val="center"/>
      </w:pPr>
    </w:p>
    <w:p w:rsidRDefault="00E97B34" w:rsidP="00E97B34" w:rsidR="00E97B34" w:rsidRPr="00874F1F">
      <w:pPr>
        <w:ind w:firstLine="708"/>
        <w:jc w:val="both"/>
      </w:pPr>
      <w:r w:rsidRPr="00874F1F">
        <w:t xml:space="preserve">Skupština vjerovnika u stečajnom postupku nad </w:t>
      </w:r>
      <w:r>
        <w:t xml:space="preserve">dužnikom </w:t>
      </w:r>
      <w:r w:rsidRPr="00846316">
        <w:t>TIM 90 d.d.</w:t>
      </w:r>
      <w:r>
        <w:t xml:space="preserve"> u stečaju</w:t>
      </w:r>
      <w:r w:rsidRPr="00846316">
        <w:t>, Poreč, Vukovarska 19, OIB: 6306278452</w:t>
      </w:r>
      <w:r w:rsidRPr="00B3696C">
        <w:t>0</w:t>
      </w:r>
      <w:r w:rsidRPr="00874F1F">
        <w:t xml:space="preserve">, održat će se dana </w:t>
      </w:r>
    </w:p>
    <w:p w:rsidRDefault="00E97B34" w:rsidP="00E97B34" w:rsidR="00E97B34" w:rsidRPr="00874F1F">
      <w:pPr>
        <w:jc w:val="both"/>
      </w:pPr>
    </w:p>
    <w:p w:rsidRDefault="00E97B34" w:rsidP="00E97B34" w:rsidR="00E97B34" w:rsidRPr="00820F70">
      <w:pPr>
        <w:jc w:val="center"/>
      </w:pPr>
      <w:r>
        <w:t>21. ožujka 2017. u 12</w:t>
      </w:r>
      <w:r w:rsidRPr="00820F70">
        <w:t>:</w:t>
      </w:r>
      <w:r>
        <w:t>30</w:t>
      </w:r>
      <w:r w:rsidRPr="00820F70">
        <w:t xml:space="preserve"> sati, </w:t>
      </w:r>
    </w:p>
    <w:p w:rsidRDefault="00E97B34" w:rsidP="00E97B34" w:rsidR="00E97B34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E97B34" w:rsidP="00E97B34" w:rsidR="00E97B34" w:rsidRPr="00874F1F">
      <w:pPr>
        <w:jc w:val="both"/>
      </w:pPr>
    </w:p>
    <w:p w:rsidRDefault="00E97B34" w:rsidP="00E97B34" w:rsidR="00E97B34" w:rsidRPr="00874F1F">
      <w:pPr>
        <w:ind w:firstLine="708"/>
        <w:jc w:val="both"/>
      </w:pPr>
      <w:r w:rsidRPr="00874F1F">
        <w:t>Dnevni red Skupštine:</w:t>
      </w:r>
    </w:p>
    <w:p w:rsidRDefault="00E97B34" w:rsidP="00E97B34" w:rsidR="00E97B34">
      <w:pPr>
        <w:jc w:val="both"/>
      </w:pPr>
      <w:r>
        <w:tab/>
      </w:r>
      <w:proofErr w:type="spellStart"/>
      <w:r>
        <w:t>lzvješće</w:t>
      </w:r>
      <w:proofErr w:type="spellEnd"/>
      <w:r>
        <w:t xml:space="preserve"> stečajnog upravitelja o tijeku stečajnog postupka i stanju stečajne mase</w:t>
      </w:r>
    </w:p>
    <w:p w:rsidRDefault="00E97B34" w:rsidP="00E97B34" w:rsidR="00E97B34">
      <w:pPr>
        <w:jc w:val="center"/>
      </w:pPr>
    </w:p>
    <w:p w:rsidRDefault="00E97B34" w:rsidP="00E97B34" w:rsidR="00E97B34">
      <w:pPr>
        <w:jc w:val="center"/>
      </w:pPr>
      <w:r w:rsidRPr="00C73B3C">
        <w:t>Obrazloženje</w:t>
      </w:r>
    </w:p>
    <w:p w:rsidRDefault="00E97B34" w:rsidP="00E97B34" w:rsidR="00E97B34" w:rsidRPr="00C73B3C">
      <w:pPr>
        <w:jc w:val="both"/>
      </w:pPr>
    </w:p>
    <w:p w:rsidRDefault="00E97B34" w:rsidP="00E97B34" w:rsidR="00E97B34" w:rsidRPr="00C73B3C">
      <w:pPr>
        <w:ind w:firstLine="708"/>
        <w:jc w:val="both"/>
      </w:pPr>
      <w:r>
        <w:t>Temeljem odredbe čl. 105.</w:t>
      </w:r>
      <w:r w:rsidRPr="00C73B3C">
        <w:t xml:space="preserve"> Stečajnog zakona</w:t>
      </w:r>
      <w:r>
        <w:t xml:space="preserve"> (NN 71/15)</w:t>
      </w:r>
      <w:r w:rsidRPr="00C73B3C">
        <w:t>, donesena je odluka kao u izreci.</w:t>
      </w:r>
    </w:p>
    <w:p w:rsidRDefault="00E97B34" w:rsidP="00E97B34" w:rsidR="00E97B34">
      <w:pPr>
        <w:jc w:val="center"/>
      </w:pPr>
    </w:p>
    <w:p w:rsidRDefault="00E97B34" w:rsidP="00E97B34" w:rsidR="00E97B34" w:rsidRPr="00C73B3C">
      <w:pPr>
        <w:jc w:val="center"/>
      </w:pPr>
    </w:p>
    <w:p w:rsidRDefault="00E97B34" w:rsidP="00E97B34" w:rsidR="00E97B34" w:rsidRPr="00C73B3C">
      <w:pPr>
        <w:jc w:val="center"/>
      </w:pPr>
      <w:r>
        <w:t>U Pazinu</w:t>
      </w:r>
      <w:r w:rsidRPr="00C73B3C">
        <w:t xml:space="preserve"> dana</w:t>
      </w:r>
      <w:r>
        <w:t xml:space="preserve"> 27. veljače 2017.</w:t>
      </w:r>
    </w:p>
    <w:p w:rsidRDefault="00E97B34" w:rsidP="00E97B34" w:rsidR="00E97B34" w:rsidRPr="00C73B3C">
      <w:pPr>
        <w:jc w:val="center"/>
      </w:pPr>
    </w:p>
    <w:p w:rsidRDefault="00E97B34" w:rsidP="00E97B34" w:rsidR="00E97B34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E97B34" w:rsidP="00E97B34" w:rsidR="00E97B34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E97B34" w:rsidP="00E97B34" w:rsidR="00E97B34">
      <w:pPr>
        <w:jc w:val="both"/>
      </w:pPr>
    </w:p>
    <w:p w:rsidRDefault="00E97B34" w:rsidP="00E97B34" w:rsidR="00E97B34">
      <w:pPr>
        <w:jc w:val="both"/>
      </w:pPr>
    </w:p>
    <w:p w:rsidRDefault="00E97B34" w:rsidP="00E97B34" w:rsidR="00E97B34">
      <w:pPr>
        <w:ind w:firstLine="708"/>
        <w:jc w:val="both"/>
      </w:pPr>
    </w:p>
    <w:p w:rsidRDefault="00E97B34" w:rsidP="00E97B34" w:rsidR="00E97B34" w:rsidRPr="00C73B3C">
      <w:pPr>
        <w:jc w:val="both"/>
      </w:pPr>
      <w:r w:rsidRPr="00C73B3C">
        <w:t>UPUTA O PRAVNOM LIJEKU</w:t>
      </w:r>
      <w:r>
        <w:t>:</w:t>
      </w:r>
    </w:p>
    <w:p w:rsidRDefault="00E97B34" w:rsidP="00E97B34" w:rsidR="00E97B34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E97B34" w:rsidP="00E97B34" w:rsidR="00E97B34" w:rsidRPr="00C73B3C">
      <w:pPr>
        <w:jc w:val="both"/>
      </w:pPr>
    </w:p>
    <w:p w:rsidRDefault="00E97B34" w:rsidP="00E97B34" w:rsidR="00E97B34" w:rsidRPr="008D5755">
      <w:pPr>
        <w:jc w:val="both"/>
      </w:pPr>
      <w:r w:rsidRPr="008D5755">
        <w:t>DNA:</w:t>
      </w:r>
    </w:p>
    <w:p w:rsidRDefault="00E97B34" w:rsidP="00E97B34" w:rsidR="00E97B34">
      <w:r w:rsidRPr="008D5755">
        <w:t>- e-oglasna ploča suda</w:t>
      </w:r>
      <w:r>
        <w:t xml:space="preserve"> 8 dana</w:t>
      </w:r>
    </w:p>
    <w:p w:rsidRDefault="00E97B34" w:rsidP="00E97B34" w:rsidR="00E97B34" w:rsidRPr="006C5E9A">
      <w:r w:rsidRPr="006C5E9A">
        <w:t xml:space="preserve">- stečajni upravitelj Zdravko </w:t>
      </w:r>
      <w:proofErr w:type="spellStart"/>
      <w:r w:rsidRPr="006C5E9A">
        <w:t>Čupković</w:t>
      </w:r>
      <w:proofErr w:type="spellEnd"/>
      <w:r w:rsidRPr="006C5E9A">
        <w:t xml:space="preserve"> iz Rijeke, </w:t>
      </w:r>
      <w:proofErr w:type="spellStart"/>
      <w:r w:rsidRPr="006C5E9A">
        <w:t>Gnambova</w:t>
      </w:r>
      <w:proofErr w:type="spellEnd"/>
      <w:r w:rsidRPr="006C5E9A">
        <w:t xml:space="preserve"> 2/III</w:t>
      </w:r>
    </w:p>
    <w:p w:rsidRDefault="00DC51F6" w:rsidR="00500701"/>
    <w:sectPr w:rsidSect="00820F70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1F6" w:rsidR="00000000">
      <w:r>
        <w:separator/>
      </w:r>
    </w:p>
  </w:endnote>
  <w:endnote w:id="0" w:type="continuationSeparator">
    <w:p w:rsidRDefault="00DC51F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C0D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51F6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1F6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DC51F6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1F6" w:rsidR="00000000">
      <w:r>
        <w:separator/>
      </w:r>
    </w:p>
  </w:footnote>
  <w:footnote w:id="0" w:type="continuationSeparator">
    <w:p w:rsidRDefault="00DC51F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C0D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51F6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1F6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7B34"/>
    <w:rsid w:val="00554328"/>
    <w:rsid w:val="00950C0D"/>
    <w:rsid w:val="00985388"/>
    <w:rsid w:val="00DC51F6"/>
    <w:rsid w:val="00E9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7B3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E97B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7B3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7B34"/>
  </w:style>
  <w:style w:styleId="Zaglavlje" w:type="paragraph">
    <w:name w:val="header"/>
    <w:basedOn w:val="Normal"/>
    <w:link w:val="ZaglavljeChar"/>
    <w:rsid w:val="00E97B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97B3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7B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7B3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5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1F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1F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1F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1F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7B3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E97B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7B3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7B34"/>
  </w:style>
  <w:style w:styleId="Zaglavlje" w:type="paragraph">
    <w:name w:val="header"/>
    <w:basedOn w:val="Normal"/>
    <w:link w:val="ZaglavljeChar"/>
    <w:rsid w:val="00E97B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97B3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7B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7B3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5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1F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1F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1F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1F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spis  2 OVR-1/2017</izvorni_sadrzaj>
    <derivirana_varijabla naziv="DomainObject.Predmet.PrimjedbaSuca_1">VEZA:
spis  2 OVR-1/2017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847</properties:Characters>
  <properties:Lines>44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2017-02-27T08:19:00Z</dcterms:created>
  <dc:creator>Jasmina Matika</dc:creator>
  <cp:lastModifiedBy>Jasmina Matika</cp:lastModifiedBy>
  <dcterms:modified xmlns:xsi="http://www.w3.org/2001/XMLSchema-instance" xsi:type="dcterms:W3CDTF">2017-02-27T08:51:00Z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