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eb52" w14:paraId="944eb52" w:rsidRDefault="001E7A41" w:rsidP="00910611" w:rsidR="001E7A41" w:rsidRPr="001E7A4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E7A41">
        <w:rPr>
          <w:rFonts w:hAnsi="Times New Roman" w:ascii="Times New Roman"/>
          <w:b w:val="false"/>
        </w:rPr>
        <w:t xml:space="preserve">     </w:t>
      </w:r>
      <w:r w:rsidRPr="001E7A41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7A41" w:rsidP="00910611" w:rsidR="001E7A41" w:rsidRPr="001E7A41">
      <w:pPr>
        <w:rPr>
          <w:rFonts w:hAnsi="Times New Roman" w:ascii="Times New Roman"/>
          <w:b w:val="false"/>
        </w:rPr>
      </w:pPr>
      <w:r w:rsidRPr="001E7A41">
        <w:rPr>
          <w:rFonts w:eastAsia="MS Mincho" w:hAnsi="Times New Roman" w:ascii="Times New Roman"/>
          <w:b w:val="false"/>
        </w:rPr>
        <w:t xml:space="preserve">   REPUBLIKA HRVATSKA</w:t>
      </w:r>
    </w:p>
    <w:p w:rsidRDefault="001E7A41" w:rsidP="00910611" w:rsidR="001E7A41" w:rsidRPr="001E7A41">
      <w:pPr>
        <w:rPr>
          <w:rFonts w:hAnsi="Times New Roman" w:ascii="Times New Roman"/>
          <w:b w:val="false"/>
        </w:rPr>
      </w:pPr>
      <w:r w:rsidRPr="001E7A41">
        <w:rPr>
          <w:rFonts w:eastAsia="MS Mincho" w:hAnsi="Times New Roman" w:ascii="Times New Roman"/>
          <w:b w:val="false"/>
        </w:rPr>
        <w:t>TRGOVAČKI SUD U RIJECI</w:t>
      </w:r>
    </w:p>
    <w:p w:rsidRDefault="001E7A41" w:rsidP="001E7A41" w:rsidR="008E2F63" w:rsidRPr="001E7A41">
      <w:pPr>
        <w:rPr>
          <w:rFonts w:eastAsia="MS Mincho" w:hAnsi="Times New Roman" w:ascii="Times New Roman"/>
          <w:b w:val="false"/>
        </w:rPr>
      </w:pPr>
      <w:r w:rsidRPr="001E7A4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B3C7B" w:rsidP="0063334B" w:rsidR="00CB3C7B" w:rsidRPr="0063334B">
      <w:pPr>
        <w:jc w:val="right"/>
        <w:rPr>
          <w:rFonts w:hAnsi="Times New Roman" w:ascii="Times New Roman"/>
        </w:rPr>
      </w:pPr>
      <w:r>
        <w:t xml:space="preserve">                                             </w:t>
      </w:r>
      <w:r>
        <w:rPr>
          <w:rFonts w:hAnsi="Times New Roman" w:ascii="Times New Roman"/>
          <w:b w:val="false"/>
        </w:rPr>
        <w:t>Poslovni broj</w:t>
      </w:r>
      <w:r w:rsidRPr="001A2F93">
        <w:rPr>
          <w:rFonts w:hAnsi="Times New Roman" w:ascii="Times New Roman"/>
          <w:b w:val="false"/>
        </w:rPr>
        <w:t xml:space="preserve"> 15 St-</w:t>
      </w:r>
      <w:r w:rsidR="007A49A3">
        <w:rPr>
          <w:rFonts w:hAnsi="Times New Roman" w:ascii="Times New Roman"/>
          <w:b w:val="false"/>
        </w:rPr>
        <w:t>1591</w:t>
      </w:r>
      <w:r w:rsidR="00B8721D">
        <w:rPr>
          <w:rFonts w:hAnsi="Times New Roman" w:ascii="Times New Roman"/>
          <w:b w:val="false"/>
        </w:rPr>
        <w:t>/16-</w:t>
      </w:r>
      <w:r w:rsidR="00F474AC" w:rsidRPr="00F474AC">
        <w:rPr>
          <w:rFonts w:hAnsi="Times New Roman" w:ascii="Times New Roman"/>
          <w:b w:val="false"/>
        </w:rPr>
        <w:t>3</w:t>
      </w:r>
      <w:r w:rsidR="009706B3">
        <w:rPr>
          <w:rFonts w:hAnsi="Times New Roman" w:ascii="Times New Roman"/>
          <w:b w:val="false"/>
        </w:rPr>
        <w:t>8</w:t>
      </w:r>
    </w:p>
    <w:p w:rsidRDefault="009706B3" w:rsidP="001A2F93" w:rsidR="009706B3">
      <w:pPr>
        <w:jc w:val="center"/>
        <w:rPr>
          <w:rFonts w:hAnsi="Times New Roman" w:ascii="Times New Roman"/>
          <w:b w:val="false"/>
        </w:rPr>
      </w:pPr>
    </w:p>
    <w:p w:rsidRDefault="001A2F93" w:rsidP="001A2F9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126362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J E Š E N J E</w:t>
      </w:r>
    </w:p>
    <w:p w:rsidRDefault="00CB3C7B" w:rsidP="008E2F63" w:rsidR="00CB3C7B" w:rsidRPr="009E0806">
      <w:pPr>
        <w:jc w:val="center"/>
        <w:rPr>
          <w:rFonts w:hAnsi="Times New Roman" w:ascii="Times New Roman"/>
          <w:b w:val="false"/>
        </w:rPr>
      </w:pP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  <w:r w:rsidRPr="009E0806">
        <w:rPr>
          <w:rFonts w:hAnsi="Times New Roman" w:ascii="Times New Roman"/>
          <w:b w:val="false"/>
        </w:rPr>
        <w:tab/>
      </w:r>
      <w:r w:rsidR="007A49A3" w:rsidRPr="007A49A3">
        <w:rPr>
          <w:rFonts w:hAnsi="Times New Roman" w:ascii="Times New Roman"/>
          <w:b w:val="false"/>
        </w:rPr>
        <w:t>Trgovački sud u Rijeci, OIB 88785964957, po sucu pojedincu Danieli Korlević, u nastavku postupka radi naknadne diobe Stečajne mase iza dužnika STRATUS d.o.o. Crikvenica, Podšupera 55</w:t>
      </w:r>
      <w:r w:rsidR="009E0806" w:rsidRPr="00B8721D">
        <w:rPr>
          <w:rFonts w:hAnsi="Times New Roman" w:ascii="Times New Roman"/>
          <w:b w:val="false"/>
        </w:rPr>
        <w:t>,</w:t>
      </w:r>
      <w:r w:rsidR="009E0806" w:rsidRPr="009E0806">
        <w:rPr>
          <w:rFonts w:hAnsi="Times New Roman" w:ascii="Times New Roman"/>
          <w:b w:val="false"/>
        </w:rPr>
        <w:t xml:space="preserve"> dana </w:t>
      </w:r>
      <w:r w:rsidR="009706B3">
        <w:rPr>
          <w:rFonts w:hAnsi="Times New Roman" w:ascii="Times New Roman"/>
          <w:b w:val="false"/>
        </w:rPr>
        <w:t>26. rujna</w:t>
      </w:r>
      <w:r w:rsidR="009E0806" w:rsidRPr="009E0806">
        <w:rPr>
          <w:rFonts w:hAnsi="Times New Roman" w:ascii="Times New Roman"/>
          <w:b w:val="false"/>
        </w:rPr>
        <w:t xml:space="preserve"> 2018. </w:t>
      </w:r>
    </w:p>
    <w:p w:rsidRDefault="00543CE8" w:rsidP="008E2F63" w:rsidR="00543CE8">
      <w:pPr>
        <w:jc w:val="center"/>
        <w:rPr>
          <w:rFonts w:hAnsi="Times New Roman" w:ascii="Times New Roman"/>
          <w:b w:val="false"/>
        </w:rPr>
      </w:pPr>
    </w:p>
    <w:p w:rsidRDefault="00103044" w:rsidP="008E2F6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 xml:space="preserve">r i j e š i o </w:t>
      </w:r>
      <w:r w:rsidR="004A16D2" w:rsidRPr="00126362">
        <w:rPr>
          <w:rFonts w:hAnsi="Times New Roman" w:ascii="Times New Roman"/>
          <w:b w:val="false"/>
        </w:rPr>
        <w:t xml:space="preserve"> </w:t>
      </w:r>
      <w:r w:rsidRPr="00126362">
        <w:rPr>
          <w:rFonts w:hAnsi="Times New Roman" w:ascii="Times New Roman"/>
          <w:b w:val="false"/>
        </w:rPr>
        <w:t xml:space="preserve">  </w:t>
      </w:r>
      <w:r w:rsidR="008E2F63" w:rsidRPr="00126362">
        <w:rPr>
          <w:rFonts w:hAnsi="Times New Roman" w:ascii="Times New Roman"/>
          <w:b w:val="false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300B33">
      <w:pPr>
        <w:jc w:val="center"/>
        <w:rPr>
          <w:rFonts w:hAnsi="Times New Roman" w:ascii="Times New Roman"/>
          <w:bCs/>
        </w:rPr>
      </w:pPr>
      <w:r w:rsidRPr="00300B33">
        <w:rPr>
          <w:rFonts w:hAnsi="Times New Roman" w:ascii="Times New Roman"/>
          <w:bCs/>
        </w:rPr>
        <w:t>Skupština</w:t>
      </w:r>
      <w:r w:rsidR="008E2F63" w:rsidRPr="00300B33">
        <w:rPr>
          <w:rFonts w:hAnsi="Times New Roman" w:ascii="Times New Roman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7A49A3" w:rsidP="008E2F63" w:rsidR="005E05CE">
      <w:pPr>
        <w:jc w:val="both"/>
        <w:rPr>
          <w:rFonts w:hAnsi="Times New Roman" w:ascii="Times New Roman"/>
          <w:b w:val="false"/>
          <w:bCs/>
        </w:rPr>
      </w:pPr>
      <w:r w:rsidRPr="007A49A3">
        <w:rPr>
          <w:rFonts w:hAnsi="Times New Roman" w:ascii="Times New Roman"/>
          <w:b w:val="false"/>
        </w:rPr>
        <w:t>Stečajne mase iza dužnika STRATUS d.o.o. Crikvenica, Podšupera 55</w:t>
      </w:r>
      <w:r w:rsidR="002408DF">
        <w:rPr>
          <w:rFonts w:hAnsi="Times New Roman" w:ascii="Times New Roman"/>
        </w:rPr>
        <w:t xml:space="preserve">, </w:t>
      </w:r>
      <w:r w:rsidR="000B0D13" w:rsidRPr="001A2F93">
        <w:rPr>
          <w:rFonts w:hAnsi="Times New Roman" w:ascii="Times New Roman"/>
          <w:b w:val="false"/>
          <w:bCs/>
        </w:rPr>
        <w:t>za dan</w:t>
      </w:r>
    </w:p>
    <w:p w:rsidRDefault="009E0806" w:rsidP="008E2F63" w:rsidR="009E0806" w:rsidRPr="001A2F93">
      <w:pPr>
        <w:jc w:val="both"/>
        <w:rPr>
          <w:rFonts w:hAnsi="Times New Roman" w:ascii="Times New Roman"/>
          <w:b w:val="false"/>
          <w:bCs/>
        </w:rPr>
      </w:pPr>
    </w:p>
    <w:p w:rsidRDefault="009706B3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20. studenog</w:t>
      </w:r>
      <w:r w:rsidR="00CB3C7B">
        <w:rPr>
          <w:rFonts w:hAnsi="Times New Roman" w:ascii="Times New Roman"/>
          <w:bCs/>
        </w:rPr>
        <w:t xml:space="preserve"> 2018.</w:t>
      </w:r>
      <w:r w:rsidR="00D35C92" w:rsidRPr="001A2F93">
        <w:rPr>
          <w:rFonts w:hAnsi="Times New Roman" w:ascii="Times New Roman"/>
          <w:bCs/>
        </w:rPr>
        <w:t xml:space="preserve"> u </w:t>
      </w:r>
      <w:r>
        <w:rPr>
          <w:rFonts w:hAnsi="Times New Roman" w:ascii="Times New Roman"/>
          <w:bCs/>
        </w:rPr>
        <w:t>10</w:t>
      </w:r>
      <w:r w:rsidR="00D35C92" w:rsidRPr="001A2F93">
        <w:rPr>
          <w:rFonts w:hAnsi="Times New Roman" w:ascii="Times New Roman"/>
          <w:bCs/>
        </w:rPr>
        <w:t>:</w:t>
      </w:r>
      <w:r w:rsidR="00B30E6F" w:rsidRPr="001A2F93">
        <w:rPr>
          <w:rFonts w:hAnsi="Times New Roman" w:ascii="Times New Roman"/>
          <w:bCs/>
        </w:rPr>
        <w:t>00</w:t>
      </w:r>
      <w:r w:rsidR="000B0D13" w:rsidRPr="001A2F93">
        <w:rPr>
          <w:rFonts w:hAnsi="Times New Roman" w:ascii="Times New Roman"/>
          <w:bCs/>
        </w:rPr>
        <w:t xml:space="preserve"> sati</w:t>
      </w:r>
      <w:r w:rsidR="00AC24F6" w:rsidRPr="001A2F93">
        <w:rPr>
          <w:rFonts w:hAnsi="Times New Roman" w:ascii="Times New Roman"/>
          <w:bCs/>
        </w:rPr>
        <w:t xml:space="preserve"> </w:t>
      </w:r>
    </w:p>
    <w:p w:rsidRDefault="005E7A20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kod </w:t>
      </w:r>
      <w:r w:rsidR="00AC24F6" w:rsidRPr="001A2F93">
        <w:rPr>
          <w:rFonts w:hAnsi="Times New Roman" w:ascii="Times New Roman"/>
          <w:bCs/>
        </w:rPr>
        <w:t>Trgovačk</w:t>
      </w:r>
      <w:r>
        <w:rPr>
          <w:rFonts w:hAnsi="Times New Roman" w:ascii="Times New Roman"/>
          <w:bCs/>
        </w:rPr>
        <w:t>og</w:t>
      </w:r>
      <w:r w:rsidR="00AC24F6" w:rsidRPr="001A2F93">
        <w:rPr>
          <w:rFonts w:hAnsi="Times New Roman" w:ascii="Times New Roman"/>
          <w:bCs/>
        </w:rPr>
        <w:t xml:space="preserve"> sud</w:t>
      </w:r>
      <w:r>
        <w:rPr>
          <w:rFonts w:hAnsi="Times New Roman" w:ascii="Times New Roman"/>
          <w:bCs/>
        </w:rPr>
        <w:t>a</w:t>
      </w:r>
      <w:r w:rsidR="00AC24F6" w:rsidRPr="001A2F93">
        <w:rPr>
          <w:rFonts w:hAnsi="Times New Roman" w:ascii="Times New Roman"/>
          <w:bCs/>
        </w:rPr>
        <w:t xml:space="preserve"> u Rijeci</w:t>
      </w:r>
    </w:p>
    <w:p w:rsidRDefault="00AC24F6" w:rsidP="00AC24F6" w:rsidR="00907252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Zadarska 1-3 </w:t>
      </w:r>
    </w:p>
    <w:p w:rsidRDefault="00D35C92" w:rsidP="00AC24F6" w:rsidR="00AC24F6" w:rsidRPr="001A2F93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I. kat, </w:t>
      </w:r>
      <w:r w:rsidR="00AC24F6" w:rsidRPr="001A2F93">
        <w:rPr>
          <w:rFonts w:hAnsi="Times New Roman" w:ascii="Times New Roman"/>
          <w:bCs/>
        </w:rPr>
        <w:t>sudnica 2</w:t>
      </w:r>
      <w:r w:rsidR="000B0D13" w:rsidRPr="001A2F93">
        <w:rPr>
          <w:rFonts w:hAnsi="Times New Roman" w:ascii="Times New Roman"/>
          <w:bCs/>
        </w:rPr>
        <w:t>.</w:t>
      </w:r>
    </w:p>
    <w:p w:rsidRDefault="00CB3C7B" w:rsidP="008D4A73" w:rsidR="00CB3C7B">
      <w:pPr>
        <w:jc w:val="both"/>
        <w:rPr>
          <w:rFonts w:hAnsi="Times New Roman" w:ascii="Times New Roman"/>
          <w:b w:val="false"/>
        </w:rPr>
      </w:pPr>
    </w:p>
    <w:p w:rsidRDefault="000B0D13" w:rsidP="00543CE8" w:rsidR="005A6056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  <w:r w:rsidR="005A6056">
        <w:rPr>
          <w:rFonts w:hAnsi="Times New Roman" w:ascii="Times New Roman"/>
          <w:b w:val="false"/>
        </w:rPr>
        <w:t xml:space="preserve"> </w:t>
      </w:r>
    </w:p>
    <w:p w:rsidRDefault="00125E91" w:rsidP="00543CE8" w:rsidR="00125E91" w:rsidRPr="00CB3C7B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125E91">
        <w:rPr>
          <w:rFonts w:hAnsi="Times New Roman" w:ascii="Times New Roman"/>
          <w:b w:val="false"/>
        </w:rPr>
        <w:t xml:space="preserve">Donošenje odluke o </w:t>
      </w:r>
      <w:r w:rsidR="00543CE8">
        <w:rPr>
          <w:rFonts w:hAnsi="Times New Roman" w:ascii="Times New Roman"/>
          <w:b w:val="false"/>
        </w:rPr>
        <w:t>izmjeni odluke donesene na skupštini vjerovnika 11. srpnja 2018.</w:t>
      </w:r>
    </w:p>
    <w:p w:rsidRDefault="00125E91" w:rsidP="00125E91" w:rsidR="00125E91" w:rsidRPr="00125E91">
      <w:pPr>
        <w:pStyle w:val="Odlomakpopisa"/>
        <w:jc w:val="center"/>
        <w:rPr>
          <w:rFonts w:hAnsi="Times New Roman" w:ascii="Times New Roman"/>
        </w:rPr>
      </w:pPr>
    </w:p>
    <w:p w:rsidRDefault="00103044" w:rsidP="000B0D13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543CE8" w:rsidP="005A6056" w:rsidR="00543CE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Jedini stečajni vjerovnik Ante Mioč iz Šibenika, Obala palih omladinaca 4a podnio je 11. rujna 2018. prijedlog za sazivanje skupštine vjerovnika radi donošenja odluke o izmjeni odluke donesene na skupštini vjerovnika 11. srpnja 2018.</w:t>
      </w:r>
      <w:r w:rsidR="000B4312" w:rsidRPr="001A2F93">
        <w:rPr>
          <w:rFonts w:hAnsi="Times New Roman" w:ascii="Times New Roman"/>
          <w:b w:val="false"/>
        </w:rPr>
        <w:tab/>
      </w:r>
    </w:p>
    <w:p w:rsidRDefault="00AF7A81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03044" w:rsidRPr="001A2F93">
        <w:rPr>
          <w:rFonts w:hAnsi="Times New Roman" w:ascii="Times New Roman"/>
          <w:b w:val="false"/>
        </w:rPr>
        <w:t>Slijedom navedenog, a temeljem čl.</w:t>
      </w:r>
      <w:r w:rsidR="00543CE8">
        <w:rPr>
          <w:rFonts w:hAnsi="Times New Roman" w:ascii="Times New Roman"/>
          <w:b w:val="false"/>
        </w:rPr>
        <w:t>103</w:t>
      </w:r>
      <w:r w:rsidR="005E05CE">
        <w:rPr>
          <w:rFonts w:hAnsi="Times New Roman" w:ascii="Times New Roman"/>
          <w:b w:val="false"/>
        </w:rPr>
        <w:t>.</w:t>
      </w:r>
      <w:r w:rsidR="00A65D69">
        <w:rPr>
          <w:rFonts w:hAnsi="Times New Roman" w:ascii="Times New Roman"/>
          <w:b w:val="false"/>
        </w:rPr>
        <w:t xml:space="preserve"> </w:t>
      </w:r>
      <w:r w:rsidR="005B2B50" w:rsidRPr="005B2B50">
        <w:rPr>
          <w:rFonts w:hAnsi="Times New Roman" w:ascii="Times New Roman"/>
          <w:b w:val="false"/>
        </w:rPr>
        <w:t xml:space="preserve">Stečajnog zakona </w:t>
      </w:r>
      <w:r w:rsidR="005B2B50" w:rsidRPr="005B2B50">
        <w:rPr>
          <w:rFonts w:hAnsi="Times New Roman" w:ascii="Times New Roman"/>
          <w:b w:val="false"/>
          <w:bCs/>
        </w:rPr>
        <w:t>(</w:t>
      </w:r>
      <w:r>
        <w:rPr>
          <w:rFonts w:hAnsi="Times New Roman" w:ascii="Times New Roman"/>
          <w:b w:val="false"/>
          <w:bCs/>
        </w:rPr>
        <w:t>Narodne novine br.</w:t>
      </w:r>
      <w:r w:rsidR="00343C5E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>71/15</w:t>
      </w:r>
      <w:r w:rsidR="00543CE8">
        <w:rPr>
          <w:rFonts w:hAnsi="Times New Roman" w:ascii="Times New Roman"/>
          <w:b w:val="false"/>
          <w:bCs/>
        </w:rPr>
        <w:t xml:space="preserve"> i 104/17</w:t>
      </w:r>
      <w:r w:rsidR="005B2B50" w:rsidRPr="005B2B50">
        <w:rPr>
          <w:rFonts w:hAnsi="Times New Roman" w:ascii="Times New Roman"/>
          <w:b w:val="false"/>
          <w:bCs/>
        </w:rPr>
        <w:t>)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CB3C7B" w:rsidR="00CB3C7B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543CE8">
        <w:rPr>
          <w:rFonts w:hAnsi="Times New Roman" w:ascii="Times New Roman"/>
          <w:b w:val="false"/>
        </w:rPr>
        <w:t>26. rujna</w:t>
      </w:r>
      <w:r w:rsidR="00CB3C7B">
        <w:rPr>
          <w:rFonts w:hAnsi="Times New Roman" w:ascii="Times New Roman"/>
          <w:b w:val="false"/>
        </w:rPr>
        <w:t xml:space="preserve"> 2018.</w:t>
      </w:r>
    </w:p>
    <w:p w:rsidRDefault="00CB3C7B" w:rsidP="00CB3C7B" w:rsidR="008E2F63" w:rsidRPr="001A2F93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7A3D9F"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C742DD" w:rsidR="007A49A3">
      <w:pPr>
        <w:ind w:firstLine="708" w:left="1416"/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="001961D9" w:rsidRPr="0063334B">
        <w:rPr>
          <w:rFonts w:hAnsi="Times New Roman" w:ascii="Times New Roman"/>
          <w:b w:val="false"/>
        </w:rPr>
        <w:t>D</w:t>
      </w:r>
      <w:r w:rsidRPr="0063334B">
        <w:rPr>
          <w:rFonts w:hAnsi="Times New Roman" w:ascii="Times New Roman"/>
          <w:b w:val="false"/>
        </w:rPr>
        <w:t>aniela Korlević</w:t>
      </w:r>
      <w:r w:rsidR="005C5CD1" w:rsidRPr="0063334B">
        <w:rPr>
          <w:rFonts w:hAnsi="Times New Roman" w:ascii="Times New Roman"/>
          <w:b w:val="false"/>
        </w:rPr>
        <w:t xml:space="preserve"> </w:t>
      </w:r>
    </w:p>
    <w:p w:rsidRDefault="00C742DD" w:rsidP="00C742DD" w:rsidR="00C742DD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C742DD" w:rsidP="00C742DD" w:rsidR="00C742DD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43CE8" w:rsidP="005E05CE" w:rsidR="00543CE8">
      <w:pPr>
        <w:jc w:val="both"/>
        <w:rPr>
          <w:rFonts w:hAnsi="Times New Roman" w:ascii="Times New Roman"/>
          <w:b w:val="false"/>
        </w:rPr>
      </w:pPr>
    </w:p>
    <w:p w:rsidRDefault="004E5467" w:rsidP="005E05CE" w:rsidR="008E2F63" w:rsidRPr="00126362">
      <w:pPr>
        <w:jc w:val="both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lastRenderedPageBreak/>
        <w:t>U</w:t>
      </w:r>
      <w:r w:rsidR="008E2F63" w:rsidRPr="00126362">
        <w:rPr>
          <w:rFonts w:hAnsi="Times New Roman" w:ascii="Times New Roman"/>
          <w:b w:val="false"/>
        </w:rPr>
        <w:t>PUTA O PRAVNOM LIJEKU</w:t>
      </w:r>
      <w:r w:rsidR="00D35C92" w:rsidRPr="00126362">
        <w:rPr>
          <w:rFonts w:hAnsi="Times New Roman" w:ascii="Times New Roman"/>
          <w:b w:val="false"/>
        </w:rPr>
        <w:t>:</w:t>
      </w:r>
    </w:p>
    <w:p w:rsidRDefault="001961D9" w:rsidP="007A3D9F" w:rsidR="007A3D9F">
      <w:pPr>
        <w:jc w:val="both"/>
        <w:rPr>
          <w:rFonts w:hAnsi="Times New Roman" w:ascii="Times New Roman"/>
          <w:b w:val="false"/>
        </w:rPr>
      </w:pPr>
      <w:r w:rsidRPr="004E5467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</w:p>
    <w:sectPr w:rsidSect="00CB3C7B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 w:rsidRPr="00543CE8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43CE8">
      <w:rPr>
        <w:rStyle w:val="Brojstranice"/>
        <w:rFonts w:hAnsi="Times New Roman" w:ascii="Times New Roman"/>
        <w:b w:val="false"/>
      </w:rPr>
      <w:fldChar w:fldCharType="begin"/>
    </w:r>
    <w:r w:rsidRPr="00543CE8">
      <w:rPr>
        <w:rStyle w:val="Brojstranice"/>
        <w:rFonts w:hAnsi="Times New Roman" w:ascii="Times New Roman"/>
        <w:b w:val="false"/>
      </w:rPr>
      <w:instrText xml:space="preserve">PAGE  </w:instrText>
    </w:r>
    <w:r w:rsidRPr="00543CE8">
      <w:rPr>
        <w:rStyle w:val="Brojstranice"/>
        <w:rFonts w:hAnsi="Times New Roman" w:ascii="Times New Roman"/>
        <w:b w:val="false"/>
      </w:rPr>
      <w:fldChar w:fldCharType="separate"/>
    </w:r>
    <w:r w:rsidR="001E7A41">
      <w:rPr>
        <w:rStyle w:val="Brojstranice"/>
        <w:rFonts w:hAnsi="Times New Roman" w:ascii="Times New Roman"/>
        <w:b w:val="false"/>
        <w:noProof/>
      </w:rPr>
      <w:t>2</w:t>
    </w:r>
    <w:r w:rsidRPr="00543CE8">
      <w:rPr>
        <w:rStyle w:val="Brojstranice"/>
        <w:rFonts w:hAnsi="Times New Roman" w:ascii="Times New Roman"/>
        <w:b w:val="false"/>
      </w:rPr>
      <w:fldChar w:fldCharType="end"/>
    </w:r>
  </w:p>
  <w:p w:rsidRDefault="000B4312" w:rsidP="00543CE8" w:rsidR="000B4312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</w:t>
    </w:r>
    <w:r w:rsidR="00CB3C7B">
      <w:t xml:space="preserve">                               </w:t>
    </w:r>
    <w:r>
      <w:t xml:space="preserve">  </w:t>
    </w:r>
    <w:r w:rsidR="00CB3C7B">
      <w:rPr>
        <w:rFonts w:hAnsi="Times New Roman" w:ascii="Times New Roman"/>
        <w:b w:val="false"/>
      </w:rPr>
      <w:t>Poslovni broj</w:t>
    </w:r>
    <w:r w:rsidRPr="001A2F93">
      <w:rPr>
        <w:rFonts w:hAnsi="Times New Roman" w:ascii="Times New Roman"/>
        <w:b w:val="false"/>
      </w:rPr>
      <w:t xml:space="preserve"> 15 St-</w:t>
    </w:r>
    <w:r w:rsidR="007A49A3">
      <w:rPr>
        <w:rFonts w:hAnsi="Times New Roman" w:ascii="Times New Roman"/>
        <w:b w:val="false"/>
      </w:rPr>
      <w:t>1591</w:t>
    </w:r>
    <w:r w:rsidR="002F65B9">
      <w:rPr>
        <w:rFonts w:hAnsi="Times New Roman" w:ascii="Times New Roman"/>
        <w:b w:val="false"/>
      </w:rPr>
      <w:t>/16-</w:t>
    </w:r>
    <w:r w:rsidR="00543CE8">
      <w:rPr>
        <w:rFonts w:hAnsi="Times New Roman" w:ascii="Times New Roman"/>
        <w:b w:val="false"/>
      </w:rPr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69519B"/>
    <w:multiLevelType w:val="hybridMultilevel"/>
    <w:tmpl w:val="56C09912"/>
    <w:lvl w:tplc="B122F11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64FE2"/>
    <w:rsid w:val="000B0D13"/>
    <w:rsid w:val="000B4312"/>
    <w:rsid w:val="0010047B"/>
    <w:rsid w:val="00103044"/>
    <w:rsid w:val="00125E91"/>
    <w:rsid w:val="00126362"/>
    <w:rsid w:val="00137B57"/>
    <w:rsid w:val="001961D9"/>
    <w:rsid w:val="001A2F93"/>
    <w:rsid w:val="001E7A41"/>
    <w:rsid w:val="001F248B"/>
    <w:rsid w:val="001F52C4"/>
    <w:rsid w:val="00227D25"/>
    <w:rsid w:val="002408DF"/>
    <w:rsid w:val="002556E4"/>
    <w:rsid w:val="002F2908"/>
    <w:rsid w:val="002F65B9"/>
    <w:rsid w:val="00300B33"/>
    <w:rsid w:val="00337885"/>
    <w:rsid w:val="00343C5E"/>
    <w:rsid w:val="0036669B"/>
    <w:rsid w:val="003863D8"/>
    <w:rsid w:val="00431FB0"/>
    <w:rsid w:val="00471D95"/>
    <w:rsid w:val="00477F9C"/>
    <w:rsid w:val="00485073"/>
    <w:rsid w:val="004A16D2"/>
    <w:rsid w:val="004E5467"/>
    <w:rsid w:val="00543CE8"/>
    <w:rsid w:val="00561091"/>
    <w:rsid w:val="005A6056"/>
    <w:rsid w:val="005B2B50"/>
    <w:rsid w:val="005C5CD1"/>
    <w:rsid w:val="005E05CE"/>
    <w:rsid w:val="005E7A20"/>
    <w:rsid w:val="005F3AC2"/>
    <w:rsid w:val="0063334B"/>
    <w:rsid w:val="006B1B2A"/>
    <w:rsid w:val="006D1BF7"/>
    <w:rsid w:val="007462DF"/>
    <w:rsid w:val="007A3D9F"/>
    <w:rsid w:val="007A49A3"/>
    <w:rsid w:val="007A5CF5"/>
    <w:rsid w:val="008360B6"/>
    <w:rsid w:val="008D4A73"/>
    <w:rsid w:val="008D56E4"/>
    <w:rsid w:val="008E2F63"/>
    <w:rsid w:val="008F6D5F"/>
    <w:rsid w:val="00907252"/>
    <w:rsid w:val="0091741C"/>
    <w:rsid w:val="009706B3"/>
    <w:rsid w:val="009E0806"/>
    <w:rsid w:val="009E1AA3"/>
    <w:rsid w:val="009E396F"/>
    <w:rsid w:val="009F569C"/>
    <w:rsid w:val="00A00931"/>
    <w:rsid w:val="00A3432D"/>
    <w:rsid w:val="00A50178"/>
    <w:rsid w:val="00A5694E"/>
    <w:rsid w:val="00A65D69"/>
    <w:rsid w:val="00AA4138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8721D"/>
    <w:rsid w:val="00BB3045"/>
    <w:rsid w:val="00BC2B2D"/>
    <w:rsid w:val="00BD10EB"/>
    <w:rsid w:val="00BF2850"/>
    <w:rsid w:val="00C019E7"/>
    <w:rsid w:val="00C0446E"/>
    <w:rsid w:val="00C31037"/>
    <w:rsid w:val="00C43C6D"/>
    <w:rsid w:val="00C522BA"/>
    <w:rsid w:val="00C54D82"/>
    <w:rsid w:val="00C742DD"/>
    <w:rsid w:val="00CB3B39"/>
    <w:rsid w:val="00CB3C7B"/>
    <w:rsid w:val="00D02127"/>
    <w:rsid w:val="00D35C92"/>
    <w:rsid w:val="00D42868"/>
    <w:rsid w:val="00DA363B"/>
    <w:rsid w:val="00DA5DE4"/>
    <w:rsid w:val="00E02BCD"/>
    <w:rsid w:val="00E90764"/>
    <w:rsid w:val="00EA30E7"/>
    <w:rsid w:val="00EE18D9"/>
    <w:rsid w:val="00F05A46"/>
    <w:rsid w:val="00F474AC"/>
    <w:rsid w:val="00F71260"/>
    <w:rsid w:val="00F7171E"/>
    <w:rsid w:val="00F731C0"/>
    <w:rsid w:val="00FF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A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A4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A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A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E7A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7A41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A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A4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A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A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E7A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7A41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St-1591/2016</izvorni_sadrzaj>
    <derivirana_varijabla naziv="DomainObject.Predmet.OznakaBroj_1">St-1591/2016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6/1 St-1059/16</izvorni_sadrzaj>
    <derivirana_varijabla naziv="DomainObject.Predmet.PrimjedbaSuca_1">Nastavak postupka radi naknadne diobe,
veza 6/1 St-1059/16</derivirana_varijabla>
  </DomainObject.Predmet.PrimjedbaSuca>
  <DomainObject.Predmet.ProtustrankaFormated>
    <izvorni_sadrzaj>  Stečajna masa STRATUS d.o.o.</izvorni_sadrzaj>
    <derivirana_varijabla naziv="DomainObject.Predmet.ProtustrankaFormated_1">  Stečajna masa STRATUS d.o.o.</derivirana_varijabla>
  </DomainObject.Predmet.ProtustrankaFormated>
  <DomainObject.Predmet.ProtustrankaFormatedOIB>
    <izvorni_sadrzaj>  Stečajna masa STRATUS d.o.o., OIB 13294356839</izvorni_sadrzaj>
    <derivirana_varijabla naziv="DomainObject.Predmet.ProtustrankaFormatedOIB_1">  Stečajna masa STRATUS d.o.o., OIB 13294356839</derivirana_varijabla>
  </DomainObject.Predmet.ProtustrankaFormatedOIB>
  <DomainObject.Predmet.ProtustrankaFormatedWithAdress>
    <izvorni_sadrzaj> Stečajna masa STRATUS d.o.o., Korzo 4, 51000 Rijeka</izvorni_sadrzaj>
    <derivirana_varijabla naziv="DomainObject.Predmet.ProtustrankaFormatedWithAdress_1"> Stečajna masa STRATUS d.o.o., Korzo 4, 51000 Rijeka</derivirana_varijabla>
  </DomainObject.Predmet.ProtustrankaFormatedWithAdress>
  <DomainObject.Predmet.ProtustrankaFormatedWithAdressOIB>
    <izvorni_sadrzaj> Stečajna masa STRATUS d.o.o., OIB 13294356839, Korzo 4, 51000 Rijeka</izvorni_sadrzaj>
    <derivirana_varijabla naziv="DomainObject.Predmet.ProtustrankaFormatedWithAdressOIB_1"> Stečajna masa STRATUS d.o.o., OIB 13294356839, Korzo 4, 51000 Rijeka</derivirana_varijabla>
  </DomainObject.Predmet.ProtustrankaFormatedWithAdressOIB>
  <DomainObject.Predmet.ProtustrankaWithAdress>
    <izvorni_sadrzaj>Stečajna masa STRATUS d.o.o. Korzo 4, 51000 Rijeka</izvorni_sadrzaj>
    <derivirana_varijabla naziv="DomainObject.Predmet.ProtustrankaWithAdress_1">Stečajna masa STRATUS d.o.o. Korzo 4, 51000 Rijeka</derivirana_varijabla>
  </DomainObject.Predmet.ProtustrankaWithAdress>
  <DomainObject.Predmet.ProtustrankaWithAdressOIB>
    <izvorni_sadrzaj>Stečajna masa STRATUS d.o.o., OIB 13294356839, Korzo 4, 51000 Rijeka</izvorni_sadrzaj>
    <derivirana_varijabla naziv="DomainObject.Predmet.ProtustrankaWithAdressOIB_1">Stečajna masa STRATUS d.o.o., OIB 13294356839, Korzo 4, 51000 Rijeka</derivirana_varijabla>
  </DomainObject.Predmet.ProtustrankaWithAdressOIB>
  <DomainObject.Predmet.ProtustrankaNazivFormated>
    <izvorni_sadrzaj>Stečajna masa STRATUS d.o.o.</izvorni_sadrzaj>
    <derivirana_varijabla naziv="DomainObject.Predmet.ProtustrankaNazivFormated_1">Stečajna masa STRATUS d.o.o.</derivirana_varijabla>
  </DomainObject.Predmet.ProtustrankaNazivFormated>
  <DomainObject.Predmet.ProtustrankaNazivFormatedOIB>
    <izvorni_sadrzaj>Stečajna masa STRATUS d.o.o., OIB 13294356839</izvorni_sadrzaj>
    <derivirana_varijabla naziv="DomainObject.Predmet.ProtustrankaNazivFormatedOIB_1">Stečajna masa STRATUS d.o.o., OIB 13294356839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STRATUS d.o.o.</item>
    </izvorni_sadrzaj>
    <derivirana_varijabla naziv="DomainObject.Predmet.ProtuStrankaListFormated_1">
      <item>Stečajna masa STRATUS d.o.o.</item>
    </derivirana_varijabla>
  </DomainObject.Predmet.ProtuStrankaListFormated>
  <DomainObject.Predmet.ProtuStrankaListFormatedOIB>
    <izvorni_sadrzaj>
      <item>Stečajna masa STRATUS d.o.o., OIB 13294356839</item>
    </izvorni_sadrzaj>
    <derivirana_varijabla naziv="DomainObject.Predmet.ProtuStrankaListFormatedOIB_1">
      <item>Stečajna masa STRATUS d.o.o., OIB 13294356839</item>
    </derivirana_varijabla>
  </DomainObject.Predmet.ProtuStrankaListFormatedOIB>
  <DomainObject.Predmet.ProtuStrankaListFormatedWithAdress>
    <izvorni_sadrzaj>
      <item>Stečajna masa STRATUS d.o.o., Korzo 4, 51000 Rijeka</item>
    </izvorni_sadrzaj>
    <derivirana_varijabla naziv="DomainObject.Predmet.ProtuStrankaListFormatedWithAdress_1">
      <item>Stečajna masa STRATUS d.o.o., Korzo 4, 51000 Rijeka</item>
    </derivirana_varijabla>
  </DomainObject.Predmet.ProtuStrankaListFormatedWithAdress>
  <DomainObject.Predmet.ProtuStrankaListFormatedWithAdressOIB>
    <izvorni_sadrzaj>
      <item>Stečajna masa STRATUS d.o.o., OIB 13294356839, Korzo 4, 51000 Rijeka</item>
    </izvorni_sadrzaj>
    <derivirana_varijabla naziv="DomainObject.Predmet.ProtuStrankaListFormatedWithAdressOIB_1">
      <item>Stečajna masa STRATUS d.o.o., OIB 13294356839, Korzo 4, 51000 Rijeka</item>
    </derivirana_varijabla>
  </DomainObject.Predmet.ProtuStrankaListFormatedWithAdressOIB>
  <DomainObject.Predmet.ProtuStrankaListNazivFormated>
    <izvorni_sadrzaj>
      <item>Stečajna masa STRATUS d.o.o.</item>
    </izvorni_sadrzaj>
    <derivirana_varijabla naziv="DomainObject.Predmet.ProtuStrankaListNazivFormated_1">
      <item>Stečajna masa STRATUS d.o.o.</item>
    </derivirana_varijabla>
  </DomainObject.Predmet.ProtuStrankaListNazivFormated>
  <DomainObject.Predmet.ProtuStrankaListNazivFormatedOIB>
    <izvorni_sadrzaj>
      <item>Stečajna masa STRATUS d.o.o., OIB 13294356839</item>
    </izvorni_sadrzaj>
    <derivirana_varijabla naziv="DomainObject.Predmet.ProtuStrankaListNazivFormatedOIB_1">
      <item>Stečajna masa STRATUS d.o.o., OIB 13294356839</item>
    </derivirana_varijabla>
  </DomainObject.Predmet.ProtuStrankaListNazivFormatedOIB>
  <DomainObject.Predmet.OstaliListFormated>
    <izvorni_sadrzaj>
      <item>ANTE MIOČ</item>
      <item>ANA HOLJAR</item>
      <item>DRAGAN BACANOVIĆ</item>
      <item>ANTONELA SESAR</item>
      <item>Andrea Kunac</item>
      <item>Antonela Sesar</item>
    </izvorni_sadrzaj>
    <derivirana_varijabla naziv="DomainObject.Predmet.OstaliListFormated_1">
      <item>ANTE MIOČ</item>
      <item>ANA HOLJAR</item>
      <item>DRAGAN BACANOVIĆ</item>
      <item>ANTONELA SESAR</item>
      <item>Andrea Kunac</item>
      <item>Antonela Sesar</item>
    </derivirana_varijabla>
  </DomainObject.Predmet.OstaliListFormated>
  <DomainObject.Predmet.OstaliListFormatedOIB>
    <izvorni_sadrzaj>
      <item>ANTE MIOČ</item>
      <item>ANA HOLJAR</item>
      <item>DRAGAN BACANOVIĆ</item>
      <item>ANTONELA SESAR</item>
      <item>Andrea Kunac, OIB 26267743583</item>
      <item>Antonela Sesar, OIB 53949097497</item>
    </izvorni_sadrzaj>
    <derivirana_varijabla naziv="DomainObject.Predmet.OstaliListFormatedOIB_1">
      <item>ANTE MIOČ</item>
      <item>ANA HOLJAR</item>
      <item>DRAGAN BACANOVIĆ</item>
      <item>ANTONELA SESAR</item>
      <item>Andrea Kunac, OIB 26267743583</item>
      <item>Antonela Sesar, OIB 53949097497</item>
    </derivirana_varijabla>
  </DomainObject.Predmet.OstaliListFormatedOIB>
  <DomainObject.Predmet.OstaliListFormatedWithAdress>
    <izvorni_sadrzaj>
      <item>ANTE MIOČ</item>
      <item>ANA HOLJAR</item>
      <item>DRAGAN BACANOVIĆ</item>
      <item>ANTONELA SESAR</item>
      <item>Andrea Kunac, Frana Kresnika 25, 51000 Rijeka</item>
      <item>Antonela Sesar, Pilepčić 23, 51215 Kastav</item>
    </izvorni_sadrzaj>
    <derivirana_varijabla naziv="DomainObject.Predmet.OstaliListFormatedWithAdress_1">
      <item>ANTE MIOČ</item>
      <item>ANA HOLJAR</item>
      <item>DRAGAN BACANOVIĆ</item>
      <item>ANTONELA SESAR</item>
      <item>Andrea Kunac, Frana Kresnika 25, 51000 Rijeka</item>
      <item>Antonela Sesar, Pilepčić 23, 51215 Kastav</item>
    </derivirana_varijabla>
  </DomainObject.Predmet.OstaliListFormatedWithAdress>
  <DomainObject.Predmet.OstaliListFormatedWithAdressOIB>
    <izvorni_sadrzaj>
      <item>ANTE MIOČ</item>
      <item>ANA HOLJAR</item>
      <item>DRAGAN BACANOVIĆ</item>
      <item>ANTONELA SESAR</item>
      <item>Andrea Kunac, OIB 26267743583, Frana Kresnika 25, 51000 Rijeka</item>
      <item>Antonela Sesar, OIB 53949097497, Pilepčić 23, 51215 Kastav</item>
    </izvorni_sadrzaj>
    <derivirana_varijabla naziv="DomainObject.Predmet.OstaliListFormatedWithAdressOIB_1">
      <item>ANTE MIOČ</item>
      <item>ANA HOLJAR</item>
      <item>DRAGAN BACANOVIĆ</item>
      <item>ANTONELA SESAR</item>
      <item>Andrea Kunac, OIB 26267743583, Frana Kresnika 25, 51000 Rijeka</item>
      <item>Antonela Sesar, OIB 53949097497, Pilepčić 23, 51215 Kastav</item>
    </derivirana_varijabla>
  </DomainObject.Predmet.OstaliListFormatedWithAdressOIB>
  <DomainObject.Predmet.OstaliListNazivFormated>
    <izvorni_sadrzaj>
      <item>ANTE MIOČ</item>
      <item>ANA HOLJAR</item>
      <item>DRAGAN BACANOVIĆ</item>
      <item>ANTONELA SESAR</item>
      <item>Andrea Kunac</item>
      <item>Antonela Sesar</item>
    </izvorni_sadrzaj>
    <derivirana_varijabla naziv="DomainObject.Predmet.OstaliListNazivFormated_1">
      <item>ANTE MIOČ</item>
      <item>ANA HOLJAR</item>
      <item>DRAGAN BACANOVIĆ</item>
      <item>ANTONELA SESAR</item>
      <item>Andrea Kunac</item>
      <item>Antonela Sesar</item>
    </derivirana_varijabla>
  </DomainObject.Predmet.OstaliListNazivFormated>
  <DomainObject.Predmet.OstaliListNazivFormatedOIB>
    <izvorni_sadrzaj>
      <item>ANTE MIOČ</item>
      <item>ANA HOLJAR</item>
      <item>DRAGAN BACANOVIĆ</item>
      <item>ANTONELA SESAR</item>
      <item>Andrea Kunac, OIB 26267743583</item>
      <item>Antonela Sesar, OIB 53949097497</item>
    </izvorni_sadrzaj>
    <derivirana_varijabla naziv="DomainObject.Predmet.OstaliListNazivFormatedOIB_1">
      <item>ANTE MIOČ</item>
      <item>ANA HOLJAR</item>
      <item>DRAGAN BACANOVIĆ</item>
      <item>ANTONELA SESAR</item>
      <item>Andrea Kunac, OIB 26267743583</item>
      <item>Antonela Sesar, OIB 53949097497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STRATUS d.o.o.</izvorni_sadrzaj>
    <derivirana_varijabla naziv="DomainObject.Predmet.ProtustrankaIDrugi_1">Stečajna masa STRATUS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STRATUS d.o.o., OIB 13294356839, Korzo 4, 51000 Rijeka</izvorni_sadrzaj>
    <derivirana_varijabla naziv="DomainObject.Predmet.ProtustrankaIDrugiAdressOIB_1">Stečajna masa STRATUS d.o.o., OIB 13294356839, Korzo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STRATUS d.o.o.</item>
      <item>ANTE MIOČ</item>
      <item>ANA HOLJAR</item>
      <item>DRAGAN BACANOVIĆ</item>
      <item>ANTONELA SESAR</item>
      <item>Andrea Kunac</item>
      <item>Antonela Sesar</item>
    </izvorni_sadrzaj>
    <derivirana_varijabla naziv="DomainObject.Predmet.SudioniciListNaziv_1">
      <item>MIRJANA GAŠPAROVIĆ stečajni upravitelj</item>
      <item>Stečajna masa STRATUS d.o.o.</item>
      <item>ANTE MIOČ</item>
      <item>ANA HOLJAR</item>
      <item>DRAGAN BACANOVIĆ</item>
      <item>ANTONELA SESAR</item>
      <item>Andrea Kunac</item>
      <item>Antonela Sesar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STRATUS d.o.o., OIB 13294356839, Korzo 4,51000 Rijeka</item>
      <item>ANTE MIOČ</item>
      <item>ANA HOLJAR</item>
      <item>DRAGAN BACANOVIĆ</item>
      <item>ANTONELA SESAR</item>
      <item>Andrea Kunac, OIB 26267743583, Frana Kresnika 25,51000 Rijeka</item>
      <item>Antonela Sesar, OIB 53949097497, Pilepčić 23,51215 Kastav</item>
    </izvorni_sadrzaj>
    <derivirana_varijabla naziv="DomainObject.Predmet.SudioniciListAdressOIB_1">
      <item>MIRJANA GAŠPAROVIĆ stečajni upravitelj, OIB 36691101554, Podšupera 55,51260 Crikvenica</item>
      <item>Stečajna masa STRATUS d.o.o., OIB 13294356839, Korzo 4,51000 Rijeka</item>
      <item>ANTE MIOČ</item>
      <item>ANA HOLJAR</item>
      <item>DRAGAN BACANOVIĆ</item>
      <item>ANTONELA SESAR</item>
      <item>Andrea Kunac, OIB 26267743583, Frana Kresnika 25,51000 Rijeka</item>
      <item>Antonela Sesar, OIB 53949097497, Pilepčić 23,51215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13294356839</item>
      <item>, OIB null</item>
      <item>, OIB null</item>
      <item>, OIB null</item>
      <item>, OIB null</item>
      <item>, OIB 26267743583</item>
      <item>, OIB 53949097497</item>
    </izvorni_sadrzaj>
    <derivirana_varijabla naziv="DomainObject.Predmet.SudioniciListNazivOIB_1">
      <item>, OIB 36691101554</item>
      <item>, OIB 13294356839</item>
      <item>, OIB null</item>
      <item>, OIB null</item>
      <item>, OIB null</item>
      <item>, OIB null</item>
      <item>, OIB 26267743583</item>
      <item>, OIB 53949097497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8A59A2-B69D-4E3C-9675-68294E8B32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243</properties:Words>
  <properties:Characters>1216</properties:Characters>
  <properties:Lines>50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2018-09-26T12:17:00Z</dcterms:created>
  <dc:creator>dcmelik</dc:creator>
  <cp:lastModifiedBy>Jasna Radulović</cp:lastModifiedBy>
  <cp:lastPrinted>2018-09-26T12:24:00Z</cp:lastPrinted>
  <dcterms:modified xmlns:xsi="http://www.w3.org/2001/XMLSchema-instance" xsi:type="dcterms:W3CDTF">2018-09-26T12:26:00Z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(1591-16 poziv - rješenje skupština 26.9..docx)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