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ec65" w14:paraId="0b1ec65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D16631">
        <w:rPr>
          <w:rFonts w:hAnsi="Times New Roman" w:ascii="Times New Roman"/>
          <w:b/>
          <w:sz w:val="24"/>
          <w:szCs w:val="24"/>
          <w:lang w:val="pl-PL"/>
        </w:rPr>
        <w:t>72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.</w:t>
      </w:r>
      <w:r w:rsidR="003F58B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64AAF">
        <w:rPr>
          <w:rFonts w:hAnsi="Times New Roman" w:ascii="Times New Roman"/>
          <w:b/>
          <w:sz w:val="24"/>
          <w:szCs w:val="24"/>
          <w:lang w:val="pl-PL"/>
        </w:rPr>
        <w:t>St-</w:t>
      </w:r>
      <w:r w:rsidR="00D16631">
        <w:rPr>
          <w:rFonts w:hAnsi="Times New Roman" w:ascii="Times New Roman"/>
          <w:b/>
          <w:sz w:val="24"/>
          <w:szCs w:val="24"/>
          <w:lang w:val="pl-PL"/>
        </w:rPr>
        <w:t>2549</w:t>
      </w:r>
      <w:r w:rsidR="00C201A0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702487" w:rsidP="00FF1CCD" w:rsidR="0058541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D16631">
        <w:rPr>
          <w:rFonts w:hAnsi="Times New Roman" w:ascii="Times New Roman"/>
          <w:b/>
          <w:sz w:val="24"/>
          <w:szCs w:val="24"/>
          <w:lang w:val="pl-PL"/>
        </w:rPr>
        <w:t>EUROPLAST</w:t>
      </w:r>
      <w:r w:rsidR="00965663" w:rsidRPr="00490858">
        <w:rPr>
          <w:rFonts w:hAnsi="Times New Roman" w:ascii="Times New Roman"/>
          <w:b/>
          <w:sz w:val="24"/>
          <w:szCs w:val="24"/>
          <w:lang w:val="pl-PL"/>
        </w:rPr>
        <w:t xml:space="preserve"> d.o.o.,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E2F3F" w:rsidRPr="006E2F3F">
        <w:rPr>
          <w:rFonts w:hAnsi="Times New Roman" w:ascii="Times New Roman"/>
          <w:b/>
          <w:sz w:val="24"/>
          <w:szCs w:val="24"/>
          <w:lang w:val="pl-PL"/>
        </w:rPr>
        <w:t>OIB:35153493195</w:t>
      </w:r>
    </w:p>
    <w:p w:rsidRDefault="00D16631" w:rsidP="00FF1CCD" w:rsidR="00FF1CCD" w:rsidRPr="00FF1CC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Petrinja</w:t>
      </w:r>
      <w:r w:rsidR="006E2F3F">
        <w:rPr>
          <w:rFonts w:hAnsi="Times New Roman" w:ascii="Times New Roman"/>
          <w:b/>
          <w:sz w:val="24"/>
          <w:szCs w:val="24"/>
          <w:lang w:val="pl-PL"/>
        </w:rPr>
        <w:t xml:space="preserve"> (Grad Petrinja)</w:t>
      </w:r>
      <w:r>
        <w:rPr>
          <w:rFonts w:hAnsi="Times New Roman" w:ascii="Times New Roman"/>
          <w:b/>
          <w:sz w:val="24"/>
          <w:szCs w:val="24"/>
          <w:lang w:val="pl-PL"/>
        </w:rPr>
        <w:t>, Stjepana Radića bb</w:t>
      </w:r>
    </w:p>
    <w:p w:rsidRDefault="00AA0F69" w:rsidP="00FF1CCD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AA0F69" w:rsidR="00AA0F69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85411" w:rsidP="00AA0F69" w:rsidR="00585411" w:rsidRPr="00AA0F6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A0F69" w:rsidP="00585411" w:rsidR="00585411" w:rsidRPr="0058541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9"/>
        <w:gridCol w:w="2532"/>
        <w:gridCol w:w="1405"/>
        <w:gridCol w:w="1796"/>
        <w:gridCol w:w="1968"/>
        <w:gridCol w:w="1948"/>
        <w:gridCol w:w="1402"/>
        <w:gridCol w:w="1500"/>
      </w:tblGrid>
      <w:tr w:rsidTr="0030401C" w:rsidR="006D3170" w:rsidRPr="00B40BEB">
        <w:trPr>
          <w:trHeight w:val="1620"/>
        </w:trPr>
        <w:tc>
          <w:tcPr>
            <w:tcW w:type="auto" w:w="0"/>
            <w:vAlign w:val="center"/>
          </w:tcPr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AA0F69" w:rsidP="0030401C" w:rsidR="00AA0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AA0F69" w:rsidP="0030401C" w:rsidR="00AA0F6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401C" w:rsidR="006D3170" w:rsidRPr="00B40BEB">
        <w:trPr>
          <w:trHeight w:val="1320"/>
        </w:trPr>
        <w:tc>
          <w:tcPr>
            <w:tcW w:type="auto" w:w="0"/>
          </w:tcPr>
          <w:p w:rsidRDefault="00E7218E" w:rsidP="0030401C" w:rsidR="00AA0F69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0/1</w:t>
            </w:r>
          </w:p>
        </w:tc>
        <w:tc>
          <w:tcPr>
            <w:tcW w:type="auto" w:w="0"/>
          </w:tcPr>
          <w:p w:rsidRDefault="00D16631" w:rsidP="003040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Đurđica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Čičić</w:t>
            </w:r>
            <w:proofErr w:type="spellEnd"/>
          </w:p>
        </w:tc>
        <w:tc>
          <w:tcPr>
            <w:tcW w:type="auto" w:w="0"/>
          </w:tcPr>
          <w:p w:rsidRDefault="00D16631" w:rsidP="003040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85566337472</w:t>
            </w:r>
          </w:p>
        </w:tc>
        <w:tc>
          <w:tcPr>
            <w:tcW w:type="auto" w:w="0"/>
          </w:tcPr>
          <w:p w:rsidRDefault="00D16631" w:rsidP="003040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Petrinja, Milana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Nemčića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2.desni odvojak 1</w:t>
            </w:r>
          </w:p>
        </w:tc>
        <w:tc>
          <w:tcPr>
            <w:tcW w:type="auto" w:w="0"/>
          </w:tcPr>
          <w:p w:rsidRDefault="00E7218E" w:rsidP="0030401C" w:rsidR="00AA0F69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– 148.213,70</w:t>
            </w:r>
          </w:p>
          <w:p w:rsidRDefault="00E7218E" w:rsidP="0030401C" w:rsidR="00E7218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plaće- 68.919,47</w:t>
            </w:r>
          </w:p>
          <w:p w:rsidRDefault="00E7218E" w:rsidP="0030401C" w:rsidR="007D537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 – 217.133,17</w:t>
            </w:r>
          </w:p>
        </w:tc>
        <w:tc>
          <w:tcPr>
            <w:tcW w:type="auto" w:w="0"/>
          </w:tcPr>
          <w:p w:rsidRDefault="00E7218E" w:rsidP="003040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E7218E" w:rsidP="0030401C" w:rsidR="00AA0F69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217.133,17</w:t>
            </w:r>
          </w:p>
        </w:tc>
        <w:tc>
          <w:tcPr>
            <w:tcW w:type="auto" w:w="0"/>
          </w:tcPr>
          <w:p w:rsidRDefault="00E7218E" w:rsidP="0030401C" w:rsidR="00AA0F69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</w:tr>
      <w:tr w:rsidTr="0030401C" w:rsidR="006D3170" w:rsidRPr="00B40BEB">
        <w:trPr>
          <w:trHeight w:val="750"/>
        </w:trPr>
        <w:tc>
          <w:tcPr>
            <w:tcW w:type="auto" w:w="0"/>
          </w:tcPr>
          <w:p w:rsidRDefault="0030401C" w:rsidP="0030401C" w:rsidR="007D537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auto" w:w="0"/>
          </w:tcPr>
          <w:p w:rsidRDefault="007D5370" w:rsidP="0030401C" w:rsidR="007D537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</w:t>
            </w:r>
            <w:r w:rsidR="006D3170">
              <w:rPr>
                <w:rFonts w:hAnsi="Times New Roman" w:ascii="Times New Roman"/>
                <w:sz w:val="20"/>
                <w:szCs w:val="20"/>
              </w:rPr>
              <w:t xml:space="preserve">Porezna uprava </w:t>
            </w:r>
            <w:r>
              <w:rPr>
                <w:rFonts w:hAnsi="Times New Roman" w:ascii="Times New Roman"/>
                <w:sz w:val="20"/>
                <w:szCs w:val="20"/>
              </w:rPr>
              <w:t>zastupana po ŽDO Sisak</w:t>
            </w:r>
          </w:p>
        </w:tc>
        <w:tc>
          <w:tcPr>
            <w:tcW w:type="auto" w:w="0"/>
          </w:tcPr>
          <w:p w:rsidRDefault="007D5370" w:rsidP="0030401C" w:rsidR="007D537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7D5370" w:rsidP="0030401C" w:rsidR="007D537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S i A. Radića 30</w:t>
            </w:r>
          </w:p>
        </w:tc>
        <w:tc>
          <w:tcPr>
            <w:tcW w:type="auto" w:w="0"/>
          </w:tcPr>
          <w:p w:rsidRDefault="007D5370" w:rsidP="0030401C" w:rsidR="0030401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75.031,59 kn (glavnica 60.283,42, kamate 14.748,17)</w:t>
            </w:r>
          </w:p>
        </w:tc>
        <w:tc>
          <w:tcPr>
            <w:tcW w:type="auto" w:w="0"/>
          </w:tcPr>
          <w:p w:rsidRDefault="007D5370" w:rsidP="0030401C" w:rsidR="007D537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</w:t>
            </w:r>
          </w:p>
        </w:tc>
        <w:tc>
          <w:tcPr>
            <w:tcW w:type="auto" w:w="0"/>
          </w:tcPr>
          <w:p w:rsidRDefault="007D5370" w:rsidP="0030401C" w:rsidR="007D5370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14.748,17</w:t>
            </w:r>
          </w:p>
        </w:tc>
        <w:tc>
          <w:tcPr>
            <w:tcW w:type="auto" w:w="0"/>
          </w:tcPr>
          <w:p w:rsidRDefault="007D5370" w:rsidP="0030401C" w:rsidR="007D537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30401C" w:rsidR="006D3170" w:rsidRPr="00B40BEB">
        <w:trPr>
          <w:trHeight w:val="275"/>
        </w:trPr>
        <w:tc>
          <w:tcPr>
            <w:tcW w:type="auto" w:w="0"/>
          </w:tcPr>
          <w:p w:rsidRDefault="0030401C" w:rsidP="0030401C" w:rsidR="003040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0401C" w:rsidP="0030401C" w:rsidR="0030401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30401C" w:rsidP="0030401C" w:rsidR="0030401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0401C" w:rsidP="0030401C" w:rsidR="0030401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0401C" w:rsidP="0030401C" w:rsidR="0030401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292.164,76</w:t>
            </w:r>
          </w:p>
        </w:tc>
        <w:tc>
          <w:tcPr>
            <w:tcW w:type="auto" w:w="0"/>
          </w:tcPr>
          <w:p w:rsidRDefault="0030401C" w:rsidP="0030401C" w:rsidR="0030401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0401C" w:rsidP="0030401C" w:rsidR="0030401C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231.881,34</w:t>
            </w:r>
          </w:p>
        </w:tc>
        <w:tc>
          <w:tcPr>
            <w:tcW w:type="auto" w:w="0"/>
          </w:tcPr>
          <w:p w:rsidRDefault="0030401C" w:rsidP="0030401C" w:rsidR="0030401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30401C" w:rsidR="009630D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0401C" w:rsidP="0030401C" w:rsidR="0030401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AA0F69" w:rsidR="00702487" w:rsidRPr="00FF1CCD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9"/>
        <w:gridCol w:w="2770"/>
        <w:gridCol w:w="1379"/>
        <w:gridCol w:w="1504"/>
        <w:gridCol w:w="1572"/>
        <w:gridCol w:w="1932"/>
        <w:gridCol w:w="1446"/>
        <w:gridCol w:w="1928"/>
      </w:tblGrid>
      <w:tr w:rsidTr="00C31073" w:rsidR="006D3170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C31073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C3107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C3107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C3107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702487" w:rsidP="00C3107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702487" w:rsidP="00C3107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702487" w:rsidP="00C3107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3107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C31073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C31073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1073" w:rsidR="006D3170" w:rsidRPr="00B40BEB">
        <w:trPr>
          <w:trHeight w:val="270"/>
        </w:trPr>
        <w:tc>
          <w:tcPr>
            <w:tcW w:type="auto" w:w="0"/>
            <w:vAlign w:val="center"/>
          </w:tcPr>
          <w:p w:rsidRDefault="003505B4" w:rsidP="00C31073" w:rsidR="003505B4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D16631" w:rsidP="00C31073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Hrvatske šume d.o.o. zastupano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odvje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društvu Tomić &amp;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Klišan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partenri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</w:t>
            </w:r>
          </w:p>
        </w:tc>
        <w:tc>
          <w:tcPr>
            <w:tcW w:type="auto" w:w="0"/>
          </w:tcPr>
          <w:p w:rsidRDefault="00D16631" w:rsidP="00C31073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auto" w:w="0"/>
          </w:tcPr>
          <w:p w:rsidRDefault="00D16631" w:rsidP="00C31073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ul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kneza Branimira 1</w:t>
            </w:r>
          </w:p>
        </w:tc>
        <w:tc>
          <w:tcPr>
            <w:tcW w:type="auto" w:w="0"/>
          </w:tcPr>
          <w:p w:rsidRDefault="00D16631" w:rsidP="00C31073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45.619,92</w:t>
            </w:r>
          </w:p>
        </w:tc>
        <w:tc>
          <w:tcPr>
            <w:tcW w:type="auto" w:w="0"/>
          </w:tcPr>
          <w:p w:rsidRDefault="00D16631" w:rsidP="00C31073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 w:rsidR="003505B4">
              <w:rPr>
                <w:rFonts w:hAnsi="Times New Roman" w:ascii="Times New Roman"/>
                <w:sz w:val="20"/>
                <w:szCs w:val="20"/>
              </w:rPr>
              <w:t>Ovr</w:t>
            </w:r>
            <w:r>
              <w:rPr>
                <w:rFonts w:hAnsi="Times New Roman" w:ascii="Times New Roman"/>
                <w:sz w:val="20"/>
                <w:szCs w:val="20"/>
              </w:rPr>
              <w:t>v</w:t>
            </w:r>
            <w:proofErr w:type="spellEnd"/>
            <w:r w:rsidR="003505B4"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>1280/11</w:t>
            </w:r>
          </w:p>
        </w:tc>
        <w:tc>
          <w:tcPr>
            <w:tcW w:type="auto" w:w="0"/>
          </w:tcPr>
          <w:p w:rsidRDefault="00BB6E2B" w:rsidP="00C31073" w:rsidR="00350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45.619,92</w:t>
            </w:r>
          </w:p>
        </w:tc>
        <w:tc>
          <w:tcPr>
            <w:tcW w:type="auto" w:w="0"/>
          </w:tcPr>
          <w:p w:rsidRDefault="00BB6E2B" w:rsidP="00C31073" w:rsidR="00350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B6E2B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 w:rsidRPr="00BB6E2B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Pr="00BB6E2B">
              <w:rPr>
                <w:rFonts w:hAnsi="Times New Roman" w:ascii="Times New Roman"/>
                <w:sz w:val="20"/>
                <w:szCs w:val="20"/>
              </w:rPr>
              <w:t>-1280/11</w:t>
            </w:r>
          </w:p>
        </w:tc>
      </w:tr>
      <w:tr w:rsidTr="00C31073" w:rsidR="006D3170" w:rsidRPr="00B40BEB">
        <w:tc>
          <w:tcPr>
            <w:tcW w:type="auto" w:w="0"/>
          </w:tcPr>
          <w:p w:rsidRDefault="003C63FE" w:rsidP="00C31073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3505B4" w:rsidP="00C31073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  <w:r w:rsidR="00BB6E2B">
              <w:rPr>
                <w:rFonts w:hAnsi="Times New Roman" w:ascii="Times New Roman"/>
                <w:sz w:val="20"/>
                <w:szCs w:val="20"/>
              </w:rPr>
              <w:t xml:space="preserve"> zastupane po punomoćniku (zaposlenik) Dujmović </w:t>
            </w:r>
            <w:proofErr w:type="spellStart"/>
            <w:r w:rsidR="00BB6E2B">
              <w:rPr>
                <w:rFonts w:hAnsi="Times New Roman" w:ascii="Times New Roman"/>
                <w:sz w:val="20"/>
                <w:szCs w:val="20"/>
              </w:rPr>
              <w:t>Mirijana</w:t>
            </w:r>
            <w:proofErr w:type="spellEnd"/>
            <w:r w:rsidR="00BB6E2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BB6E2B">
              <w:rPr>
                <w:rFonts w:hAnsi="Times New Roman" w:ascii="Times New Roman"/>
                <w:sz w:val="20"/>
                <w:szCs w:val="20"/>
              </w:rPr>
              <w:t>dipl.iur</w:t>
            </w:r>
            <w:proofErr w:type="spellEnd"/>
            <w:r w:rsidR="00BB6E2B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3505B4" w:rsidP="00C31073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auto" w:w="0"/>
          </w:tcPr>
          <w:p w:rsidRDefault="003505B4" w:rsidP="00C31073" w:rsidR="003505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3505B4" w:rsidP="00C31073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Ul. grada Vukovara 220 </w:t>
            </w:r>
          </w:p>
        </w:tc>
        <w:tc>
          <w:tcPr>
            <w:tcW w:type="auto" w:w="0"/>
          </w:tcPr>
          <w:p w:rsidRDefault="00BB6E2B" w:rsidP="00C31073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5.064,65</w:t>
            </w:r>
          </w:p>
        </w:tc>
        <w:tc>
          <w:tcPr>
            <w:tcW w:type="auto" w:w="0"/>
          </w:tcPr>
          <w:p w:rsidRDefault="003505B4" w:rsidP="00C31073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BB6E2B" w:rsidP="00C31073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5.064,65</w:t>
            </w:r>
          </w:p>
        </w:tc>
        <w:tc>
          <w:tcPr>
            <w:tcW w:type="auto" w:w="0"/>
          </w:tcPr>
          <w:p w:rsidRDefault="00BB6E2B" w:rsidP="00C31073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Klasa:UP/I-325-08</w:t>
            </w:r>
            <w:r w:rsidR="003505B4">
              <w:rPr>
                <w:rFonts w:hAnsi="Times New Roman" w:ascii="Times New Roman"/>
                <w:sz w:val="20"/>
                <w:szCs w:val="20"/>
              </w:rPr>
              <w:t>/</w:t>
            </w:r>
            <w:r>
              <w:rPr>
                <w:rFonts w:hAnsi="Times New Roman" w:ascii="Times New Roman"/>
                <w:sz w:val="20"/>
                <w:szCs w:val="20"/>
              </w:rPr>
              <w:t>11-07/0586344</w:t>
            </w:r>
          </w:p>
        </w:tc>
      </w:tr>
      <w:tr w:rsidTr="00C31073" w:rsidR="006D3170" w:rsidRPr="00B40BEB">
        <w:trPr>
          <w:trHeight w:val="870"/>
        </w:trPr>
        <w:tc>
          <w:tcPr>
            <w:tcW w:type="auto" w:w="0"/>
          </w:tcPr>
          <w:p w:rsidRDefault="00BB6E2B" w:rsidP="00C31073" w:rsidR="00294CA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294CAD" w:rsidP="00C31073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VIPnet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 zastupano po odvjetnici Vesni</w:t>
            </w:r>
            <w:r w:rsidR="0058761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58761B">
              <w:rPr>
                <w:rFonts w:hAnsi="Times New Roman" w:ascii="Times New Roman"/>
                <w:sz w:val="20"/>
                <w:szCs w:val="20"/>
              </w:rPr>
              <w:t>Alaburić</w:t>
            </w:r>
            <w:proofErr w:type="spellEnd"/>
            <w:r w:rsidR="0058761B">
              <w:rPr>
                <w:rFonts w:hAnsi="Times New Roman" w:ascii="Times New Roman"/>
                <w:sz w:val="20"/>
                <w:szCs w:val="20"/>
              </w:rPr>
              <w:t xml:space="preserve"> iz Zagreba, </w:t>
            </w:r>
            <w:proofErr w:type="spellStart"/>
            <w:r w:rsidR="0058761B">
              <w:rPr>
                <w:rFonts w:hAnsi="Times New Roman" w:ascii="Times New Roman"/>
                <w:sz w:val="20"/>
                <w:szCs w:val="20"/>
              </w:rPr>
              <w:t>Hebrangov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21</w:t>
            </w:r>
          </w:p>
        </w:tc>
        <w:tc>
          <w:tcPr>
            <w:tcW w:type="auto" w:w="0"/>
          </w:tcPr>
          <w:p w:rsidRDefault="00294CAD" w:rsidP="00C31073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auto" w:w="0"/>
          </w:tcPr>
          <w:p w:rsidRDefault="00294CAD" w:rsidP="00C31073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Zagreba, Vrtni put 1</w:t>
            </w:r>
          </w:p>
        </w:tc>
        <w:tc>
          <w:tcPr>
            <w:tcW w:type="auto" w:w="0"/>
          </w:tcPr>
          <w:p w:rsidRDefault="00BB6E2B" w:rsidP="00C31073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4.888,80</w:t>
            </w:r>
          </w:p>
        </w:tc>
        <w:tc>
          <w:tcPr>
            <w:tcW w:type="auto" w:w="0"/>
          </w:tcPr>
          <w:p w:rsidRDefault="00294CAD" w:rsidP="00C31073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auto" w:w="0"/>
          </w:tcPr>
          <w:p w:rsidRDefault="006D3170" w:rsidP="00C31073" w:rsidR="00294CA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4.888,80</w:t>
            </w:r>
          </w:p>
        </w:tc>
        <w:tc>
          <w:tcPr>
            <w:tcW w:type="auto" w:w="0"/>
          </w:tcPr>
          <w:p w:rsidRDefault="00294CAD" w:rsidP="00C31073" w:rsidR="00294CA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</w:t>
            </w:r>
            <w:r w:rsidR="00BB6E2B">
              <w:rPr>
                <w:rFonts w:hAnsi="Times New Roman" w:ascii="Times New Roman"/>
                <w:sz w:val="20"/>
                <w:szCs w:val="20"/>
              </w:rPr>
              <w:t xml:space="preserve"> ovrsi JB Ivan Maleković </w:t>
            </w:r>
            <w:proofErr w:type="spellStart"/>
            <w:r w:rsidR="00BB6E2B"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 w:rsidR="00BB6E2B">
              <w:rPr>
                <w:rFonts w:hAnsi="Times New Roman" w:ascii="Times New Roman"/>
                <w:sz w:val="20"/>
                <w:szCs w:val="20"/>
              </w:rPr>
              <w:t>-4286/10 od 14.09</w:t>
            </w:r>
            <w:r>
              <w:rPr>
                <w:rFonts w:hAnsi="Times New Roman" w:ascii="Times New Roman"/>
                <w:sz w:val="20"/>
                <w:szCs w:val="20"/>
              </w:rPr>
              <w:t>.2010.</w:t>
            </w:r>
          </w:p>
        </w:tc>
      </w:tr>
      <w:tr w:rsidTr="00C31073" w:rsidR="006D3170" w:rsidRPr="00B40BEB">
        <w:trPr>
          <w:trHeight w:val="495"/>
        </w:trPr>
        <w:tc>
          <w:tcPr>
            <w:tcW w:type="auto" w:w="0"/>
          </w:tcPr>
          <w:p w:rsidRDefault="00BB3897" w:rsidP="00C31073" w:rsidR="00BB6E2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BB3897" w:rsidP="00C31073" w:rsidR="00BB6E2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poštanska banka d.d.</w:t>
            </w:r>
          </w:p>
        </w:tc>
        <w:tc>
          <w:tcPr>
            <w:tcW w:type="auto" w:w="0"/>
          </w:tcPr>
          <w:p w:rsidRDefault="00BB3897" w:rsidP="00C31073" w:rsidR="00BB6E2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87939104217</w:t>
            </w:r>
          </w:p>
        </w:tc>
        <w:tc>
          <w:tcPr>
            <w:tcW w:type="auto" w:w="0"/>
          </w:tcPr>
          <w:p w:rsidRDefault="00BB3897" w:rsidP="00C31073" w:rsidR="00BB6E2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Jurišićeva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</w:t>
            </w:r>
          </w:p>
        </w:tc>
        <w:tc>
          <w:tcPr>
            <w:tcW w:type="auto" w:w="0"/>
          </w:tcPr>
          <w:p w:rsidRDefault="00BB3897" w:rsidP="00C31073" w:rsidR="00BB6E2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6.218,22</w:t>
            </w:r>
          </w:p>
        </w:tc>
        <w:tc>
          <w:tcPr>
            <w:tcW w:type="auto" w:w="0"/>
          </w:tcPr>
          <w:p w:rsidRDefault="00BB3897" w:rsidP="00C31073" w:rsidR="00BB6E2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BB3897" w:rsidP="00C31073" w:rsidR="00BB6E2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6.218,22</w:t>
            </w:r>
          </w:p>
        </w:tc>
        <w:tc>
          <w:tcPr>
            <w:tcW w:type="auto" w:w="0"/>
          </w:tcPr>
          <w:p w:rsidRDefault="00BB3897" w:rsidP="00C31073" w:rsidR="00BB6E2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za usluge platnog prometa</w:t>
            </w:r>
          </w:p>
        </w:tc>
      </w:tr>
      <w:tr w:rsidTr="00C31073" w:rsidR="006D3170" w:rsidRPr="00B40BEB">
        <w:trPr>
          <w:trHeight w:val="450"/>
        </w:trPr>
        <w:tc>
          <w:tcPr>
            <w:tcW w:type="auto" w:w="0"/>
          </w:tcPr>
          <w:p w:rsidRDefault="00C31073" w:rsidP="00C31073" w:rsidR="00C310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C31073" w:rsidP="00C31073" w:rsidR="00C310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APS DELTA S.A. d.d. zastupano po punomoćniku odvjetnik Mislav Bistrović, Zagreb, Trg Petra Svačića 6/III, Su-705/17</w:t>
            </w:r>
          </w:p>
        </w:tc>
        <w:tc>
          <w:tcPr>
            <w:tcW w:type="auto" w:w="0"/>
          </w:tcPr>
          <w:p w:rsidRDefault="00C31073" w:rsidP="00C31073" w:rsidR="00C310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45421012929</w:t>
            </w:r>
          </w:p>
        </w:tc>
        <w:tc>
          <w:tcPr>
            <w:tcW w:type="auto" w:w="0"/>
          </w:tcPr>
          <w:p w:rsidRDefault="00C31073" w:rsidP="00C31073" w:rsidR="00C310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Rue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Jean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Piret</w:t>
            </w:r>
            <w:proofErr w:type="spellEnd"/>
          </w:p>
          <w:p w:rsidRDefault="00C31073" w:rsidP="00C31073" w:rsidR="00C310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L-2350 Luxemburg</w:t>
            </w:r>
          </w:p>
        </w:tc>
        <w:tc>
          <w:tcPr>
            <w:tcW w:type="auto" w:w="0"/>
          </w:tcPr>
          <w:p w:rsidRDefault="00C31073" w:rsidP="00C31073" w:rsidR="00C3107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211.056,25</w:t>
            </w:r>
          </w:p>
        </w:tc>
        <w:tc>
          <w:tcPr>
            <w:tcW w:type="auto" w:w="0"/>
          </w:tcPr>
          <w:p w:rsidRDefault="00C31073" w:rsidP="00C31073" w:rsidR="00C310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knjiga, ug</w:t>
            </w:r>
            <w:r w:rsidR="0030401C">
              <w:rPr>
                <w:rFonts w:hAnsi="Times New Roman" w:ascii="Times New Roman"/>
                <w:sz w:val="20"/>
                <w:szCs w:val="20"/>
              </w:rPr>
              <w:t>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vor 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krat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 kreditima</w:t>
            </w:r>
          </w:p>
        </w:tc>
        <w:tc>
          <w:tcPr>
            <w:tcW w:type="auto" w:w="0"/>
          </w:tcPr>
          <w:p w:rsidRDefault="00C31073" w:rsidP="00C31073" w:rsidR="00C3107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211.056,25</w:t>
            </w:r>
          </w:p>
        </w:tc>
        <w:tc>
          <w:tcPr>
            <w:tcW w:type="auto" w:w="0"/>
          </w:tcPr>
          <w:p w:rsidRDefault="00C31073" w:rsidP="00C31073" w:rsidR="00C310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-2035/2011</w:t>
            </w:r>
          </w:p>
        </w:tc>
      </w:tr>
      <w:tr w:rsidTr="00C31073" w:rsidR="006D3170" w:rsidRPr="00B40BEB">
        <w:trPr>
          <w:trHeight w:val="360"/>
        </w:trPr>
        <w:tc>
          <w:tcPr>
            <w:tcW w:type="auto" w:w="0"/>
          </w:tcPr>
          <w:p w:rsidRDefault="0030401C" w:rsidP="00C31073" w:rsidR="00BD4B3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auto" w:w="0"/>
          </w:tcPr>
          <w:p w:rsidRDefault="00BD4B34" w:rsidP="00C31073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Hep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elektra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  <w:r w:rsidR="00193E43">
              <w:rPr>
                <w:rFonts w:hAnsi="Times New Roman" w:ascii="Times New Roman"/>
                <w:sz w:val="20"/>
                <w:szCs w:val="20"/>
              </w:rPr>
              <w:t xml:space="preserve"> zastupana po Nataši Stanić</w:t>
            </w:r>
          </w:p>
        </w:tc>
        <w:tc>
          <w:tcPr>
            <w:tcW w:type="auto" w:w="0"/>
          </w:tcPr>
          <w:p w:rsidRDefault="00BD4B34" w:rsidP="00C31073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auto" w:w="0"/>
          </w:tcPr>
          <w:p w:rsidRDefault="00BD4B34" w:rsidP="00C31073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D4559A">
              <w:rPr>
                <w:rFonts w:hAnsi="Times New Roman" w:ascii="Times New Roman"/>
                <w:sz w:val="20"/>
                <w:szCs w:val="20"/>
              </w:rPr>
              <w:t>Ulica g. Vukovara 37</w:t>
            </w:r>
          </w:p>
        </w:tc>
        <w:tc>
          <w:tcPr>
            <w:tcW w:type="auto" w:w="0"/>
          </w:tcPr>
          <w:p w:rsidRDefault="0030401C" w:rsidP="00C31073" w:rsidR="00BD4B3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1.690,08</w:t>
            </w:r>
          </w:p>
        </w:tc>
        <w:tc>
          <w:tcPr>
            <w:tcW w:type="auto" w:w="0"/>
          </w:tcPr>
          <w:p w:rsidRDefault="00BD4B34" w:rsidP="00C31073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Kartica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analitič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knjigvo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30401C" w:rsidP="00C31073" w:rsidR="00BD4B3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1.690,08</w:t>
            </w:r>
          </w:p>
        </w:tc>
        <w:tc>
          <w:tcPr>
            <w:tcW w:type="auto" w:w="0"/>
          </w:tcPr>
          <w:p w:rsidRDefault="00BD4B34" w:rsidP="00C31073" w:rsidR="00BD4B3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</w:tr>
      <w:tr w:rsidTr="00C31073" w:rsidR="006D3170" w:rsidRPr="00B40BEB">
        <w:trPr>
          <w:trHeight w:val="145"/>
        </w:trPr>
        <w:tc>
          <w:tcPr>
            <w:tcW w:type="auto" w:w="0"/>
          </w:tcPr>
          <w:p w:rsidRDefault="0030401C" w:rsidP="00C31073" w:rsidR="009A41CF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auto" w:w="0"/>
          </w:tcPr>
          <w:p w:rsidRDefault="00824A2E" w:rsidP="00C31073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  <w:r w:rsidR="007D5370">
              <w:rPr>
                <w:rFonts w:hAnsi="Times New Roman" w:ascii="Times New Roman"/>
                <w:sz w:val="20"/>
                <w:szCs w:val="20"/>
              </w:rPr>
              <w:t>, Ministarstvo financija</w:t>
            </w:r>
            <w:r w:rsidR="00B30CF4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6D3170">
              <w:rPr>
                <w:rFonts w:hAnsi="Times New Roman" w:ascii="Times New Roman"/>
                <w:sz w:val="20"/>
                <w:szCs w:val="20"/>
              </w:rPr>
              <w:t xml:space="preserve">Porezna uprava </w:t>
            </w:r>
            <w:r w:rsidR="007D5370">
              <w:rPr>
                <w:rFonts w:hAnsi="Times New Roman" w:ascii="Times New Roman"/>
                <w:sz w:val="20"/>
                <w:szCs w:val="20"/>
              </w:rPr>
              <w:t>zastupana po ŽDO Sisak</w:t>
            </w:r>
          </w:p>
        </w:tc>
        <w:tc>
          <w:tcPr>
            <w:tcW w:type="auto" w:w="0"/>
          </w:tcPr>
          <w:p w:rsidRDefault="007D5370" w:rsidP="00C31073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7D5370" w:rsidP="00C31073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Sisak, S i A. Radića 30</w:t>
            </w:r>
          </w:p>
        </w:tc>
        <w:tc>
          <w:tcPr>
            <w:tcW w:type="auto" w:w="0"/>
          </w:tcPr>
          <w:p w:rsidRDefault="003E0B1A" w:rsidP="00C31073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237.959,41</w:t>
            </w:r>
          </w:p>
        </w:tc>
        <w:tc>
          <w:tcPr>
            <w:tcW w:type="auto" w:w="0"/>
          </w:tcPr>
          <w:p w:rsidRDefault="00AA0F69" w:rsidP="00C31073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iz poreznih kartica PU</w:t>
            </w:r>
          </w:p>
        </w:tc>
        <w:tc>
          <w:tcPr>
            <w:tcW w:type="auto" w:w="0"/>
          </w:tcPr>
          <w:p w:rsidRDefault="003E0B1A" w:rsidP="00C31073" w:rsidR="009A41CF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237.959,41</w:t>
            </w:r>
          </w:p>
        </w:tc>
        <w:tc>
          <w:tcPr>
            <w:tcW w:type="auto" w:w="0"/>
          </w:tcPr>
          <w:p w:rsidRDefault="00AA0F69" w:rsidP="00C31073" w:rsidR="009A41CF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C31073" w:rsidR="006D3170" w:rsidRPr="00B40BEB">
        <w:trPr>
          <w:trHeight w:val="930"/>
        </w:trPr>
        <w:tc>
          <w:tcPr>
            <w:tcW w:type="auto" w:w="0"/>
          </w:tcPr>
          <w:p w:rsidRDefault="0030401C" w:rsidP="0030503C" w:rsidR="0030503C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type="auto" w:w="0"/>
          </w:tcPr>
          <w:p w:rsidRDefault="0030503C" w:rsidP="0030503C" w:rsidR="0030503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pravosuđa, zastupana po ŽDO Sisak</w:t>
            </w:r>
          </w:p>
        </w:tc>
        <w:tc>
          <w:tcPr>
            <w:tcW w:type="auto" w:w="0"/>
          </w:tcPr>
          <w:p w:rsidRDefault="0030503C" w:rsidP="0030503C" w:rsidR="0030503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26635293339</w:t>
            </w:r>
          </w:p>
        </w:tc>
        <w:tc>
          <w:tcPr>
            <w:tcW w:type="auto" w:w="0"/>
          </w:tcPr>
          <w:p w:rsidRDefault="0030503C" w:rsidP="0030503C" w:rsidR="0030503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30503C" w:rsidP="0030503C" w:rsidR="0030503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49</w:t>
            </w:r>
          </w:p>
        </w:tc>
        <w:tc>
          <w:tcPr>
            <w:tcW w:type="auto" w:w="0"/>
          </w:tcPr>
          <w:p w:rsidRDefault="0030503C" w:rsidP="0030503C" w:rsidR="0030503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7.160,59</w:t>
            </w:r>
          </w:p>
        </w:tc>
        <w:tc>
          <w:tcPr>
            <w:tcW w:type="auto" w:w="0"/>
          </w:tcPr>
          <w:p w:rsidRDefault="0030503C" w:rsidP="0030503C" w:rsidR="0030503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Općinskog suda u Sisku broj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-1949/12 od 27.08.2013.</w:t>
            </w:r>
          </w:p>
        </w:tc>
        <w:tc>
          <w:tcPr>
            <w:tcW w:type="auto" w:w="0"/>
          </w:tcPr>
          <w:p w:rsidRDefault="0030503C" w:rsidP="0030503C" w:rsidR="0030503C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7.160,59</w:t>
            </w:r>
          </w:p>
        </w:tc>
        <w:tc>
          <w:tcPr>
            <w:tcW w:type="auto" w:w="0"/>
          </w:tcPr>
          <w:p w:rsidRDefault="0030503C" w:rsidP="0030503C" w:rsidR="0030503C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</w:t>
            </w:r>
          </w:p>
        </w:tc>
      </w:tr>
      <w:tr w:rsidTr="00C31073" w:rsidR="006D3170" w:rsidRPr="00B40BEB">
        <w:trPr>
          <w:trHeight w:val="365"/>
        </w:trPr>
        <w:tc>
          <w:tcPr>
            <w:tcW w:type="auto" w:w="0"/>
          </w:tcPr>
          <w:p w:rsidRDefault="0030401C" w:rsidP="00C31073" w:rsidR="00B428B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auto" w:w="0"/>
          </w:tcPr>
          <w:p w:rsidRDefault="0030401C" w:rsidP="00C31073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CROATIA osiguranje d.d.</w:t>
            </w:r>
            <w:r w:rsidR="00B428B5">
              <w:rPr>
                <w:rFonts w:hAnsi="Times New Roman" w:ascii="Times New Roman"/>
                <w:sz w:val="20"/>
                <w:szCs w:val="20"/>
              </w:rPr>
              <w:t xml:space="preserve"> koje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g zastupa opunomoćenik Luka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Zrinščak</w:t>
            </w:r>
            <w:proofErr w:type="spellEnd"/>
          </w:p>
        </w:tc>
        <w:tc>
          <w:tcPr>
            <w:tcW w:type="auto" w:w="0"/>
          </w:tcPr>
          <w:p w:rsidRDefault="0030401C" w:rsidP="00C31073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auto" w:w="0"/>
          </w:tcPr>
          <w:p w:rsidRDefault="0030401C" w:rsidP="00C31073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Vatroslava Jagića 33</w:t>
            </w:r>
          </w:p>
        </w:tc>
        <w:tc>
          <w:tcPr>
            <w:tcW w:type="auto" w:w="0"/>
          </w:tcPr>
          <w:p w:rsidRDefault="0030401C" w:rsidP="00C31073" w:rsidR="00B42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480.522,82</w:t>
            </w:r>
          </w:p>
        </w:tc>
        <w:tc>
          <w:tcPr>
            <w:tcW w:type="auto" w:w="0"/>
          </w:tcPr>
          <w:p w:rsidRDefault="00B428B5" w:rsidP="00C31073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poslovnih knjiga</w:t>
            </w:r>
          </w:p>
        </w:tc>
        <w:tc>
          <w:tcPr>
            <w:tcW w:type="auto" w:w="0"/>
          </w:tcPr>
          <w:p w:rsidRDefault="00F36DFF" w:rsidP="00C31073" w:rsidR="00B42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480.522,82</w:t>
            </w:r>
          </w:p>
        </w:tc>
        <w:tc>
          <w:tcPr>
            <w:tcW w:type="auto" w:w="0"/>
          </w:tcPr>
          <w:p w:rsidRDefault="0030401C" w:rsidP="00C31073" w:rsidR="00B42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Presuda Trgovačkoga suda u Zagrebu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-1033/14</w:t>
            </w:r>
          </w:p>
        </w:tc>
      </w:tr>
      <w:tr w:rsidTr="00C31073" w:rsidR="006D3170" w:rsidRPr="00B40BEB">
        <w:trPr>
          <w:trHeight w:val="195"/>
        </w:trPr>
        <w:tc>
          <w:tcPr>
            <w:tcW w:type="auto" w:w="0"/>
          </w:tcPr>
          <w:p w:rsidRDefault="00585411" w:rsidP="00C31073" w:rsidR="00585411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30401C" w:rsidP="00C31073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585411" w:rsidP="00C31073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85411" w:rsidP="00C31073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F36DFF" w:rsidP="00C31073" w:rsidR="00585411" w:rsidRPr="00965663">
            <w:pPr>
              <w:pStyle w:val="Bezproreda"/>
              <w:tabs>
                <w:tab w:pos="990" w:val="left"/>
              </w:tabs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1.000.180,70</w:t>
            </w:r>
          </w:p>
        </w:tc>
        <w:tc>
          <w:tcPr>
            <w:tcW w:type="auto" w:w="0"/>
          </w:tcPr>
          <w:p w:rsidRDefault="00585411" w:rsidP="00C31073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D3170" w:rsidP="00C31073" w:rsidR="00585411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1.000.180,70</w:t>
            </w:r>
          </w:p>
        </w:tc>
        <w:tc>
          <w:tcPr>
            <w:tcW w:type="auto" w:w="0"/>
          </w:tcPr>
          <w:p w:rsidRDefault="00585411" w:rsidP="00C31073" w:rsidR="00585411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>
      <w:pPr>
        <w:pStyle w:val="Bezproreda"/>
        <w:rPr>
          <w:rFonts w:hAnsi="Times New Roman" w:ascii="Times New Roman"/>
          <w:sz w:val="24"/>
        </w:rPr>
      </w:pPr>
    </w:p>
    <w:p w:rsidRDefault="009630DD" w:rsidP="00702487" w:rsidR="009630DD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1390"/>
        <w:gridCol w:w="5504"/>
        <w:gridCol w:w="5012"/>
      </w:tblGrid>
      <w:tr w:rsidTr="009630DD" w:rsidR="006D3170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6D3170" w:rsidRPr="00B40BEB">
        <w:trPr>
          <w:trHeight w:val="240"/>
        </w:trPr>
        <w:tc>
          <w:tcPr>
            <w:tcW w:type="dxa" w:w="2325"/>
          </w:tcPr>
          <w:p w:rsidRDefault="0030401C" w:rsidP="007D5370" w:rsidR="007D5370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auto" w:w="0"/>
          </w:tcPr>
          <w:p w:rsidRDefault="007D5370" w:rsidP="007D5370" w:rsidR="007D537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60.283,42</w:t>
            </w:r>
          </w:p>
        </w:tc>
        <w:tc>
          <w:tcPr>
            <w:tcW w:type="auto" w:w="0"/>
          </w:tcPr>
          <w:p w:rsidRDefault="007D5370" w:rsidP="007D5370" w:rsidR="007D5370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Tražbina vjerovnika </w:t>
            </w:r>
            <w:r w:rsidRPr="00193C61">
              <w:rPr>
                <w:rFonts w:eastAsia="Calibri" w:hAnsi="Times New Roman" w:ascii="Times New Roman"/>
                <w:sz w:val="20"/>
                <w:szCs w:val="20"/>
              </w:rPr>
              <w:t xml:space="preserve"> </w:t>
            </w:r>
            <w:r w:rsidR="006D3170">
              <w:rPr>
                <w:rFonts w:hAnsi="Times New Roman" w:ascii="Times New Roman"/>
                <w:sz w:val="20"/>
                <w:szCs w:val="20"/>
              </w:rPr>
              <w:t>RH, MF, PU</w:t>
            </w:r>
            <w:r w:rsidRPr="00193C61">
              <w:rPr>
                <w:rFonts w:hAnsi="Times New Roman" w:ascii="Times New Roman"/>
                <w:sz w:val="20"/>
                <w:szCs w:val="20"/>
              </w:rPr>
              <w:t>, zastupano po ŽDO Sisak</w:t>
            </w:r>
            <w:r>
              <w:rPr>
                <w:rFonts w:hAnsi="Times New Roman" w:ascii="Times New Roman"/>
                <w:sz w:val="20"/>
                <w:szCs w:val="20"/>
              </w:rPr>
              <w:t>, osporena je iz činjenice što su tražbine  u prijavi priznate u prvom višem isplatnom redu  kroz bruto plaće radnika (doprinosi iz i na plaće; porez i prirez na dohodak od nesamostalnog</w:t>
            </w:r>
            <w:r w:rsidR="006D317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rada)</w:t>
            </w:r>
          </w:p>
        </w:tc>
        <w:tc>
          <w:tcPr>
            <w:tcW w:type="auto" w:w="0"/>
          </w:tcPr>
          <w:p w:rsidRDefault="007D5370" w:rsidP="007D5370" w:rsidR="007D537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MF Porezna up</w:t>
            </w:r>
            <w:r w:rsidR="003E0B1A">
              <w:rPr>
                <w:rFonts w:hAnsi="Times New Roman" w:ascii="Times New Roman"/>
                <w:sz w:val="20"/>
                <w:szCs w:val="20"/>
              </w:rPr>
              <w:t>rava Klasa:UP/I-410-12/16-01/1230 (15.10.2015.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; </w:t>
            </w:r>
            <w:r w:rsidRPr="00B272B2">
              <w:rPr>
                <w:rFonts w:eastAsia="Calibri" w:hAnsi="Times New Roman" w:ascii="Times New Roman"/>
                <w:sz w:val="20"/>
                <w:szCs w:val="20"/>
              </w:rPr>
              <w:t xml:space="preserve"> </w:t>
            </w:r>
            <w:r w:rsidR="003E0B1A">
              <w:rPr>
                <w:rFonts w:hAnsi="Times New Roman" w:ascii="Times New Roman"/>
                <w:sz w:val="20"/>
                <w:szCs w:val="20"/>
              </w:rPr>
              <w:t>UP/I-410-12/16</w:t>
            </w:r>
            <w:r w:rsidRPr="00B272B2">
              <w:rPr>
                <w:rFonts w:hAnsi="Times New Roman" w:ascii="Times New Roman"/>
                <w:sz w:val="20"/>
                <w:szCs w:val="20"/>
              </w:rPr>
              <w:t>-01/</w:t>
            </w:r>
            <w:r w:rsidR="003E0B1A">
              <w:rPr>
                <w:rFonts w:hAnsi="Times New Roman" w:ascii="Times New Roman"/>
                <w:sz w:val="20"/>
                <w:szCs w:val="20"/>
              </w:rPr>
              <w:t>1620(04.10.2016.)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; </w:t>
            </w:r>
            <w:r w:rsidRPr="00B272B2">
              <w:rPr>
                <w:rFonts w:eastAsia="Calibri" w:hAnsi="Times New Roman" w:ascii="Times New Roman"/>
                <w:sz w:val="20"/>
                <w:szCs w:val="20"/>
              </w:rPr>
              <w:t xml:space="preserve"> </w:t>
            </w:r>
            <w:r w:rsidR="003E0B1A">
              <w:rPr>
                <w:rFonts w:hAnsi="Times New Roman" w:ascii="Times New Roman"/>
                <w:sz w:val="20"/>
                <w:szCs w:val="20"/>
              </w:rPr>
              <w:t>UP/I-415-02/16</w:t>
            </w:r>
            <w:r w:rsidRPr="00B272B2">
              <w:rPr>
                <w:rFonts w:hAnsi="Times New Roman" w:ascii="Times New Roman"/>
                <w:sz w:val="20"/>
                <w:szCs w:val="20"/>
              </w:rPr>
              <w:t>-01/</w:t>
            </w:r>
            <w:r w:rsidR="003E0B1A">
              <w:rPr>
                <w:rFonts w:hAnsi="Times New Roman" w:ascii="Times New Roman"/>
                <w:sz w:val="20"/>
                <w:szCs w:val="20"/>
              </w:rPr>
              <w:t>2147(27.04.2016.)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r w:rsidRPr="00B272B2">
              <w:rPr>
                <w:rFonts w:eastAsia="Calibri" w:hAnsi="Times New Roman" w:ascii="Times New Roman"/>
                <w:sz w:val="20"/>
                <w:szCs w:val="20"/>
              </w:rPr>
              <w:t xml:space="preserve"> </w:t>
            </w:r>
            <w:r w:rsidR="003E0B1A">
              <w:rPr>
                <w:rFonts w:hAnsi="Times New Roman" w:ascii="Times New Roman"/>
                <w:sz w:val="20"/>
                <w:szCs w:val="20"/>
              </w:rPr>
              <w:t>UP/I-415-02/16-01/2149(27.04.2016.)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3E0B1A" w:rsidP="003E0B1A" w:rsidR="00093BEF" w:rsidRPr="003E0B1A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>*</w:t>
      </w:r>
      <w:r w:rsidRPr="003E0B1A">
        <w:rPr>
          <w:rFonts w:hAnsi="Times New Roman" w:ascii="Times New Roman"/>
        </w:rPr>
        <w:t>vjerovnik Republika Hrvatska prijavila je tražbinu nižeg isplatnoga reda u iznosu od 2.180,00 kn</w:t>
      </w:r>
      <w:r w:rsidR="006D3170">
        <w:rPr>
          <w:rFonts w:hAnsi="Times New Roman" w:ascii="Times New Roman"/>
        </w:rPr>
        <w:t>,</w:t>
      </w:r>
      <w:r w:rsidRPr="003E0B1A">
        <w:rPr>
          <w:rFonts w:hAnsi="Times New Roman" w:ascii="Times New Roman"/>
        </w:rPr>
        <w:t xml:space="preserve"> za koje </w:t>
      </w:r>
      <w:r w:rsidR="006D3170">
        <w:rPr>
          <w:rFonts w:hAnsi="Times New Roman" w:ascii="Times New Roman"/>
        </w:rPr>
        <w:t xml:space="preserve">tražbine </w:t>
      </w:r>
      <w:r w:rsidRPr="003E0B1A">
        <w:rPr>
          <w:rFonts w:hAnsi="Times New Roman" w:ascii="Times New Roman"/>
        </w:rPr>
        <w:t>rješenjem o otvaranju stečajnoga postupka, vjerovnici nisu bili pozvani da prijave. Ukoliko istu vjerovnik ne povuče, stečajni upravitelj je u obvezi predložiti stečajnom sucu da istu odbaci.</w:t>
      </w: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3E0B1A" w:rsidP="00702487" w:rsidR="003E0B1A">
      <w:pPr>
        <w:pStyle w:val="Bezproreda"/>
        <w:rPr>
          <w:rFonts w:hAnsi="Times New Roman" w:ascii="Times New Roman"/>
          <w:sz w:val="24"/>
          <w:szCs w:val="24"/>
        </w:rPr>
      </w:pPr>
    </w:p>
    <w:p w:rsidRDefault="003E0B1A" w:rsidP="00702487" w:rsidR="003E0B1A">
      <w:pPr>
        <w:pStyle w:val="Bezproreda"/>
        <w:rPr>
          <w:rFonts w:hAnsi="Times New Roman" w:ascii="Times New Roman"/>
          <w:sz w:val="24"/>
          <w:szCs w:val="24"/>
        </w:rPr>
      </w:pPr>
    </w:p>
    <w:p w:rsidRDefault="00F36DFF" w:rsidP="00702487" w:rsidR="00F36DFF">
      <w:pPr>
        <w:pStyle w:val="Bezproreda"/>
        <w:rPr>
          <w:rFonts w:hAnsi="Times New Roman" w:ascii="Times New Roman"/>
          <w:sz w:val="24"/>
          <w:szCs w:val="24"/>
        </w:rPr>
      </w:pPr>
    </w:p>
    <w:p w:rsidRDefault="006D3170" w:rsidP="00702487" w:rsidR="006D3170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DE5C4D" w:rsidR="00702487" w:rsidRPr="00DE5C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45"/>
        <w:gridCol w:w="1754"/>
        <w:gridCol w:w="1494"/>
        <w:gridCol w:w="1578"/>
        <w:gridCol w:w="1772"/>
        <w:gridCol w:w="2209"/>
        <w:gridCol w:w="1784"/>
        <w:gridCol w:w="2784"/>
      </w:tblGrid>
      <w:tr w:rsidTr="00F36DFF" w:rsidR="0030503C" w:rsidRPr="00B40BEB">
        <w:tc>
          <w:tcPr>
            <w:tcW w:type="auto" w:w="0"/>
            <w:vAlign w:val="center"/>
          </w:tcPr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auto" w:w="0"/>
            <w:vAlign w:val="center"/>
          </w:tcPr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auto" w:w="0"/>
            <w:vAlign w:val="center"/>
          </w:tcPr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auto" w:w="0"/>
            <w:vAlign w:val="center"/>
          </w:tcPr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auto" w:w="0"/>
            <w:vAlign w:val="center"/>
          </w:tcPr>
          <w:p w:rsidRDefault="00702487" w:rsidP="00F36DFF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  <w:p w:rsidRDefault="003F58B5" w:rsidP="00F36DFF" w:rsidR="003F58B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auto" w:w="0"/>
            <w:vAlign w:val="center"/>
          </w:tcPr>
          <w:p w:rsidRDefault="00702487" w:rsidP="00F36DF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F36DFF" w:rsidR="0030503C" w:rsidRPr="00B40BEB">
        <w:trPr>
          <w:trHeight w:val="1335"/>
        </w:trPr>
        <w:tc>
          <w:tcPr>
            <w:tcW w:type="auto" w:w="0"/>
          </w:tcPr>
          <w:p w:rsidRDefault="00015B8E" w:rsidP="00F36DFF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093BEF" w:rsidP="00F36DFF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D21DE" w:rsidP="00F36DFF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D21DE">
              <w:rPr>
                <w:rFonts w:hAnsi="Times New Roman" w:ascii="Times New Roman"/>
                <w:sz w:val="20"/>
                <w:szCs w:val="20"/>
              </w:rPr>
              <w:t>Republika Hrvatska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– Ministarstvo financija</w:t>
            </w:r>
          </w:p>
        </w:tc>
        <w:tc>
          <w:tcPr>
            <w:tcW w:type="auto" w:w="0"/>
          </w:tcPr>
          <w:p w:rsidRDefault="007D5370" w:rsidP="00F36DFF" w:rsidR="00093BE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D5370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093BEF" w:rsidP="00F36DFF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93BEF">
              <w:rPr>
                <w:rFonts w:hAnsi="Times New Roman" w:ascii="Times New Roman"/>
                <w:sz w:val="20"/>
                <w:szCs w:val="20"/>
              </w:rPr>
              <w:t>Zagreb, Slavonska avenija 6a</w:t>
            </w:r>
          </w:p>
          <w:p w:rsidRDefault="00093BEF" w:rsidP="00F36DFF" w:rsidR="00093BEF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D21DE" w:rsidP="00F36DFF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Zemljišne knjige Općinskog suda u Sisku</w:t>
            </w:r>
            <w:r w:rsidR="00093BEF">
              <w:rPr>
                <w:rFonts w:hAnsi="Times New Roman" w:ascii="Times New Roman"/>
                <w:sz w:val="20"/>
                <w:szCs w:val="20"/>
              </w:rPr>
              <w:t>, zem</w:t>
            </w:r>
            <w:r>
              <w:rPr>
                <w:rFonts w:hAnsi="Times New Roman" w:ascii="Times New Roman"/>
                <w:sz w:val="20"/>
                <w:szCs w:val="20"/>
              </w:rPr>
              <w:t>ljišno knjižni odjel Petrinja</w:t>
            </w:r>
          </w:p>
          <w:p w:rsidRDefault="00093BEF" w:rsidP="00F36DFF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D21DE" w:rsidP="00F36DFF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119.185,60 kn glavnica plus zatezne kamate od 28.02.2009. pa do isplate</w:t>
            </w:r>
            <w:r w:rsidR="0030503C">
              <w:rPr>
                <w:rFonts w:hAnsi="Times New Roman" w:ascii="Times New Roman"/>
                <w:sz w:val="20"/>
                <w:szCs w:val="20"/>
              </w:rPr>
              <w:t>, k</w:t>
            </w:r>
            <w:r w:rsidR="00F36DFF">
              <w:rPr>
                <w:rFonts w:hAnsi="Times New Roman" w:ascii="Times New Roman"/>
                <w:sz w:val="20"/>
                <w:szCs w:val="20"/>
              </w:rPr>
              <w:t>a</w:t>
            </w:r>
            <w:r w:rsidR="0030503C">
              <w:rPr>
                <w:rFonts w:hAnsi="Times New Roman" w:ascii="Times New Roman"/>
                <w:sz w:val="20"/>
                <w:szCs w:val="20"/>
              </w:rPr>
              <w:t>mate 3.482,38 kn i troškove postupka</w:t>
            </w:r>
          </w:p>
        </w:tc>
        <w:tc>
          <w:tcPr>
            <w:tcW w:type="auto" w:w="0"/>
          </w:tcPr>
          <w:p w:rsidRDefault="003D21DE" w:rsidP="00F36DFF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-1306/09 od 01.04.2009.</w:t>
            </w:r>
            <w:r w:rsidR="007C5420">
              <w:rPr>
                <w:rFonts w:hAnsi="Times New Roman" w:ascii="Times New Roman"/>
                <w:sz w:val="20"/>
                <w:szCs w:val="20"/>
              </w:rPr>
              <w:t xml:space="preserve"> Uknjižba založnoga prava</w:t>
            </w:r>
          </w:p>
        </w:tc>
        <w:tc>
          <w:tcPr>
            <w:tcW w:type="auto" w:w="0"/>
          </w:tcPr>
          <w:p w:rsidRDefault="00093BEF" w:rsidP="00F36DFF" w:rsidR="00093BEF" w:rsidRPr="00143F2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Nekre</w:t>
            </w:r>
            <w:r w:rsidR="003D21DE">
              <w:rPr>
                <w:rFonts w:hAnsi="Times New Roman" w:ascii="Times New Roman"/>
                <w:sz w:val="20"/>
                <w:szCs w:val="20"/>
              </w:rPr>
              <w:t xml:space="preserve">tnina upisana u z.k.ul br. 8632  k.o. Petrinja, </w:t>
            </w:r>
            <w:proofErr w:type="spellStart"/>
            <w:r w:rsidR="003D21DE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="003D21DE">
              <w:rPr>
                <w:rFonts w:hAnsi="Times New Roman" w:ascii="Times New Roman"/>
                <w:sz w:val="20"/>
                <w:szCs w:val="20"/>
              </w:rPr>
              <w:t xml:space="preserve">. br. 3481/8 </w:t>
            </w:r>
            <w:r w:rsidR="007C5420">
              <w:rPr>
                <w:rFonts w:hAnsi="Times New Roman" w:ascii="Times New Roman"/>
                <w:sz w:val="20"/>
                <w:szCs w:val="20"/>
              </w:rPr>
              <w:t xml:space="preserve">, industrijska zgrada 215m², dvorište 500 m² i oranica 102 m² sve u </w:t>
            </w:r>
            <w:proofErr w:type="spellStart"/>
            <w:r w:rsidR="007C5420">
              <w:rPr>
                <w:rFonts w:hAnsi="Times New Roman" w:ascii="Times New Roman"/>
                <w:sz w:val="20"/>
                <w:szCs w:val="20"/>
              </w:rPr>
              <w:t>u</w:t>
            </w:r>
            <w:proofErr w:type="spellEnd"/>
            <w:r w:rsidR="007C5420">
              <w:rPr>
                <w:rFonts w:hAnsi="Times New Roman" w:ascii="Times New Roman"/>
                <w:sz w:val="20"/>
                <w:szCs w:val="20"/>
              </w:rPr>
              <w:t xml:space="preserve"> ulici Stjepana Radića </w:t>
            </w:r>
            <w:proofErr w:type="spellStart"/>
            <w:r w:rsidR="007C5420"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="007C5420">
              <w:rPr>
                <w:rFonts w:hAnsi="Times New Roman" w:ascii="Times New Roman"/>
                <w:sz w:val="20"/>
                <w:szCs w:val="20"/>
              </w:rPr>
              <w:t xml:space="preserve"> u Petrinji</w:t>
            </w:r>
          </w:p>
        </w:tc>
      </w:tr>
      <w:tr w:rsidTr="00F36DFF" w:rsidR="0030503C" w:rsidRPr="00B40BEB">
        <w:trPr>
          <w:trHeight w:val="1275"/>
        </w:trPr>
        <w:tc>
          <w:tcPr>
            <w:tcW w:type="auto" w:w="0"/>
          </w:tcPr>
          <w:p w:rsidRDefault="00015B8E" w:rsidP="00F36DFF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</w:tcPr>
          <w:p w:rsidRDefault="003D21DE" w:rsidP="00F36DFF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D21DE">
              <w:rPr>
                <w:rFonts w:hAnsi="Times New Roman" w:ascii="Times New Roman"/>
                <w:sz w:val="20"/>
                <w:szCs w:val="20"/>
              </w:rPr>
              <w:t xml:space="preserve">APS DELTA S.A. </w:t>
            </w:r>
            <w:proofErr w:type="spellStart"/>
            <w:r w:rsidRPr="003D21DE">
              <w:rPr>
                <w:rFonts w:hAnsi="Times New Roman" w:ascii="Times New Roman"/>
                <w:sz w:val="20"/>
                <w:szCs w:val="20"/>
              </w:rPr>
              <w:t>d.d</w:t>
            </w:r>
            <w:proofErr w:type="spellEnd"/>
            <w:r w:rsidR="007C5420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3D21DE" w:rsidP="00F36DFF" w:rsid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45421012929</w:t>
            </w:r>
          </w:p>
        </w:tc>
        <w:tc>
          <w:tcPr>
            <w:tcW w:type="auto" w:w="0"/>
          </w:tcPr>
          <w:p w:rsidRDefault="003D21DE" w:rsidP="00F36DFF" w:rsidR="003D21DE" w:rsidRPr="003D21D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3D21DE">
              <w:rPr>
                <w:rFonts w:hAnsi="Times New Roman" w:ascii="Times New Roman"/>
                <w:sz w:val="20"/>
                <w:szCs w:val="20"/>
              </w:rPr>
              <w:t>Rue</w:t>
            </w:r>
            <w:proofErr w:type="spellEnd"/>
            <w:r w:rsidRPr="003D21D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3D21DE">
              <w:rPr>
                <w:rFonts w:hAnsi="Times New Roman" w:ascii="Times New Roman"/>
                <w:sz w:val="20"/>
                <w:szCs w:val="20"/>
              </w:rPr>
              <w:t>Jean</w:t>
            </w:r>
            <w:proofErr w:type="spellEnd"/>
            <w:r w:rsidRPr="003D21D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3D21DE">
              <w:rPr>
                <w:rFonts w:hAnsi="Times New Roman" w:ascii="Times New Roman"/>
                <w:sz w:val="20"/>
                <w:szCs w:val="20"/>
              </w:rPr>
              <w:t>Piret</w:t>
            </w:r>
            <w:proofErr w:type="spellEnd"/>
          </w:p>
          <w:p w:rsidRDefault="003D21DE" w:rsidP="00F36DFF" w:rsid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D21DE">
              <w:rPr>
                <w:rFonts w:hAnsi="Times New Roman" w:ascii="Times New Roman"/>
                <w:sz w:val="20"/>
                <w:szCs w:val="20"/>
              </w:rPr>
              <w:t>L-2350 Luxemburg</w:t>
            </w:r>
          </w:p>
        </w:tc>
        <w:tc>
          <w:tcPr>
            <w:tcW w:type="auto" w:w="0"/>
          </w:tcPr>
          <w:p w:rsidRDefault="007C5420" w:rsidP="00F36DFF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C5420">
              <w:rPr>
                <w:rFonts w:hAnsi="Times New Roman" w:ascii="Times New Roman"/>
                <w:sz w:val="20"/>
                <w:szCs w:val="20"/>
              </w:rPr>
              <w:t>Zemljišne knjige Općinskog suda u Sisku, zemljišno knjižni odjel Petrinja</w:t>
            </w:r>
          </w:p>
        </w:tc>
        <w:tc>
          <w:tcPr>
            <w:tcW w:type="auto" w:w="0"/>
          </w:tcPr>
          <w:p w:rsidRDefault="007C5420" w:rsidP="00F36DFF" w:rsidR="00B11F65" w:rsidRPr="00DC28A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104.136,41 kn glavnice plus zatezne kamate od 24.10.2009. pa do naplate</w:t>
            </w:r>
          </w:p>
        </w:tc>
        <w:tc>
          <w:tcPr>
            <w:tcW w:type="auto" w:w="0"/>
          </w:tcPr>
          <w:p w:rsidRDefault="007C5420" w:rsidP="00F36DFF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-2035/11 od 10.01.2014. Uknjižba založnog prava </w:t>
            </w:r>
            <w:r w:rsidR="00093BEF">
              <w:rPr>
                <w:rFonts w:hAnsi="Times New Roman" w:ascii="Times New Roman"/>
                <w:sz w:val="20"/>
                <w:szCs w:val="20"/>
              </w:rPr>
              <w:t>.</w:t>
            </w:r>
            <w:r w:rsidR="00B11F65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7C5420" w:rsidP="00F36DFF" w:rsidR="00B11F6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C5420">
              <w:rPr>
                <w:rFonts w:hAnsi="Times New Roman" w:ascii="Times New Roman"/>
                <w:sz w:val="20"/>
                <w:szCs w:val="20"/>
              </w:rPr>
              <w:t xml:space="preserve">Nekretnina upisana u z.k.ul br. 8632  k.o. Petrinja, </w:t>
            </w:r>
            <w:proofErr w:type="spellStart"/>
            <w:r w:rsidRPr="007C5420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7C5420">
              <w:rPr>
                <w:rFonts w:hAnsi="Times New Roman" w:ascii="Times New Roman"/>
                <w:sz w:val="20"/>
                <w:szCs w:val="20"/>
              </w:rPr>
              <w:t xml:space="preserve">. br. 3481/8 , industrijska zgrada 215m², dvorište 500 m² i oranica 102 m² sve u </w:t>
            </w:r>
            <w:proofErr w:type="spellStart"/>
            <w:r w:rsidRPr="007C5420">
              <w:rPr>
                <w:rFonts w:hAnsi="Times New Roman" w:ascii="Times New Roman"/>
                <w:sz w:val="20"/>
                <w:szCs w:val="20"/>
              </w:rPr>
              <w:t>u</w:t>
            </w:r>
            <w:proofErr w:type="spellEnd"/>
            <w:r w:rsidRPr="007C5420">
              <w:rPr>
                <w:rFonts w:hAnsi="Times New Roman" w:ascii="Times New Roman"/>
                <w:sz w:val="20"/>
                <w:szCs w:val="20"/>
              </w:rPr>
              <w:t xml:space="preserve"> ulici Stjepana Radića </w:t>
            </w:r>
            <w:proofErr w:type="spellStart"/>
            <w:r w:rsidRPr="007C5420"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Pr="007C5420">
              <w:rPr>
                <w:rFonts w:hAnsi="Times New Roman" w:ascii="Times New Roman"/>
                <w:sz w:val="20"/>
                <w:szCs w:val="20"/>
              </w:rPr>
              <w:t xml:space="preserve"> u Petrinji</w:t>
            </w:r>
          </w:p>
        </w:tc>
      </w:tr>
      <w:tr w:rsidTr="00F36DFF" w:rsidR="0030503C" w:rsidRPr="00B40BEB">
        <w:trPr>
          <w:trHeight w:val="375"/>
        </w:trPr>
        <w:tc>
          <w:tcPr>
            <w:tcW w:type="auto" w:w="0"/>
          </w:tcPr>
          <w:p w:rsidRDefault="00015B8E" w:rsidP="00F36DFF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  <w:r w:rsidR="006B5B4B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7C5420" w:rsidP="00F36DFF" w:rsidR="006B5B4B" w:rsidRP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MANŠPED d.o.o.</w:t>
            </w:r>
          </w:p>
        </w:tc>
        <w:tc>
          <w:tcPr>
            <w:tcW w:type="auto" w:w="0"/>
          </w:tcPr>
          <w:p w:rsidRDefault="007C5420" w:rsidP="00F36DFF" w:rsidR="006B5B4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76154765407</w:t>
            </w:r>
          </w:p>
        </w:tc>
        <w:tc>
          <w:tcPr>
            <w:tcW w:type="auto" w:w="0"/>
          </w:tcPr>
          <w:p w:rsidRDefault="007C5420" w:rsidP="00F36DFF" w:rsidR="006B5B4B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Rijeka,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Spinčićeva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</w:tc>
        <w:tc>
          <w:tcPr>
            <w:tcW w:type="auto" w:w="0"/>
          </w:tcPr>
          <w:p w:rsidRDefault="007C5420" w:rsidP="00F36DFF" w:rsidR="007C5420" w:rsidRPr="007C54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C5420">
              <w:rPr>
                <w:rFonts w:hAnsi="Times New Roman" w:ascii="Times New Roman"/>
                <w:sz w:val="20"/>
                <w:szCs w:val="20"/>
              </w:rPr>
              <w:t>Zemljišne knjige Općinskog suda u Sisku, zemljišno knjižni odjel Petrinja</w:t>
            </w:r>
          </w:p>
          <w:p w:rsidRDefault="006B5B4B" w:rsidP="00F36DFF" w:rsidR="006B5B4B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7C5420" w:rsidP="00F36DFF" w:rsidR="006B5B4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6.807,16 kn glavnice plus zatezne kamate od 28.09.2007. pa do naplate</w:t>
            </w:r>
          </w:p>
        </w:tc>
        <w:tc>
          <w:tcPr>
            <w:tcW w:type="auto" w:w="0"/>
          </w:tcPr>
          <w:p w:rsidRDefault="007C5420" w:rsidP="00F36DFF" w:rsidR="006B5B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-2035/11 od 10.01.2014. Uknjižba založnog prava</w:t>
            </w:r>
          </w:p>
        </w:tc>
        <w:tc>
          <w:tcPr>
            <w:tcW w:type="auto" w:w="0"/>
          </w:tcPr>
          <w:p w:rsidRDefault="007C5420" w:rsidP="00F36DFF" w:rsidR="007C5420" w:rsidRPr="007C54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C5420">
              <w:rPr>
                <w:rFonts w:hAnsi="Times New Roman" w:ascii="Times New Roman"/>
                <w:sz w:val="20"/>
                <w:szCs w:val="20"/>
              </w:rPr>
              <w:t xml:space="preserve">Nekretnina upisana u z.k.ul br. 8632  k.o. Petrinja, </w:t>
            </w:r>
            <w:proofErr w:type="spellStart"/>
            <w:r w:rsidRPr="007C5420">
              <w:rPr>
                <w:rFonts w:hAnsi="Times New Roman" w:ascii="Times New Roman"/>
                <w:sz w:val="20"/>
                <w:szCs w:val="20"/>
              </w:rPr>
              <w:t>k.č</w:t>
            </w:r>
            <w:proofErr w:type="spellEnd"/>
            <w:r w:rsidRPr="007C5420">
              <w:rPr>
                <w:rFonts w:hAnsi="Times New Roman" w:ascii="Times New Roman"/>
                <w:sz w:val="20"/>
                <w:szCs w:val="20"/>
              </w:rPr>
              <w:t xml:space="preserve">. br. 3481/8 , industrijska zgrada 215m², dvorište 500 m² i oranica 102 m² sve u </w:t>
            </w:r>
            <w:proofErr w:type="spellStart"/>
            <w:r w:rsidRPr="007C5420">
              <w:rPr>
                <w:rFonts w:hAnsi="Times New Roman" w:ascii="Times New Roman"/>
                <w:sz w:val="20"/>
                <w:szCs w:val="20"/>
              </w:rPr>
              <w:t>u</w:t>
            </w:r>
            <w:proofErr w:type="spellEnd"/>
            <w:r w:rsidRPr="007C5420">
              <w:rPr>
                <w:rFonts w:hAnsi="Times New Roman" w:ascii="Times New Roman"/>
                <w:sz w:val="20"/>
                <w:szCs w:val="20"/>
              </w:rPr>
              <w:t xml:space="preserve"> ulici Stjepana Radića </w:t>
            </w:r>
            <w:proofErr w:type="spellStart"/>
            <w:r w:rsidRPr="007C5420"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Pr="007C5420">
              <w:rPr>
                <w:rFonts w:hAnsi="Times New Roman" w:ascii="Times New Roman"/>
                <w:sz w:val="20"/>
                <w:szCs w:val="20"/>
              </w:rPr>
              <w:t xml:space="preserve"> u Petrinji</w:t>
            </w:r>
          </w:p>
          <w:p w:rsidRDefault="006B5B4B" w:rsidP="00F36DFF" w:rsidR="006B5B4B" w:rsidRPr="00B11F6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F36DFF" w:rsidR="0030503C" w:rsidRPr="00B40BEB">
        <w:trPr>
          <w:trHeight w:val="810"/>
        </w:trPr>
        <w:tc>
          <w:tcPr>
            <w:tcW w:type="auto" w:w="0"/>
          </w:tcPr>
          <w:p w:rsidRDefault="002B6921" w:rsidP="00F36DFF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</w:t>
            </w:r>
            <w:r w:rsidR="003F58B5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3F58B5" w:rsidP="00F36DFF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>Republika Hrvatska</w:t>
            </w:r>
            <w:r w:rsidR="002B6921">
              <w:rPr>
                <w:rFonts w:hAnsi="Times New Roman" w:ascii="Times New Roman"/>
                <w:sz w:val="20"/>
                <w:szCs w:val="20"/>
              </w:rPr>
              <w:t xml:space="preserve"> – Ministarstvo financija</w:t>
            </w:r>
          </w:p>
        </w:tc>
        <w:tc>
          <w:tcPr>
            <w:tcW w:type="auto" w:w="0"/>
          </w:tcPr>
          <w:p w:rsidRDefault="003F58B5" w:rsidP="00F36DFF" w:rsidR="003F58B5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F58B5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</w:tcPr>
          <w:p w:rsidRDefault="003F58B5" w:rsidP="00F36DFF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F58B5" w:rsidP="00F36DFF" w:rsidR="003F58B5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Upisnik pokretnina Financijska agencija</w:t>
            </w:r>
          </w:p>
        </w:tc>
        <w:tc>
          <w:tcPr>
            <w:tcW w:type="auto" w:w="0"/>
          </w:tcPr>
          <w:p w:rsidRDefault="002B6921" w:rsidP="00F36DFF" w:rsidR="003F58B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119.185,60</w:t>
            </w:r>
            <w:r w:rsidR="003F58B5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3F58B5" w:rsidP="00F36DFF" w:rsidR="003F58B5" w:rsidRPr="00015B8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2B6921" w:rsidP="00F36DFF" w:rsidR="003F58B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Motorno vozilo</w:t>
            </w:r>
            <w:r w:rsidR="003F58B5">
              <w:rPr>
                <w:rFonts w:hAnsi="Times New Roman" w:ascii="Times New Roman"/>
                <w:sz w:val="20"/>
                <w:szCs w:val="20"/>
              </w:rPr>
              <w:t xml:space="preserve">  -</w:t>
            </w:r>
            <w:r w:rsidR="003F58B5" w:rsidRPr="003F58B5">
              <w:rPr>
                <w:rFonts w:hAnsi="Cambria" w:ascii="Cambria"/>
                <w:sz w:val="24"/>
                <w:szCs w:val="24"/>
                <w:lang w:eastAsia="ar-SA"/>
              </w:rPr>
              <w:t xml:space="preserve"> </w:t>
            </w:r>
          </w:p>
          <w:p w:rsidRDefault="002B6921" w:rsidP="00F36DFF" w:rsidR="003F58B5" w:rsidRPr="00DC28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N2</w:t>
            </w:r>
            <w:r w:rsidR="003F58B5" w:rsidRPr="003F58B5">
              <w:rPr>
                <w:rFonts w:hAnsi="Times New Roman" w:ascii="Times New Roman"/>
                <w:sz w:val="20"/>
                <w:szCs w:val="20"/>
              </w:rPr>
              <w:t xml:space="preserve">, marke </w:t>
            </w:r>
            <w:r>
              <w:rPr>
                <w:rFonts w:hAnsi="Times New Roman" w:ascii="Times New Roman"/>
                <w:sz w:val="20"/>
                <w:szCs w:val="20"/>
              </w:rPr>
              <w:t>ZASTAVA 650/645 C-115545 AD, godina proizvodnje 1983</w:t>
            </w:r>
            <w:r w:rsidR="009630DD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3F58B5" w:rsidRPr="003F58B5">
              <w:rPr>
                <w:rFonts w:hAnsi="Times New Roman" w:ascii="Times New Roman"/>
                <w:sz w:val="20"/>
                <w:szCs w:val="20"/>
              </w:rPr>
              <w:t xml:space="preserve"> šasije </w:t>
            </w:r>
            <w:r>
              <w:rPr>
                <w:rFonts w:hAnsi="Times New Roman" w:ascii="Times New Roman"/>
                <w:sz w:val="20"/>
                <w:szCs w:val="20"/>
              </w:rPr>
              <w:t>82023206E, reg. oznaka SK894EE, odjavljeno 24.09.2013</w:t>
            </w:r>
            <w:r w:rsidR="003F58B5" w:rsidRPr="003F58B5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</w:tr>
    </w:tbl>
    <w:p w:rsidRDefault="004B02F2" w:rsidP="0098479C" w:rsidR="004B02F2">
      <w:pPr>
        <w:rPr>
          <w:rFonts w:hAnsi="Times New Roman" w:ascii="Times New Roman"/>
          <w:sz w:val="24"/>
          <w:szCs w:val="24"/>
        </w:rPr>
      </w:pPr>
    </w:p>
    <w:p w:rsidRDefault="004B02F2" w:rsidP="00702487" w:rsidR="004B02F2">
      <w:pPr>
        <w:jc w:val="center"/>
        <w:rPr>
          <w:rFonts w:hAnsi="Times New Roman" w:ascii="Times New Roman"/>
          <w:sz w:val="24"/>
          <w:szCs w:val="24"/>
        </w:rPr>
      </w:pPr>
    </w:p>
    <w:p w:rsidRDefault="003F58B5" w:rsidP="003F58B5" w:rsidR="003F58B5">
      <w:p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lastRenderedPageBreak/>
        <w:t>Razlučna</w:t>
      </w:r>
      <w:proofErr w:type="spellEnd"/>
      <w:r>
        <w:rPr>
          <w:rFonts w:hAnsi="Times New Roman" w:ascii="Times New Roman"/>
          <w:sz w:val="24"/>
          <w:szCs w:val="24"/>
        </w:rPr>
        <w:t xml:space="preserve"> prava:</w:t>
      </w:r>
    </w:p>
    <w:p w:rsidRDefault="00F36DFF" w:rsidP="00F36DFF" w:rsidR="00F36DFF" w:rsidRPr="00F36DFF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Republika Hrvatska prijavio je osiguranu tražbinu na iznos od 119.185,60</w:t>
      </w:r>
      <w:r w:rsidRPr="0058415F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s osnova glavnice, kamata u iznosu od 3.482,38 kn i troškova postupka  a koju je stekao temeljem Rješenja o ovrsi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-1306/09 od 01.04.2009. Općinskoga suda u Sisku, temeljem kojeg je uknjiženo pravo zaloga na imovini stečajnoga dužnika.</w:t>
      </w:r>
    </w:p>
    <w:p w:rsidRDefault="0058415F" w:rsidP="009068E3" w:rsidR="0058541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APS DELTA S.A. d.o.o.</w:t>
      </w:r>
      <w:r w:rsidR="003F58B5">
        <w:rPr>
          <w:rFonts w:hAnsi="Times New Roman" w:ascii="Times New Roman"/>
          <w:sz w:val="24"/>
          <w:szCs w:val="24"/>
        </w:rPr>
        <w:t>. prijavio je o</w:t>
      </w:r>
      <w:r>
        <w:rPr>
          <w:rFonts w:hAnsi="Times New Roman" w:ascii="Times New Roman"/>
          <w:sz w:val="24"/>
          <w:szCs w:val="24"/>
        </w:rPr>
        <w:t xml:space="preserve">siguranu tražbinu na iznos od </w:t>
      </w:r>
      <w:r w:rsidRPr="0058415F">
        <w:rPr>
          <w:rFonts w:hAnsi="Times New Roman" w:ascii="Times New Roman"/>
          <w:sz w:val="24"/>
          <w:szCs w:val="24"/>
        </w:rPr>
        <w:t>104.136,41 kn</w:t>
      </w:r>
      <w:r w:rsidR="00F36DFF">
        <w:rPr>
          <w:rFonts w:hAnsi="Times New Roman" w:ascii="Times New Roman"/>
          <w:sz w:val="24"/>
          <w:szCs w:val="24"/>
        </w:rPr>
        <w:t xml:space="preserve"> a koju</w:t>
      </w:r>
      <w:r w:rsidR="000559E5">
        <w:rPr>
          <w:rFonts w:hAnsi="Times New Roman" w:ascii="Times New Roman"/>
          <w:sz w:val="24"/>
          <w:szCs w:val="24"/>
        </w:rPr>
        <w:t xml:space="preserve"> je stekao temeljem Ugovora o ustupu</w:t>
      </w:r>
      <w:r>
        <w:rPr>
          <w:rFonts w:hAnsi="Times New Roman" w:ascii="Times New Roman"/>
          <w:sz w:val="24"/>
          <w:szCs w:val="24"/>
        </w:rPr>
        <w:t xml:space="preserve"> i prijenosu tražbine sklopljen dana 22.01.2017</w:t>
      </w:r>
      <w:r w:rsidR="000559E5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0559E5">
        <w:rPr>
          <w:rFonts w:hAnsi="Times New Roman" w:ascii="Times New Roman"/>
          <w:sz w:val="24"/>
          <w:szCs w:val="24"/>
        </w:rPr>
        <w:t>solemnizira</w:t>
      </w:r>
      <w:r>
        <w:rPr>
          <w:rFonts w:hAnsi="Times New Roman" w:ascii="Times New Roman"/>
          <w:sz w:val="24"/>
          <w:szCs w:val="24"/>
        </w:rPr>
        <w:t>n</w:t>
      </w:r>
      <w:proofErr w:type="spellEnd"/>
      <w:r>
        <w:rPr>
          <w:rFonts w:hAnsi="Times New Roman" w:ascii="Times New Roman"/>
          <w:sz w:val="24"/>
          <w:szCs w:val="24"/>
        </w:rPr>
        <w:t xml:space="preserve"> kod JB Mladena </w:t>
      </w:r>
      <w:proofErr w:type="spellStart"/>
      <w:r>
        <w:rPr>
          <w:rFonts w:hAnsi="Times New Roman" w:ascii="Times New Roman"/>
          <w:sz w:val="24"/>
          <w:szCs w:val="24"/>
        </w:rPr>
        <w:t>Ježeka</w:t>
      </w:r>
      <w:proofErr w:type="spellEnd"/>
      <w:r>
        <w:rPr>
          <w:rFonts w:hAnsi="Times New Roman" w:ascii="Times New Roman"/>
          <w:sz w:val="24"/>
          <w:szCs w:val="24"/>
        </w:rPr>
        <w:t xml:space="preserve"> (OV-450-17/2</w:t>
      </w:r>
      <w:r w:rsidR="000559E5">
        <w:rPr>
          <w:rFonts w:hAnsi="Times New Roman" w:ascii="Times New Roman"/>
          <w:sz w:val="24"/>
          <w:szCs w:val="24"/>
        </w:rPr>
        <w:t xml:space="preserve">) – </w:t>
      </w:r>
      <w:proofErr w:type="spellStart"/>
      <w:r w:rsidR="000559E5">
        <w:rPr>
          <w:rFonts w:hAnsi="Times New Roman" w:ascii="Times New Roman"/>
          <w:sz w:val="24"/>
          <w:szCs w:val="24"/>
        </w:rPr>
        <w:t>ustupite</w:t>
      </w:r>
      <w:r w:rsidR="0098479C">
        <w:rPr>
          <w:rFonts w:hAnsi="Times New Roman" w:ascii="Times New Roman"/>
          <w:sz w:val="24"/>
          <w:szCs w:val="24"/>
        </w:rPr>
        <w:t>lj</w:t>
      </w:r>
      <w:proofErr w:type="spellEnd"/>
      <w:r w:rsidR="0098479C">
        <w:rPr>
          <w:rFonts w:hAnsi="Times New Roman" w:ascii="Times New Roman"/>
          <w:sz w:val="24"/>
          <w:szCs w:val="24"/>
        </w:rPr>
        <w:t xml:space="preserve"> tražbine Hrvatska poštanska banka</w:t>
      </w:r>
      <w:r w:rsidR="000559E5">
        <w:rPr>
          <w:rFonts w:hAnsi="Times New Roman" w:ascii="Times New Roman"/>
          <w:sz w:val="24"/>
          <w:szCs w:val="24"/>
        </w:rPr>
        <w:t xml:space="preserve"> d.d. </w:t>
      </w:r>
    </w:p>
    <w:p w:rsidRDefault="009068E3" w:rsidP="009068E3" w:rsidR="002053A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</w:t>
      </w:r>
      <w:r w:rsidR="002B6921">
        <w:rPr>
          <w:rFonts w:hAnsi="Times New Roman" w:ascii="Times New Roman"/>
          <w:sz w:val="24"/>
          <w:szCs w:val="24"/>
        </w:rPr>
        <w:t>MANŠPED</w:t>
      </w:r>
      <w:r w:rsidR="002053A2">
        <w:rPr>
          <w:rFonts w:hAnsi="Times New Roman" w:ascii="Times New Roman"/>
          <w:sz w:val="24"/>
          <w:szCs w:val="24"/>
        </w:rPr>
        <w:t xml:space="preserve"> d.o.o. nije prijavio svoje </w:t>
      </w:r>
      <w:proofErr w:type="spellStart"/>
      <w:r w:rsidR="002053A2">
        <w:rPr>
          <w:rFonts w:hAnsi="Times New Roman" w:ascii="Times New Roman"/>
          <w:sz w:val="24"/>
          <w:szCs w:val="24"/>
        </w:rPr>
        <w:t>razlučno</w:t>
      </w:r>
      <w:proofErr w:type="spellEnd"/>
      <w:r w:rsidR="002053A2">
        <w:rPr>
          <w:rFonts w:hAnsi="Times New Roman" w:ascii="Times New Roman"/>
          <w:sz w:val="24"/>
          <w:szCs w:val="24"/>
        </w:rPr>
        <w:t xml:space="preserve"> pravo</w:t>
      </w:r>
      <w:r>
        <w:rPr>
          <w:rFonts w:hAnsi="Times New Roman" w:ascii="Times New Roman"/>
          <w:sz w:val="24"/>
          <w:szCs w:val="24"/>
        </w:rPr>
        <w:t xml:space="preserve"> stečajnom upravitelju.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upisano u javnim knjigama (zemljišno knjižni izvadak)</w:t>
      </w:r>
    </w:p>
    <w:p w:rsidRDefault="009068E3" w:rsidP="009068E3" w:rsidR="009068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Repub</w:t>
      </w:r>
      <w:r w:rsidR="003E0B1A">
        <w:rPr>
          <w:rFonts w:hAnsi="Times New Roman" w:ascii="Times New Roman"/>
          <w:sz w:val="24"/>
          <w:szCs w:val="24"/>
        </w:rPr>
        <w:t>lika Hrvatska ima upisano</w:t>
      </w:r>
      <w:r w:rsidR="0058415F">
        <w:rPr>
          <w:rFonts w:hAnsi="Times New Roman" w:ascii="Times New Roman"/>
          <w:sz w:val="24"/>
          <w:szCs w:val="24"/>
        </w:rPr>
        <w:t xml:space="preserve"> pravo na pokretninama – motorno vozilo</w:t>
      </w:r>
      <w:r w:rsidR="003E0B1A">
        <w:rPr>
          <w:rFonts w:hAnsi="Times New Roman" w:ascii="Times New Roman"/>
          <w:sz w:val="24"/>
          <w:szCs w:val="24"/>
        </w:rPr>
        <w:t xml:space="preserve"> (</w:t>
      </w:r>
      <w:proofErr w:type="spellStart"/>
      <w:r w:rsidR="003E0B1A">
        <w:rPr>
          <w:rFonts w:hAnsi="Times New Roman" w:ascii="Times New Roman"/>
          <w:sz w:val="24"/>
          <w:szCs w:val="24"/>
        </w:rPr>
        <w:t>razlučni</w:t>
      </w:r>
      <w:proofErr w:type="spellEnd"/>
      <w:r w:rsidR="003E0B1A">
        <w:rPr>
          <w:rFonts w:hAnsi="Times New Roman" w:ascii="Times New Roman"/>
          <w:sz w:val="24"/>
          <w:szCs w:val="24"/>
        </w:rPr>
        <w:t xml:space="preserve"> vjerovnik nije prijavio </w:t>
      </w:r>
      <w:proofErr w:type="spellStart"/>
      <w:r w:rsidR="003E0B1A">
        <w:rPr>
          <w:rFonts w:hAnsi="Times New Roman" w:ascii="Times New Roman"/>
          <w:sz w:val="24"/>
          <w:szCs w:val="24"/>
        </w:rPr>
        <w:t>razlučno</w:t>
      </w:r>
      <w:proofErr w:type="spellEnd"/>
      <w:r w:rsidR="003E0B1A">
        <w:rPr>
          <w:rFonts w:hAnsi="Times New Roman" w:ascii="Times New Roman"/>
          <w:sz w:val="24"/>
          <w:szCs w:val="24"/>
        </w:rPr>
        <w:t xml:space="preserve"> pravo)</w:t>
      </w:r>
      <w:r>
        <w:rPr>
          <w:rFonts w:hAnsi="Times New Roman" w:ascii="Times New Roman"/>
          <w:sz w:val="24"/>
          <w:szCs w:val="24"/>
        </w:rPr>
        <w:t>. Stečajni</w:t>
      </w:r>
      <w:r w:rsidR="0058415F">
        <w:rPr>
          <w:rFonts w:hAnsi="Times New Roman" w:ascii="Times New Roman"/>
          <w:sz w:val="24"/>
          <w:szCs w:val="24"/>
        </w:rPr>
        <w:t xml:space="preserve"> upravitelj nije u posjedu istog i nema saznanja dali isto</w:t>
      </w:r>
      <w:r>
        <w:rPr>
          <w:rFonts w:hAnsi="Times New Roman" w:ascii="Times New Roman"/>
          <w:sz w:val="24"/>
          <w:szCs w:val="24"/>
        </w:rPr>
        <w:t xml:space="preserve"> fizički još postoje nastavno na činj</w:t>
      </w:r>
      <w:r w:rsidR="0058415F">
        <w:rPr>
          <w:rFonts w:hAnsi="Times New Roman" w:ascii="Times New Roman"/>
          <w:sz w:val="24"/>
          <w:szCs w:val="24"/>
        </w:rPr>
        <w:t>enicu</w:t>
      </w:r>
      <w:r w:rsidR="0030503C">
        <w:rPr>
          <w:rFonts w:hAnsi="Times New Roman" w:ascii="Times New Roman"/>
          <w:sz w:val="24"/>
          <w:szCs w:val="24"/>
        </w:rPr>
        <w:t xml:space="preserve"> njegove starosti (motorno vozilo iz 1983.g. -35 godina, kao i činjenicu da je isto odjavljeno</w:t>
      </w:r>
      <w:r w:rsidR="0058415F">
        <w:rPr>
          <w:rFonts w:hAnsi="Times New Roman" w:ascii="Times New Roman"/>
          <w:sz w:val="24"/>
          <w:szCs w:val="24"/>
        </w:rPr>
        <w:t xml:space="preserve"> 2013</w:t>
      </w:r>
      <w:r>
        <w:rPr>
          <w:rFonts w:hAnsi="Times New Roman" w:ascii="Times New Roman"/>
          <w:sz w:val="24"/>
          <w:szCs w:val="24"/>
        </w:rPr>
        <w:t>.godine</w:t>
      </w:r>
    </w:p>
    <w:p w:rsidRDefault="00585411" w:rsidP="009630DD" w:rsidR="00585411">
      <w:pPr>
        <w:rPr>
          <w:rFonts w:hAnsi="Times New Roman" w:ascii="Times New Roman"/>
          <w:sz w:val="24"/>
          <w:szCs w:val="24"/>
        </w:rPr>
      </w:pPr>
    </w:p>
    <w:p w:rsidRDefault="00585411" w:rsidP="00702487" w:rsidR="00585411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AF6BF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07</w:t>
      </w:r>
      <w:r w:rsidR="0058415F">
        <w:rPr>
          <w:rFonts w:hAnsi="Times New Roman" w:ascii="Times New Roman"/>
          <w:sz w:val="24"/>
        </w:rPr>
        <w:t>.05</w:t>
      </w:r>
      <w:r w:rsidR="0095682B">
        <w:rPr>
          <w:rFonts w:hAnsi="Times New Roman" w:ascii="Times New Roman"/>
          <w:sz w:val="24"/>
        </w:rPr>
        <w:t>.2018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  </w:t>
      </w:r>
      <w:r w:rsidR="00FF1CCD">
        <w:rPr>
          <w:rFonts w:hAnsi="Times New Roman" w:ascii="Times New Roman"/>
          <w:sz w:val="24"/>
        </w:rPr>
        <w:t>Mato Čičak,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A9E" w:rsidP="00702487" w:rsidR="00852A9E">
      <w:pPr>
        <w:spacing w:after="0"/>
      </w:pPr>
      <w:r>
        <w:separator/>
      </w:r>
    </w:p>
  </w:endnote>
  <w:endnote w:id="0" w:type="continuationSeparator">
    <w:p w:rsidRDefault="00852A9E" w:rsidP="00702487" w:rsidR="00852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A9E" w:rsidP="00702487" w:rsidR="00852A9E">
      <w:pPr>
        <w:spacing w:after="0"/>
      </w:pPr>
      <w:r>
        <w:separator/>
      </w:r>
    </w:p>
  </w:footnote>
  <w:footnote w:id="0" w:type="continuationSeparator">
    <w:p w:rsidRDefault="00852A9E" w:rsidP="00702487" w:rsidR="00852A9E">
      <w:pPr>
        <w:spacing w:after="0"/>
      </w:pPr>
      <w:r>
        <w:continuationSeparator/>
      </w:r>
    </w:p>
  </w:footnote>
  <w:footnote w:id="1">
    <w:p w:rsidRDefault="00AA0F69" w:rsidP="00AA0F69" w:rsidR="00AA0F69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648820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B85"/>
    <w:rsid w:val="000317A6"/>
    <w:rsid w:val="000559E5"/>
    <w:rsid w:val="00064AAF"/>
    <w:rsid w:val="00081220"/>
    <w:rsid w:val="000912AA"/>
    <w:rsid w:val="00093BEF"/>
    <w:rsid w:val="000A0AAB"/>
    <w:rsid w:val="000B3D0E"/>
    <w:rsid w:val="00143F2C"/>
    <w:rsid w:val="00193C61"/>
    <w:rsid w:val="00193E43"/>
    <w:rsid w:val="001A4DA0"/>
    <w:rsid w:val="002053A2"/>
    <w:rsid w:val="00232E23"/>
    <w:rsid w:val="00294CAD"/>
    <w:rsid w:val="002B6921"/>
    <w:rsid w:val="002B6DA7"/>
    <w:rsid w:val="002C11F4"/>
    <w:rsid w:val="0030401C"/>
    <w:rsid w:val="0030503C"/>
    <w:rsid w:val="00334034"/>
    <w:rsid w:val="003505B4"/>
    <w:rsid w:val="003C63FE"/>
    <w:rsid w:val="003D21DE"/>
    <w:rsid w:val="003E0B1A"/>
    <w:rsid w:val="003F58B5"/>
    <w:rsid w:val="00404514"/>
    <w:rsid w:val="00490858"/>
    <w:rsid w:val="004B02F2"/>
    <w:rsid w:val="004B1006"/>
    <w:rsid w:val="00526CBF"/>
    <w:rsid w:val="00556987"/>
    <w:rsid w:val="00560DDB"/>
    <w:rsid w:val="0058415F"/>
    <w:rsid w:val="00585411"/>
    <w:rsid w:val="0058761B"/>
    <w:rsid w:val="005A31BB"/>
    <w:rsid w:val="005A613F"/>
    <w:rsid w:val="005D5334"/>
    <w:rsid w:val="006062F9"/>
    <w:rsid w:val="006153B2"/>
    <w:rsid w:val="00620CBB"/>
    <w:rsid w:val="006227BC"/>
    <w:rsid w:val="006B5B4B"/>
    <w:rsid w:val="006C2B79"/>
    <w:rsid w:val="006D3170"/>
    <w:rsid w:val="006E2F3F"/>
    <w:rsid w:val="00702487"/>
    <w:rsid w:val="00713019"/>
    <w:rsid w:val="00734BB6"/>
    <w:rsid w:val="00790FAC"/>
    <w:rsid w:val="007C5420"/>
    <w:rsid w:val="007D5370"/>
    <w:rsid w:val="00824A2E"/>
    <w:rsid w:val="008512FB"/>
    <w:rsid w:val="00852A9E"/>
    <w:rsid w:val="00860F53"/>
    <w:rsid w:val="008660B7"/>
    <w:rsid w:val="009068E3"/>
    <w:rsid w:val="00927D94"/>
    <w:rsid w:val="0095682B"/>
    <w:rsid w:val="009630DD"/>
    <w:rsid w:val="00965663"/>
    <w:rsid w:val="00982EBD"/>
    <w:rsid w:val="0098479C"/>
    <w:rsid w:val="009A41CF"/>
    <w:rsid w:val="00A90FF7"/>
    <w:rsid w:val="00AA0F69"/>
    <w:rsid w:val="00AF6BF1"/>
    <w:rsid w:val="00B10786"/>
    <w:rsid w:val="00B11F65"/>
    <w:rsid w:val="00B272B2"/>
    <w:rsid w:val="00B30CF4"/>
    <w:rsid w:val="00B428B5"/>
    <w:rsid w:val="00B90245"/>
    <w:rsid w:val="00BB3897"/>
    <w:rsid w:val="00BB6E2B"/>
    <w:rsid w:val="00BC55E1"/>
    <w:rsid w:val="00BD4B34"/>
    <w:rsid w:val="00C201A0"/>
    <w:rsid w:val="00C31073"/>
    <w:rsid w:val="00C61F72"/>
    <w:rsid w:val="00CC2BF8"/>
    <w:rsid w:val="00D16631"/>
    <w:rsid w:val="00D21480"/>
    <w:rsid w:val="00D4559A"/>
    <w:rsid w:val="00DC28AE"/>
    <w:rsid w:val="00DE5C4D"/>
    <w:rsid w:val="00E058BF"/>
    <w:rsid w:val="00E10C48"/>
    <w:rsid w:val="00E7218E"/>
    <w:rsid w:val="00E87D5B"/>
    <w:rsid w:val="00ED5C52"/>
    <w:rsid w:val="00F36DFF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D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D0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D0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D0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D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D0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D0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D0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1068</properties:Words>
  <properties:Characters>6501</properties:Characters>
  <properties:Lines>440</properties:Lines>
  <properties:Paragraphs>193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2018-05-07T12:23:00Z</dcterms:created>
  <dc:creator>ADMINIBM</dc:creator>
  <cp:lastModifiedBy>Jadranka Zelić</cp:lastModifiedBy>
  <cp:lastPrinted>2018-05-07T06:15:00Z</cp:lastPrinted>
  <dcterms:modified xmlns:xsi="http://www.w3.org/2001/XMLSchema-instance" xsi:type="dcterms:W3CDTF">2018-05-07T12:24:00Z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St-2549/2016-20 / Podnesak - Tablica prijavljenih i osporenih tražbina (St-2549-16-Europlast - tablice prijavljenih tražbina prvi i drugi viši isplatni red razlučnih i izlučnih prava (čl. 259. st. 1. SZ) 15.5.2018..docx)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