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879f0c" w14:paraId="1879f0c"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F212EF" w:rsidP="00F212EF" w:rsidR="00F212EF" w:rsidRPr="00F212EF">
      <w:pPr>
        <w:keepNext/>
        <w:spacing w:after="0"/>
        <w:jc w:val="both"/>
        <w:outlineLvl w:val="0"/>
        <w:rPr>
          <w:rFonts w:cs="Times New Roman" w:eastAsia="Arial Unicode MS"/>
          <w:b/>
          <w:bCs/>
          <w:lang w:eastAsia="hr-HR"/>
        </w:rPr>
      </w:pPr>
      <w:r w:rsidRPr="00F212EF">
        <w:rPr>
          <w:rFonts w:cs="Times New Roman" w:eastAsia="Arial Unicode MS"/>
          <w:b/>
          <w:bCs/>
          <w:lang w:eastAsia="hr-HR"/>
        </w:rPr>
        <w:t xml:space="preserve">    REPUBLIKA HRVATSKA</w:t>
      </w:r>
    </w:p>
    <w:p w:rsidRDefault="00F212EF" w:rsidP="00F212EF" w:rsidR="00F212EF" w:rsidRPr="00F212EF">
      <w:pPr>
        <w:spacing w:after="0"/>
        <w:jc w:val="both"/>
        <w:rPr>
          <w:rFonts w:cs="Times New Roman" w:eastAsia="Times New Roman"/>
          <w:b/>
          <w:szCs w:val="20"/>
          <w:lang w:eastAsia="hr-HR"/>
        </w:rPr>
      </w:pPr>
      <w:r w:rsidRPr="00F212EF">
        <w:rPr>
          <w:rFonts w:cs="Times New Roman" w:eastAsia="Times New Roman"/>
          <w:b/>
          <w:lang w:eastAsia="hr-HR" w:val="en-AU"/>
        </w:rPr>
        <w:t xml:space="preserve">  TRGOVAČKI SUD U SPLITU </w:t>
      </w:r>
      <w:r w:rsidRPr="00F212EF">
        <w:rPr>
          <w:rFonts w:cs="Times New Roman" w:eastAsia="Times New Roman"/>
          <w:lang w:eastAsia="hr-HR" w:val="en-AU"/>
        </w:rPr>
        <w:t xml:space="preserve">            </w:t>
      </w:r>
      <w:r w:rsidRPr="00F212EF">
        <w:rPr>
          <w:rFonts w:cs="Times New Roman" w:eastAsia="Times New Roman"/>
          <w:lang w:eastAsia="hr-HR" w:val="en-AU"/>
        </w:rPr>
        <w:tab/>
      </w:r>
      <w:r w:rsidRPr="00F212EF">
        <w:rPr>
          <w:rFonts w:cs="Times New Roman" w:eastAsia="Times New Roman"/>
          <w:lang w:eastAsia="hr-HR" w:val="en-AU"/>
        </w:rPr>
        <w:tab/>
      </w:r>
      <w:r w:rsidRPr="00F212EF">
        <w:rPr>
          <w:rFonts w:cs="Times New Roman" w:eastAsia="Times New Roman"/>
          <w:lang w:eastAsia="hr-HR" w:val="en-AU"/>
        </w:rPr>
        <w:tab/>
        <w:t xml:space="preserve">           </w:t>
      </w:r>
      <w:r w:rsidRPr="00F212EF">
        <w:rPr>
          <w:rFonts w:cs="Times New Roman" w:eastAsia="Times New Roman"/>
          <w:b/>
          <w:lang w:eastAsia="hr-HR" w:val="en-AU"/>
        </w:rPr>
        <w:t xml:space="preserve">Broj: 14. </w:t>
      </w:r>
      <w:r w:rsidRPr="00F212EF">
        <w:rPr>
          <w:rFonts w:cs="Times New Roman" w:eastAsia="Times New Roman"/>
          <w:b/>
          <w:lang w:eastAsia="hr-HR"/>
        </w:rPr>
        <w:t>St-45/2015.</w:t>
      </w:r>
    </w:p>
    <w:p w:rsidRDefault="00F212EF" w:rsidP="00F212EF" w:rsidR="00F212EF" w:rsidRPr="00F212EF">
      <w:pPr>
        <w:spacing w:after="0"/>
        <w:rPr>
          <w:rFonts w:cs="Times New Roman" w:eastAsia="Times New Roman"/>
          <w:b/>
          <w:szCs w:val="20"/>
          <w:lang w:eastAsia="hr-HR"/>
        </w:rPr>
      </w:pPr>
      <w:r w:rsidRPr="00F212EF">
        <w:rPr>
          <w:rFonts w:cs="Times New Roman" w:eastAsia="Times New Roman"/>
          <w:b/>
          <w:szCs w:val="20"/>
          <w:lang w:eastAsia="hr-HR"/>
        </w:rPr>
        <w:t xml:space="preserve">               Sukoišanska 6.</w:t>
      </w:r>
    </w:p>
    <w:p w:rsidRDefault="00F212EF" w:rsidP="00F212EF" w:rsidR="00F212EF" w:rsidRPr="00F212EF">
      <w:pPr>
        <w:spacing w:after="0"/>
        <w:rPr>
          <w:rFonts w:cs="Times New Roman" w:eastAsia="Times New Roman"/>
          <w:b/>
          <w:szCs w:val="20"/>
          <w:lang w:eastAsia="hr-HR"/>
        </w:rPr>
      </w:pPr>
      <w:r w:rsidRPr="00F212EF">
        <w:rPr>
          <w:rFonts w:cs="Times New Roman" w:eastAsia="Times New Roman"/>
          <w:b/>
          <w:szCs w:val="20"/>
          <w:lang w:eastAsia="hr-HR"/>
        </w:rPr>
        <w:t xml:space="preserve">             21 000  S P L I T</w:t>
      </w:r>
    </w:p>
    <w:p w:rsidRDefault="00F212EF" w:rsidP="00F212EF" w:rsidR="00F212EF" w:rsidRPr="00F212EF">
      <w:pPr>
        <w:spacing w:after="0"/>
        <w:rPr>
          <w:rFonts w:cs="Times New Roman" w:eastAsia="Times New Roman"/>
          <w:szCs w:val="20"/>
          <w:lang w:eastAsia="hr-HR" w:val="en-AU"/>
        </w:rPr>
      </w:pPr>
    </w:p>
    <w:p w:rsidRDefault="00F212EF" w:rsidP="00F212EF" w:rsidR="00F212EF" w:rsidRPr="00F212EF">
      <w:pPr>
        <w:spacing w:after="0"/>
        <w:rPr>
          <w:rFonts w:cs="Times New Roman" w:eastAsia="Times New Roman"/>
          <w:szCs w:val="20"/>
          <w:lang w:eastAsia="hr-HR" w:val="en-AU"/>
        </w:rPr>
      </w:pPr>
    </w:p>
    <w:p w:rsidRDefault="00F212EF" w:rsidP="00F212EF" w:rsidR="00F212EF" w:rsidRPr="00F212EF">
      <w:pPr>
        <w:spacing w:after="0"/>
        <w:rPr>
          <w:rFonts w:cs="Times New Roman" w:eastAsia="Times New Roman"/>
          <w:szCs w:val="20"/>
          <w:lang w:eastAsia="hr-HR" w:val="en-AU"/>
        </w:rPr>
      </w:pPr>
    </w:p>
    <w:p w:rsidRDefault="00F212EF" w:rsidP="00F212EF" w:rsidR="00F212EF" w:rsidRPr="00F212EF">
      <w:pPr>
        <w:spacing w:after="0"/>
        <w:rPr>
          <w:rFonts w:cs="Times New Roman" w:eastAsia="Times New Roman"/>
          <w:szCs w:val="20"/>
          <w:lang w:eastAsia="hr-HR" w:val="en-AU"/>
        </w:rPr>
      </w:pPr>
      <w:r w:rsidRPr="00F212EF">
        <w:rPr>
          <w:rFonts w:cs="Times New Roman" w:eastAsia="Times New Roman"/>
          <w:szCs w:val="20"/>
          <w:lang w:eastAsia="hr-HR" w:val="en-AU"/>
        </w:rPr>
        <w:t xml:space="preserve">                                                                                         OPĆINSKOM   SUDU </w:t>
      </w:r>
    </w:p>
    <w:p w:rsidRDefault="00F212EF" w:rsidP="00F212EF" w:rsidR="00F212EF" w:rsidRPr="00F212EF">
      <w:pPr>
        <w:spacing w:after="0"/>
        <w:rPr>
          <w:rFonts w:cs="Times New Roman" w:eastAsia="Times New Roman"/>
          <w:szCs w:val="20"/>
          <w:lang w:eastAsia="hr-HR" w:val="en-AU"/>
        </w:rPr>
      </w:pPr>
      <w:r w:rsidRPr="00F212EF">
        <w:rPr>
          <w:rFonts w:cs="Times New Roman" w:eastAsia="Times New Roman"/>
          <w:szCs w:val="20"/>
          <w:lang w:eastAsia="hr-HR" w:val="en-AU"/>
        </w:rPr>
        <w:t xml:space="preserve">                                                                                                    U SPLITU</w:t>
      </w:r>
    </w:p>
    <w:p w:rsidRDefault="00F212EF" w:rsidP="00F212EF" w:rsidR="00F212EF" w:rsidRPr="00F212EF">
      <w:pPr>
        <w:spacing w:after="0"/>
        <w:rPr>
          <w:rFonts w:cs="Times New Roman" w:eastAsia="Times New Roman"/>
          <w:szCs w:val="20"/>
          <w:lang w:eastAsia="hr-HR" w:val="en-AU"/>
        </w:rPr>
      </w:pPr>
    </w:p>
    <w:p w:rsidRDefault="00F212EF" w:rsidP="00F212EF" w:rsidR="00F212EF" w:rsidRPr="00F212EF">
      <w:pPr>
        <w:spacing w:after="0"/>
        <w:rPr>
          <w:rFonts w:cs="Times New Roman" w:eastAsia="Times New Roman"/>
          <w:szCs w:val="20"/>
          <w:lang w:eastAsia="hr-HR" w:val="en-AU"/>
        </w:rPr>
      </w:pPr>
    </w:p>
    <w:p w:rsidRDefault="00F212EF" w:rsidP="00F212EF" w:rsidR="00F212EF" w:rsidRPr="00F212EF">
      <w:pPr>
        <w:spacing w:after="0"/>
        <w:rPr>
          <w:rFonts w:cs="Times New Roman" w:eastAsia="Times New Roman"/>
          <w:szCs w:val="20"/>
          <w:lang w:eastAsia="hr-HR" w:val="en-AU"/>
        </w:rPr>
      </w:pPr>
      <w:r w:rsidRPr="00F212EF">
        <w:rPr>
          <w:rFonts w:cs="Times New Roman" w:eastAsia="Times New Roman"/>
          <w:szCs w:val="20"/>
          <w:lang w:eastAsia="hr-HR" w:val="en-AU"/>
        </w:rPr>
        <w:t xml:space="preserve">                                                                                                              S P L I T</w:t>
      </w:r>
    </w:p>
    <w:p w:rsidRDefault="00F212EF" w:rsidP="00F212EF" w:rsidR="00F212EF" w:rsidRPr="00F212EF">
      <w:pPr>
        <w:spacing w:after="0"/>
        <w:rPr>
          <w:rFonts w:cs="Times New Roman" w:eastAsia="Times New Roman"/>
          <w:szCs w:val="20"/>
          <w:lang w:eastAsia="hr-HR" w:val="en-AU"/>
        </w:rPr>
      </w:pPr>
    </w:p>
    <w:p w:rsidRDefault="00F212EF" w:rsidP="00F212EF" w:rsidR="00F212EF" w:rsidRPr="00F212EF">
      <w:pPr>
        <w:spacing w:after="0"/>
        <w:rPr>
          <w:rFonts w:cs="Times New Roman" w:eastAsia="Times New Roman"/>
          <w:szCs w:val="20"/>
          <w:lang w:eastAsia="hr-HR" w:val="en-AU"/>
        </w:rPr>
      </w:pPr>
    </w:p>
    <w:p w:rsidRDefault="00F212EF" w:rsidP="00F212EF" w:rsidR="00F212EF" w:rsidRPr="00F212EF">
      <w:pPr>
        <w:spacing w:after="0"/>
        <w:rPr>
          <w:rFonts w:cs="Times New Roman" w:eastAsia="Times New Roman"/>
          <w:szCs w:val="20"/>
          <w:lang w:eastAsia="hr-HR" w:val="en-AU"/>
        </w:rPr>
      </w:pPr>
      <w:r w:rsidRPr="00F212EF">
        <w:rPr>
          <w:rFonts w:cs="Times New Roman" w:eastAsia="Times New Roman"/>
          <w:szCs w:val="20"/>
          <w:lang w:eastAsia="hr-HR" w:val="en-AU"/>
        </w:rPr>
        <w:t>PEREDMET: Dostava-povrat Vašeg spisa, broj: Ovr-368/2015,</w:t>
      </w:r>
    </w:p>
    <w:p w:rsidRDefault="00F212EF" w:rsidP="00F212EF" w:rsidR="00F212EF" w:rsidRPr="00F212EF">
      <w:pPr>
        <w:spacing w:after="0"/>
        <w:rPr>
          <w:rFonts w:cs="Times New Roman" w:eastAsia="Times New Roman"/>
          <w:szCs w:val="20"/>
          <w:lang w:eastAsia="hr-HR" w:val="en-AU"/>
        </w:rPr>
      </w:pPr>
      <w:r w:rsidRPr="00F212EF">
        <w:rPr>
          <w:rFonts w:cs="Times New Roman" w:eastAsia="Times New Roman"/>
          <w:szCs w:val="20"/>
          <w:lang w:eastAsia="hr-HR" w:val="en-AU"/>
        </w:rPr>
        <w:t xml:space="preserve">                        na daljnje postupanje.</w:t>
      </w:r>
    </w:p>
    <w:p w:rsidRDefault="00F212EF" w:rsidP="00F212EF" w:rsidR="00F212EF" w:rsidRPr="00F212EF">
      <w:pPr>
        <w:spacing w:after="0"/>
        <w:rPr>
          <w:rFonts w:cs="Times New Roman" w:eastAsia="Times New Roman"/>
          <w:szCs w:val="20"/>
          <w:lang w:eastAsia="hr-HR" w:val="en-AU"/>
        </w:rPr>
      </w:pPr>
    </w:p>
    <w:p w:rsidRDefault="00F212EF" w:rsidP="00F212EF" w:rsidR="00F212EF" w:rsidRPr="00F212EF">
      <w:pPr>
        <w:spacing w:after="0"/>
        <w:rPr>
          <w:rFonts w:cs="Times New Roman" w:eastAsia="Times New Roman"/>
          <w:szCs w:val="20"/>
          <w:lang w:eastAsia="hr-HR" w:val="en-AU"/>
        </w:rPr>
      </w:pPr>
    </w:p>
    <w:p w:rsidRDefault="00F212EF" w:rsidP="00F212EF" w:rsidR="00F212EF" w:rsidRPr="00F212EF">
      <w:pPr>
        <w:spacing w:after="0"/>
        <w:ind w:firstLine="708"/>
        <w:jc w:val="both"/>
        <w:rPr>
          <w:rFonts w:cs="Times New Roman" w:eastAsia="Times New Roman"/>
          <w:szCs w:val="20"/>
          <w:lang w:eastAsia="hr-HR" w:val="en-AU"/>
        </w:rPr>
      </w:pPr>
      <w:r w:rsidRPr="00F212EF">
        <w:rPr>
          <w:rFonts w:cs="Times New Roman" w:eastAsia="Times New Roman"/>
          <w:szCs w:val="20"/>
          <w:lang w:eastAsia="hr-HR" w:val="en-AU"/>
        </w:rPr>
        <w:t>U privitku se dostavlja-vraća Naslovu ovršni spis Naslova broj: Ovr-368/2015,</w:t>
      </w:r>
      <w:r w:rsidRPr="00F212EF">
        <w:rPr>
          <w:rFonts w:cs="Times New Roman" w:eastAsia="Times New Roman"/>
          <w:lang w:eastAsia="hr-HR" w:val="en-AU"/>
        </w:rPr>
        <w:t xml:space="preserve"> </w:t>
      </w:r>
      <w:r w:rsidRPr="00F212EF">
        <w:rPr>
          <w:rFonts w:cs="Times New Roman" w:eastAsia="Times New Roman"/>
          <w:lang w:eastAsia="hr-HR"/>
        </w:rPr>
        <w:t>ovrhovoditelja: C.I.O.S., d.o.o., Zagreb, protiv ovršenika: ADRIA ČELIK, d.o.o, u stečaju, Kaštel Sućurac (Grad Kaštela), Cesta dr. Franje Tuđmana 78, OIB: 34606600284,</w:t>
      </w:r>
      <w:r w:rsidRPr="00F212EF">
        <w:rPr>
          <w:rFonts w:cs="Times New Roman" w:eastAsia="Times New Roman"/>
          <w:szCs w:val="20"/>
          <w:lang w:eastAsia="hr-HR" w:val="en-AU"/>
        </w:rPr>
        <w:t xml:space="preserve"> na daljnje postupanje, pošto je Vrhovni sud Republike Hrvatske, u postupku radi donošenja odluke o sukobu nadležnosti, Rješenjem od 12. travnja 2017, broj: Gr1-460/16, odlučio kako je za postupanje u istome ovršnom predmetu nadležan Općinski sud u Splitu.</w:t>
      </w:r>
    </w:p>
    <w:p w:rsidRDefault="00F212EF" w:rsidP="00F212EF" w:rsidR="00F212EF" w:rsidRPr="00F212EF">
      <w:pPr>
        <w:spacing w:after="0"/>
        <w:rPr>
          <w:rFonts w:cs="Times New Roman" w:eastAsia="Times New Roman"/>
          <w:szCs w:val="20"/>
          <w:lang w:eastAsia="hr-HR" w:val="en-AU"/>
        </w:rPr>
      </w:pPr>
    </w:p>
    <w:p w:rsidRDefault="00F212EF" w:rsidP="00F212EF" w:rsidR="00F212EF" w:rsidRPr="00F212EF">
      <w:pPr>
        <w:spacing w:after="0"/>
        <w:ind w:firstLine="708"/>
        <w:jc w:val="both"/>
        <w:rPr>
          <w:rFonts w:cs="Times New Roman" w:eastAsia="Times New Roman"/>
          <w:b/>
          <w:szCs w:val="20"/>
          <w:lang w:eastAsia="hr-HR" w:val="en-AU"/>
        </w:rPr>
      </w:pPr>
      <w:r w:rsidRPr="00F212EF">
        <w:rPr>
          <w:rFonts w:cs="Times New Roman" w:eastAsia="Times New Roman"/>
          <w:szCs w:val="20"/>
          <w:lang w:eastAsia="hr-HR" w:val="en-AU"/>
        </w:rPr>
        <w:t xml:space="preserve">U privitku ovom dopisu se, pored gore navedenog spisa, dostavlja i dopis ovog Suda od 18. srpnja 2016, broj: 14. St-45/2015. kao i Rješenje Vrhovnog suda Republike Hrvatske, od 12. travnja 2017, broj: Gr1-460/16. a koje je Rješenje Vrhovnog suda Republike Hrvatske ovaj Sud otpremio strankama: Anti Glamuzini, odvjetniku u Odvjetničkom društvu GLAMUZINA &amp; GROŠETA, Zagreb, Trg Žrtava fašizma 5, kao punomoćniku Ovrhovoditelja i Berislavu Bušelić, stečajnom upravitelju Ovršenika a isto je Rješenje objavljeno i na mrežnoj stranici e-Oglasna ploča sudova.  </w:t>
      </w:r>
    </w:p>
    <w:p w:rsidRDefault="00F212EF" w:rsidP="00F212EF" w:rsidR="00F212EF" w:rsidRPr="00F212EF">
      <w:pPr>
        <w:spacing w:after="0"/>
        <w:rPr>
          <w:rFonts w:cs="Times New Roman" w:eastAsia="Times New Roman"/>
          <w:szCs w:val="20"/>
          <w:lang w:eastAsia="hr-HR" w:val="en-AU"/>
        </w:rPr>
      </w:pPr>
    </w:p>
    <w:p w:rsidRDefault="00F212EF" w:rsidP="00F212EF" w:rsidR="00F212EF" w:rsidRPr="00F212EF">
      <w:pPr>
        <w:spacing w:after="0"/>
        <w:jc w:val="both"/>
        <w:rPr>
          <w:rFonts w:cs="Times New Roman" w:eastAsia="Times New Roman"/>
          <w:szCs w:val="20"/>
          <w:lang w:eastAsia="hr-HR" w:val="en-AU"/>
        </w:rPr>
      </w:pPr>
    </w:p>
    <w:p w:rsidRDefault="00F212EF" w:rsidP="00F212EF" w:rsidR="00F212EF" w:rsidRPr="00F212EF">
      <w:pPr>
        <w:spacing w:after="0"/>
        <w:jc w:val="center"/>
        <w:rPr>
          <w:rFonts w:cs="Times New Roman" w:eastAsia="Times New Roman"/>
          <w:lang w:eastAsia="hr-HR"/>
        </w:rPr>
      </w:pPr>
      <w:r w:rsidRPr="00F212EF">
        <w:rPr>
          <w:rFonts w:cs="Times New Roman" w:eastAsia="Times New Roman"/>
          <w:lang w:eastAsia="hr-HR"/>
        </w:rPr>
        <w:t>Split, 10. svibnja 2017.</w:t>
      </w:r>
    </w:p>
    <w:p w:rsidRDefault="00F212EF" w:rsidP="00F212EF" w:rsidR="00F212EF" w:rsidRPr="00F212EF">
      <w:pPr>
        <w:spacing w:after="0"/>
        <w:jc w:val="both"/>
        <w:rPr>
          <w:rFonts w:cs="Times New Roman" w:eastAsia="Times New Roman"/>
          <w:lang w:eastAsia="hr-HR"/>
        </w:rPr>
      </w:pPr>
    </w:p>
    <w:p w:rsidRDefault="00F212EF" w:rsidP="00F212EF" w:rsidR="00F212EF" w:rsidRPr="00F212EF">
      <w:pPr>
        <w:spacing w:after="0"/>
        <w:jc w:val="both"/>
        <w:rPr>
          <w:rFonts w:cs="Times New Roman" w:eastAsia="Times New Roman"/>
          <w:lang w:eastAsia="hr-HR"/>
        </w:rPr>
      </w:pPr>
      <w:r w:rsidRPr="00F212EF">
        <w:rPr>
          <w:rFonts w:cs="Times New Roman" w:eastAsia="Times New Roman"/>
          <w:lang w:eastAsia="hr-HR"/>
        </w:rPr>
        <w:t xml:space="preserve">                                                                                                                 Stečajni sudac:</w:t>
      </w:r>
    </w:p>
    <w:p w:rsidRDefault="00F212EF" w:rsidP="00F212EF" w:rsidR="00F212EF" w:rsidRPr="00F212EF">
      <w:pPr>
        <w:spacing w:after="0"/>
        <w:jc w:val="both"/>
        <w:rPr>
          <w:rFonts w:cs="Times New Roman" w:eastAsia="Times New Roman"/>
          <w:lang w:eastAsia="hr-HR"/>
        </w:rPr>
      </w:pPr>
      <w:r w:rsidRPr="00F212EF">
        <w:rPr>
          <w:rFonts w:cs="Times New Roman" w:eastAsia="Times New Roman"/>
          <w:lang w:eastAsia="hr-HR"/>
        </w:rPr>
        <w:t xml:space="preserve">                                                                                                                    Jozo Ćaleta,</w:t>
      </w:r>
    </w:p>
    <w:p w:rsidRDefault="00F212EF" w:rsidP="00F212EF" w:rsidR="00F212EF" w:rsidRPr="00F212EF">
      <w:pPr>
        <w:spacing w:after="0"/>
        <w:jc w:val="both"/>
        <w:rPr>
          <w:rFonts w:cs="Times New Roman" w:eastAsia="Times New Roman"/>
          <w:lang w:eastAsia="hr-HR"/>
        </w:rPr>
      </w:pPr>
    </w:p>
    <w:p w:rsidRDefault="00F212EF" w:rsidP="00F212EF" w:rsidR="00F212EF" w:rsidRPr="00F212EF">
      <w:pPr>
        <w:spacing w:after="0"/>
        <w:jc w:val="both"/>
        <w:rPr>
          <w:rFonts w:cs="Times New Roman" w:eastAsia="Times New Roman"/>
          <w:szCs w:val="20"/>
          <w:lang w:eastAsia="hr-HR" w:val="en-AU"/>
        </w:rPr>
      </w:pPr>
      <w:r w:rsidRPr="00F212EF">
        <w:rPr>
          <w:rFonts w:cs="Times New Roman" w:eastAsia="Times New Roman"/>
          <w:szCs w:val="20"/>
          <w:lang w:eastAsia="hr-HR" w:val="en-AU"/>
        </w:rPr>
        <w:t>Prilog: Kao u tekstu.</w:t>
      </w:r>
    </w:p>
    <w:p w:rsidRDefault="00F212EF" w:rsidP="00F212EF" w:rsidR="00F212EF" w:rsidRPr="00F212EF">
      <w:pPr>
        <w:spacing w:after="0"/>
        <w:jc w:val="both"/>
        <w:rPr>
          <w:rFonts w:cs="Times New Roman" w:eastAsia="Times New Roman"/>
          <w:lang w:eastAsia="hr-HR"/>
        </w:rPr>
      </w:pPr>
    </w:p>
    <w:p w:rsidRDefault="00F212EF" w:rsidP="00F212EF" w:rsidR="00F212EF" w:rsidRPr="00F212EF">
      <w:pPr>
        <w:spacing w:after="0"/>
        <w:jc w:val="both"/>
        <w:rPr>
          <w:rFonts w:cs="Times New Roman" w:eastAsia="Times New Roman"/>
          <w:lang w:eastAsia="hr-HR"/>
        </w:rPr>
      </w:pPr>
    </w:p>
    <w:p w:rsidRDefault="00F212EF" w:rsidP="00F212EF" w:rsidR="00F212EF" w:rsidRPr="00F212EF">
      <w:pPr>
        <w:spacing w:after="0"/>
        <w:jc w:val="both"/>
        <w:rPr>
          <w:rFonts w:cs="Times New Roman" w:eastAsia="Times New Roman"/>
          <w:lang w:eastAsia="hr-HR"/>
        </w:rPr>
      </w:pPr>
      <w:r w:rsidRPr="00F212EF">
        <w:rPr>
          <w:rFonts w:cs="Times New Roman" w:eastAsia="Times New Roman"/>
          <w:lang w:eastAsia="hr-HR"/>
        </w:rPr>
        <w:t>DNA: Općinskom Sudu u Splitu, sa svim prilozima kao u tekstu,</w:t>
      </w:r>
    </w:p>
    <w:p w:rsidRDefault="00F212EF" w:rsidP="00F212EF" w:rsidR="00F212EF" w:rsidRPr="00F212EF">
      <w:pPr>
        <w:spacing w:after="0"/>
        <w:jc w:val="both"/>
        <w:rPr>
          <w:rFonts w:cs="Times New Roman" w:eastAsia="Times New Roman"/>
          <w:lang w:eastAsia="hr-HR"/>
        </w:rPr>
      </w:pPr>
      <w:r w:rsidRPr="00F212EF">
        <w:rPr>
          <w:rFonts w:cs="Times New Roman" w:eastAsia="Times New Roman"/>
          <w:lang w:eastAsia="hr-HR"/>
        </w:rPr>
        <w:t xml:space="preserve">            Mrežna stranica e-Oglasna ploča sudova – rok: 30. dana.</w:t>
      </w:r>
    </w:p>
    <w:p w:rsidRDefault="00F212EF" w:rsidP="00F212EF" w:rsidR="00F212EF" w:rsidRPr="00F212EF">
      <w:pPr>
        <w:spacing w:after="0"/>
        <w:jc w:val="both"/>
        <w:rPr>
          <w:rFonts w:cs="Times New Roman" w:eastAsia="Times New Roman"/>
          <w:lang w:eastAsia="hr-HR"/>
        </w:rPr>
      </w:pPr>
    </w:p>
    <w:p w:rsidRDefault="00F212EF" w:rsidP="00F212EF" w:rsidR="00F212EF" w:rsidRPr="00F212EF">
      <w:pPr>
        <w:spacing w:after="0"/>
        <w:jc w:val="both"/>
        <w:rPr>
          <w:rFonts w:cs="Times New Roman" w:eastAsia="Times New Roman"/>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2EF"/>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0965398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svibnja 2017.</izvorni_sadrzaj>
    <derivirana_varijabla naziv="DomainObject.DatumDonosenjaOdluke_1">10.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St-45/2015-389</izvorni_sadrzaj>
    <derivirana_varijabla naziv="DomainObject.Oznaka_1">St-45/2015-389</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izvorni_sadrzaj>
    <derivirana_varijabla naziv="DomainObject.Predmet.Broj_1">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travnja 2015.</izvorni_sadrzaj>
    <derivirana_varijabla naziv="DomainObject.Predmet.DatumOsnivanja_1">9.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St-45/2015</izvorni_sadrzaj>
    <derivirana_varijabla naziv="DomainObject.Predmet.OznakaBroj_1">St-45/2015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ADRIA ČELIK d.o.o. za proizvodnju i usluge u stečaju</izvorni_sadrzaj>
    <derivirana_varijabla naziv="DomainObject.Predmet.ProtustrankaFormated_1">  ADRIA ČELIK d.o.o. za proizvodnju i usluge u stečaju</derivirana_varijabla>
  </DomainObject.Predmet.ProtustrankaFormated>
  <DomainObject.Predmet.ProtustrankaFormatedOIB>
    <izvorni_sadrzaj>  ADRIA ČELIK d.o.o. za proizvodnju i usluge u stečaju, OIB 34606600284</izvorni_sadrzaj>
    <derivirana_varijabla naziv="DomainObject.Predmet.ProtustrankaFormatedOIB_1">  ADRIA ČELIK d.o.o. za proizvodnju i usluge u stečaju, OIB 34606600284</derivirana_varijabla>
  </DomainObject.Predmet.ProtustrankaFormatedOIB>
  <DomainObject.Predmet.ProtustrankaFormatedWithAdress>
    <izvorni_sadrzaj> ADRIA ČELIK d.o.o. za proizvodnju i usluge u stečaju, Cesta dr. Franje Tuđmana 78, 21212 Kaštel Sućurac</izvorni_sadrzaj>
    <derivirana_varijabla naziv="DomainObject.Predmet.ProtustrankaFormatedWithAdress_1"> ADRIA ČELIK d.o.o. za proizvodnju i usluge u stečaju, Cesta dr. Franje Tuđmana 78, 21212 Kaštel Sućurac</derivirana_varijabla>
  </DomainObject.Predmet.ProtustrankaFormatedWithAdress>
  <DomainObject.Predmet.ProtustrankaFormatedWithAdressOIB>
    <izvorni_sadrzaj> ADRIA ČELIK d.o.o. za proizvodnju i usluge u stečaju, OIB 34606600284, Cesta dr. Franje Tuđmana 78, 21212 Kaštel Sućurac</izvorni_sadrzaj>
    <derivirana_varijabla naziv="DomainObject.Predmet.ProtustrankaFormatedWithAdressOIB_1"> ADRIA ČELIK d.o.o. za proizvodnju i usluge u stečaju, OIB 34606600284, Cesta dr. Franje Tuđmana 78, 21212 Kaštel Sućurac</derivirana_varijabla>
  </DomainObject.Predmet.ProtustrankaFormatedWithAdressOIB>
  <DomainObject.Predmet.ProtustrankaWithAdress>
    <izvorni_sadrzaj>ADRIA ČELIK d.o.o. za proizvodnju i usluge u stečaju Cesta dr. Franje Tuđmana 78, 21212 Kaštel Sućurac</izvorni_sadrzaj>
    <derivirana_varijabla naziv="DomainObject.Predmet.ProtustrankaWithAdress_1">ADRIA ČELIK d.o.o. za proizvodnju i usluge u stečaju Cesta dr. Franje Tuđmana 78, 21212 Kaštel Sućurac</derivirana_varijabla>
  </DomainObject.Predmet.ProtustrankaWithAdress>
  <DomainObject.Predmet.ProtustrankaWithAdressOIB>
    <izvorni_sadrzaj>ADRIA ČELIK d.o.o. za proizvodnju i usluge u stečaju, OIB 34606600284, Cesta dr. Franje Tuđmana 78, 21212 Kaštel Sućurac</izvorni_sadrzaj>
    <derivirana_varijabla naziv="DomainObject.Predmet.ProtustrankaWithAdressOIB_1">ADRIA ČELIK d.o.o. za proizvodnju i usluge u stečaju, OIB 34606600284, Cesta dr. Franje Tuđmana 78, 21212 Kaštel Sućurac</derivirana_varijabla>
  </DomainObject.Predmet.ProtustrankaWithAdressOIB>
  <DomainObject.Predmet.ProtustrankaNazivFormated>
    <izvorni_sadrzaj>ADRIA ČELIK d.o.o. za proizvodnju i usluge u stečaju</izvorni_sadrzaj>
    <derivirana_varijabla naziv="DomainObject.Predmet.ProtustrankaNazivFormated_1">ADRIA ČELIK d.o.o. za proizvodnju i usluge u stečaju</derivirana_varijabla>
  </DomainObject.Predmet.ProtustrankaNazivFormated>
  <DomainObject.Predmet.ProtustrankaNazivFormatedOIB>
    <izvorni_sadrzaj>ADRIA ČELIK d.o.o. za proizvodnju i usluge u stečaju, OIB 34606600284</izvorni_sadrzaj>
    <derivirana_varijabla naziv="DomainObject.Predmet.ProtustrankaNazivFormatedOIB_1">ADRIA ČELIK d.o.o. za proizvodnju i usluge u stečaju, OIB 34606600284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23. ožujka 2017.</izvorni_sadrzaj>
    <derivirana_varijabla naziv="DomainObject.Predmet.SpisIzvanSuda.DatumIzlazaSpisa_1">23. ožujka 2017.</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Vrhovni sud RH</izvorni_sadrzaj>
    <derivirana_varijabla naziv="DomainObject.Predmet.SpisIzvanSuda.LokacijaSpisa_1">Vrhovni sud RH</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Revizija</izvorni_sadrzaj>
    <derivirana_varijabla naziv="DomainObject.Predmet.SpisIzvanSuda.RazlogIzlaskaSpisa_1">Revizija</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Marin Jednačak zastupanog po punomoćniku Ante Vujčić; Ivica Plazonja zastupanog po punomoćniku Ante Vujčić; Matko Ćevanić zastupanog po punomoćniku Ante Vujčić; Dino Gobin zastupanog po punomoćniku Ante Vujčić; Ante Tešija zastupanog po punomoćniku Ante Vujčić; Ivan Karanušić zastupanog po punomoćniku Ante Vujčić; Lovre Bratim zastupanog po punomoćniku Ante Vujčić; Hrvoje Boljat zastupanog po punomoćniku Ante Vujčić; Mate Dragun zastupanog po punomoćniku Ante Vujčić; Miroslav Barbić zastupanog po punomoćniku Ante Vujčić; Damir Čengić zastupanog po punomoćniku Ante Vujčić; Ivica Milković zastupanog po punomoćniku Ante Vujčić; Matko Lučić zastupanog po punomoćniku Ante Vujčić; Marko Škomrlj zastupanog po punomoćniku Ante Vujčić; Ante Brkić zastupanog po punomoćniku Ante Vujčić; Marko Barun; Ante Vukić zastupanog po punomoćniku Ante Vujčić; Luka Grgat zastupanog po punomoćniku Ante Vujčić; Tonči Kalinić zastupanog po punomoćniku Ante Vujčić; Ante Roso zastupanog po punomoćniku Ante Vujčić; Stjepan Bonačić; Ante Biočić; Viktor Pocrnić zastupanog po punomoćniku Ante Vujčić; Davor Jurić zastupanog po punomoćniku Ante Vujčić; Denis Dadić zastupanog po punomoćniku Ante Vujčić; Ante Gruban zastupanog po punomoćniku Ante Vujčić; Ante Botić zastupanog po punomoćniku Ante Vujčić; Davor Dotur zastupanog po punomoćniku Ante Vujčić; Branko Kovač zastupanog po punomoćniku Ante Vujčić; Tomislav Jerčić zastupanog po punomoćniku Ante Vujčić; Josip Grbeša zastupanog po punomoćniku Ante Vujčić; Ante Radić zastupanog po punomoćniku Ante Vujčić; Marijan Banić zastupanog po punomoćniku Ante Vujčić; Ante Sunara zastupanog po punomoćniku Ante Vujčić; Stjepan Grančić zastupanog po punomoćniku Ante Vujčić; Domagoj Grgat zastupanog po punomoćniku Ante Vujčić; Toni Kuzmanić zastupanog po punomoćniku Ante Vujčić; Božidar Markov zastupanog po punomoćniku Ante Vujčić; Anđelino Sočo zastupanog po punomoćniku Ante Vujčić; Stipe Mamić zastupanog po punomoćniku Ante Vujčić; Luka Bebić zastupanog po punomoćniku Ante Vujčić; Damir Žaja zastupanog po punomoćniku Ante Vujčić; Marinko Komar zastupanog po punomoćniku Ante Vujčić; Ivan Pavić zastupanog po punomoćniku Ante Vujčić; Mijo Vukasović zastupanog po punomoćniku Ante Vujčić; Boško Čić zastupanog po punomoćniku Ante Vujčić; Tomislav Zebić zastupanog po punomoćniku Ante Vujčić; Neno Petričević zastupanog po punomoćniku Ante Vujčić; Tonći Vukasović zastupanog po punomoćniku Ante Vujčić; Nenad Brajnov zastupanog po punomoćniku Ante Vujčić; Marinko Bačić zastupanog po punomoćniku Ante Vujčić; Ivica Grbeša zastupanog po punomoćniku Ante Vujčić; Davor Melvan zastupanog po punomoćniku Ante Vujčić; Željko Novak zastupanog po punomoćniku Ante Vujčić; Dragan Melvan zastupanog po punomoćniku Ante Vujčić; Damir Rogulj zastupanog po punomoćniku Ante Vujčić; Vlado Matas zastupanog po punomoćniku Ante Vujčić; Nediljko Jurić zastupanog po punomoćniku Ante Vujčić; Petar Gabrilović zastupanog po punomoćniku Ante Vujčić; Damir Radić zastupanog po punomoćniku Ante Vujčić; Dragan Banovac zastupanog po punomoćniku Ante Vujčić; Duje Grančić zastupanog po punomoćniku Ante Vujčić; Željko Martinović zastupanog po punomoćniku Ante Vujčić; Zdravko Tomasović zastupanog po punomoćniku Ante Vujčić; Branko Drča zastupanog po punomoćniku Ante Vujčić; Ivica Babić zastupanog po punomoćniku Ante Vujčić; Marko Pajčić zastupanog po punomoćniku Ante Vujčić; Jurica Tutavac zastupanog po punomoćniku Ante Vujčić; Jakov Katić zastupanog po punomoćniku Ante Vujčić; Vlade Tešija zastupanog po punomoćniku Ante Vujčić; Ivan Topalušić zastupanog po punomoćniku Ante Vujčić; Josip Župić zastupanog po punomoćniku Ante Vujčić; Petar Batovanja zastupanog po punomoćniku Ante Vujčić; Ante Kamber zastupanog po punomoćniku Ante Vujčić; Mirko Gotovac zastupanog po punomoćniku Ante Vujčić; Miran Kasalo zastupanog po punomoćniku Ante Vujčić; Željko Ojdanić zastupanog po punomoćniku Ante Vujčić; Ante Biočić zastupanog po punomoćniku Ante Vujčić; Rudolf Reić zastupanog po punomoćniku Ante Vujčić; Ante Đipalo zastupanog po punomoćniku Ante Vujčić; Stjepan Bonačić zastupanog po punomoćniku Ante Vujčić; Miroslav Perišić zastupanog po punomoćniku Ante Vujčić; Ante Listeš zastupanog po punomoćniku Ante Vujčić; Dejan Vuletin zastupanog po punomoćniku Ante Vujčić; Vinko Miketek zastupanog po punomoćniku Ante Vujčić; Krešimir Berić zastupanog po punomoćniku Ante Vujčić; Ante Zorica zastupanog po punomoćniku Ante Vujčić; Miroslav Jaman zastupanog po punomoćniku Ante Vujčić; Tonči Ljubenkov zastupanog po punomoćniku Ante Vujčić; BRODOMERKUR d.d.; RMV projekt d.o.o.; Nedjeljko Tešija; BRODOSPLIT-TVORNICA DIZEL MOTORA društvo s ograničenom odgovornošću; DARIO BLAŽEVIĆ; HELB d.o.o.; CE-ZA-R Centar za reciklažu d.o.o.</izvorni_sadrzaj>
    <derivirana_varijabla naziv="DomainObject.Predmet.StrankaFormated_1">  Marin Jednačak zastupanog po punomoćniku Ante Vujčić; Ivica Plazonja zastupanog po punomoćniku Ante Vujčić; Matko Ćevanić zastupanog po punomoćniku Ante Vujčić; Dino Gobin zastupanog po punomoćniku Ante Vujčić; Ante Tešija zastupanog po punomoćniku Ante Vujčić; Ivan Karanušić zastupanog po punomoćniku Ante Vujčić; Lovre Bratim zastupanog po punomoćniku Ante Vujčić; Hrvoje Boljat zastupanog po punomoćniku Ante Vujčić; Mate Dragun zastupanog po punomoćniku Ante Vujčić; Miroslav Barbić zastupanog po punomoćniku Ante Vujčić; Damir Čengić zastupanog po punomoćniku Ante Vujčić; Ivica Milković zastupanog po punomoćniku Ante Vujčić; Matko Lučić zastupanog po punomoćniku Ante Vujčić; Marko Škomrlj zastupanog po punomoćniku Ante Vujčić; Ante Brkić zastupanog po punomoćniku Ante Vujčić; Marko Barun; Ante Vukić zastupanog po punomoćniku Ante Vujčić; Luka Grgat zastupanog po punomoćniku Ante Vujčić; Tonči Kalinić zastupanog po punomoćniku Ante Vujčić; Ante Roso zastupanog po punomoćniku Ante Vujčić; Stjepan Bonačić; Ante Biočić; Viktor Pocrnić zastupanog po punomoćniku Ante Vujčić; Davor Jurić zastupanog po punomoćniku Ante Vujčić; Denis Dadić zastupanog po punomoćniku Ante Vujčić; Ante Gruban zastupanog po punomoćniku Ante Vujčić; Ante Botić zastupanog po punomoćniku Ante Vujčić; Davor Dotur zastupanog po punomoćniku Ante Vujčić; Branko Kovač zastupanog po punomoćniku Ante Vujčić; Tomislav Jerčić zastupanog po punomoćniku Ante Vujčić; Josip Grbeša zastupanog po punomoćniku Ante Vujčić; Ante Radić zastupanog po punomoćniku Ante Vujčić; Marijan Banić zastupanog po punomoćniku Ante Vujčić; Ante Sunara zastupanog po punomoćniku Ante Vujčić; Stjepan Grančić zastupanog po punomoćniku Ante Vujčić; Domagoj Grgat zastupanog po punomoćniku Ante Vujčić; Toni Kuzmanić zastupanog po punomoćniku Ante Vujčić; Božidar Markov zastupanog po punomoćniku Ante Vujčić; Anđelino Sočo zastupanog po punomoćniku Ante Vujčić; Stipe Mamić zastupanog po punomoćniku Ante Vujčić; Luka Bebić zastupanog po punomoćniku Ante Vujčić; Damir Žaja zastupanog po punomoćniku Ante Vujčić; Marinko Komar zastupanog po punomoćniku Ante Vujčić; Ivan Pavić zastupanog po punomoćniku Ante Vujčić; Mijo Vukasović zastupanog po punomoćniku Ante Vujčić; Boško Čić zastupanog po punomoćniku Ante Vujčić; Tomislav Zebić zastupanog po punomoćniku Ante Vujčić; Neno Petričević zastupanog po punomoćniku Ante Vujčić; Tonći Vukasović zastupanog po punomoćniku Ante Vujčić; Nenad Brajnov zastupanog po punomoćniku Ante Vujčić; Marinko Bačić zastupanog po punomoćniku Ante Vujčić; Ivica Grbeša zastupanog po punomoćniku Ante Vujčić; Davor Melvan zastupanog po punomoćniku Ante Vujčić; Željko Novak zastupanog po punomoćniku Ante Vujčić; Dragan Melvan zastupanog po punomoćniku Ante Vujčić; Damir Rogulj zastupanog po punomoćniku Ante Vujčić; Vlado Matas zastupanog po punomoćniku Ante Vujčić; Nediljko Jurić zastupanog po punomoćniku Ante Vujčić; Petar Gabrilović zastupanog po punomoćniku Ante Vujčić; Damir Radić zastupanog po punomoćniku Ante Vujčić; Dragan Banovac zastupanog po punomoćniku Ante Vujčić; Duje Grančić zastupanog po punomoćniku Ante Vujčić; Željko Martinović zastupanog po punomoćniku Ante Vujčić; Zdravko Tomasović zastupanog po punomoćniku Ante Vujčić; Branko Drča zastupanog po punomoćniku Ante Vujčić; Ivica Babić zastupanog po punomoćniku Ante Vujčić; Marko Pajčić zastupanog po punomoćniku Ante Vujčić; Jurica Tutavac zastupanog po punomoćniku Ante Vujčić; Jakov Katić zastupanog po punomoćniku Ante Vujčić; Vlade Tešija zastupanog po punomoćniku Ante Vujčić; Ivan Topalušić zastupanog po punomoćniku Ante Vujčić; Josip Župić zastupanog po punomoćniku Ante Vujčić; Petar Batovanja zastupanog po punomoćniku Ante Vujčić; Ante Kamber zastupanog po punomoćniku Ante Vujčić; Mirko Gotovac zastupanog po punomoćniku Ante Vujčić; Miran Kasalo zastupanog po punomoćniku Ante Vujčić; Željko Ojdanić zastupanog po punomoćniku Ante Vujčić; Ante Biočić zastupanog po punomoćniku Ante Vujčić; Rudolf Reić zastupanog po punomoćniku Ante Vujčić; Ante Đipalo zastupanog po punomoćniku Ante Vujčić; Stjepan Bonačić zastupanog po punomoćniku Ante Vujčić; Miroslav Perišić zastupanog po punomoćniku Ante Vujčić; Ante Listeš zastupanog po punomoćniku Ante Vujčić; Dejan Vuletin zastupanog po punomoćniku Ante Vujčić; Vinko Miketek zastupanog po punomoćniku Ante Vujčić; Krešimir Berić zastupanog po punomoćniku Ante Vujčić; Ante Zorica zastupanog po punomoćniku Ante Vujčić; Miroslav Jaman zastupanog po punomoćniku Ante Vujčić; Tonči Ljubenkov zastupanog po punomoćniku Ante Vujčić; BRODOMERKUR d.d.; RMV projekt d.o.o.; Nedjeljko Tešija; BRODOSPLIT-TVORNICA DIZEL MOTORA društvo s ograničenom odgovornošću; DARIO BLAŽEVIĆ; HELB d.o.o.; CE-ZA-R Centar za reciklažu d.o.o.</derivirana_varijabla>
  </DomainObject.Predmet.StrankaFormated>
  <DomainObject.Predmet.StrankaFormatedOIB>
    <izvorni_sadrzaj>  Marin Jednačak, OIB 79683179492 zastupanog po punomoćniku Ante Vujčić; Ivica Plazonja, OIB 60865236290 zastupanog po punomoćniku Ante Vujčić; Matko Ćevanić, OIB 44953550635 zastupanog po punomoćniku Ante Vujčić; Dino Gobin, OIB 81999646338 zastupanog po punomoćniku Ante Vujčić; Ante Tešija, OIB 17083794176 zastupanog po punomoćniku Ante Vujčić; Ivan Karanušić, OIB 33536946736 zastupanog po punomoćniku Ante Vujčić; Lovre Bratim, OIB 46902498667 zastupanog po punomoćniku Ante Vujčić; Hrvoje Boljat, OIB 15332015686 zastupanog po punomoćniku Ante Vujčić; Mate Dragun, OIB 04094160840 zastupanog po punomoćniku Ante Vujčić; Miroslav Barbić, OIB 73317208692 zastupanog po punomoćniku Ante Vujčić; Damir Čengić, OIB 94210007043 zastupanog po punomoćniku Ante Vujčić; Ivica Milković, OIB 60856402506 zastupanog po punomoćniku Ante Vujčić; Matko Lučić, OIB 26230106324 zastupanog po punomoćniku Ante Vujčić; Marko Škomrlj, OIB 28187895343 zastupanog po punomoćniku Ante Vujčić; Ante Brkić, OIB 77606185270 zastupanog po punomoćniku Ante Vujčić; Marko Barun, OIB 13360144752; Ante Vukić, OIB 63039472655 zastupanog po punomoćniku Ante Vujčić; Luka Grgat, OIB 59077466874 zastupanog po punomoćniku Ante Vujčić; Tonči Kalinić, OIB 49227158024 zastupanog po punomoćniku Ante Vujčić; Ante Roso, OIB 06315076520 zastupanog po punomoćniku Ante Vujčić; Stjepan Bonačić, OIB 19168842294; Ante Biočić, OIB 39934466576; Viktor Pocrnić, OIB 58932153405 zastupanog po punomoćniku Ante Vujčić; Davor Jurić, OIB 56002573623 zastupanog po punomoćniku Ante Vujčić; Denis Dadić, OIB 04070900603 zastupanog po punomoćniku Ante Vujčić; Ante Gruban, OIB 18171336840 zastupanog po punomoćniku Ante Vujčić; Ante Botić, OIB 02542085109 zastupanog po punomoćniku Ante Vujčić; Davor Dotur, OIB 34090071994 zastupanog po punomoćniku Ante Vujčić; Branko Kovač, OIB 23649144662 zastupanog po punomoćniku Ante Vujčić; Tomislav Jerčić, OIB 04542693683 zastupanog po punomoćniku Ante Vujčić; Josip Grbeša, OIB 22762631994 zastupanog po punomoćniku Ante Vujčić; Ante Radić, OIB 76152554562 zastupanog po punomoćniku Ante Vujčić; Marijan Banić, OIB 25136758397 zastupanog po punomoćniku Ante Vujčić; Ante Sunara, OIB 34976690350 zastupanog po punomoćniku Ante Vujčić; Stjepan Grančić, OIB 79045993305 zastupanog po punomoćniku Ante Vujčić; Domagoj Grgat, OIB 73575114726 zastupanog po punomoćniku Ante Vujčić; Toni Kuzmanić, OIB 97265225592 zastupanog po punomoćniku Ante Vujčić; Božidar Markov, OIB 65681524080 zastupanog po punomoćniku Ante Vujčić; Anđelino Sočo, OIB 34978313845 zastupanog po punomoćniku Ante Vujčić; Stipe Mamić, OIB 94329367806 zastupanog po punomoćniku Ante Vujčić; Luka Bebić, OIB 98859586538 zastupanog po punomoćniku Ante Vujčić; Damir Žaja, OIB 40487270558 zastupanog po punomoćniku Ante Vujčić; Marinko Komar, OIB 33515879041 zastupanog po punomoćniku Ante Vujčić; Ivan Pavić, OIB 95599797486 zastupanog po punomoćniku Ante Vujčić; Mijo Vukasović, OIB 34949849302 zastupanog po punomoćniku Ante Vujčić; Boško Čić, OIB 74897473993 zastupanog po punomoćniku Ante Vujčić; Tomislav Zebić, OIB 79999097214 zastupanog po punomoćniku Ante Vujčić; Neno Petričević, OIB 86708750173 zastupanog po punomoćniku Ante Vujčić; Tonći Vukasović, OIB 03401295465 zastupanog po punomoćniku Ante Vujčić; Nenad Brajnov, OIB 40856299863 zastupanog po punomoćniku Ante Vujčić; Marinko Bačić, OIB 31297751765 zastupanog po punomoćniku Ante Vujčić; Ivica Grbeša, OIB 67856223404 zastupanog po punomoćniku Ante Vujčić; Davor Melvan, OIB 96299972315 zastupanog po punomoćniku Ante Vujčić; Željko Novak, OIB 52476572022 zastupanog po punomoćniku Ante Vujčić; Dragan Melvan, OIB 09856208446 zastupanog po punomoćniku Ante Vujčić; Damir Rogulj, OIB 00916852325 zastupanog po punomoćniku Ante Vujčić; Vlado Matas, OIB 64134279506 zastupanog po punomoćniku Ante Vujčić; Nediljko Jurić, OIB 29004090549 zastupanog po punomoćniku Ante Vujčić; Petar Gabrilović, OIB 32201921573 zastupanog po punomoćniku Ante Vujčić; Damir Radić, OIB 43082281600 zastupanog po punomoćniku Ante Vujčić; Dragan Banovac, OIB 47462543501 zastupanog po punomoćniku Ante Vujčić; Duje Grančić, OIB 28861460622 zastupanog po punomoćniku Ante Vujčić; Željko Martinović, OIB 90336438896 zastupanog po punomoćniku Ante Vujčić; Zdravko Tomasović, OIB 70537531023 zastupanog po punomoćniku Ante Vujčić; Branko Drča, OIB 49093846792 zastupanog po punomoćniku Ante Vujčić; Ivica Babić, OIB 89825528002 zastupanog po punomoćniku Ante Vujčić; Marko Pajčić, OIB 04405902994 zastupanog po punomoćniku Ante Vujčić; Jurica Tutavac, OIB 91976640470 zastupanog po punomoćniku Ante Vujčić; Jakov Katić, OIB 59299758747 zastupanog po punomoćniku Ante Vujčić; Vlade Tešija, OIB 97575661041 zastupanog po punomoćniku Ante Vujčić; Ivan Topalušić, OIB 42015337196 zastupanog po punomoćniku Ante Vujčić; Josip Župić, OIB 27547760105 zastupanog po punomoćniku Ante Vujčić; Petar Batovanja, OIB 17907462227 zastupanog po punomoćniku Ante Vujčić; Ante Kamber, OIB 17024044468 zastupanog po punomoćniku Ante Vujčić; Mirko Gotovac, OIB 51560831280 zastupanog po punomoćniku Ante Vujčić; Miran Kasalo, OIB 58772998356 zastupanog po punomoćniku Ante Vujčić; Željko Ojdanić, OIB 49444330859 zastupanog po punomoćniku Ante Vujčić; Ante Biočić, OIB 39934466576 zastupanog po punomoćniku Ante Vujčić; Rudolf Reić, OIB 77801371283 zastupanog po punomoćniku Ante Vujčić; Ante Đipalo, OIB 94594642050 zastupanog po punomoćniku Ante Vujčić; Stjepan Bonačić, OIB 19168842294 zastupanog po punomoćniku Ante Vujčić; Miroslav Perišić, OIB 63967620755 zastupanog po punomoćniku Ante Vujčić; Ante Listeš, OIB 50977082242 zastupanog po punomoćniku Ante Vujčić; Dejan Vuletin, OIB 97780459586 zastupanog po punomoćniku Ante Vujčić; Vinko Miketek, OIB 24397755057 zastupanog po punomoćniku Ante Vujčić; Krešimir Berić, OIB 50353789435 zastupanog po punomoćniku Ante Vujčić; Ante Zorica, OIB 98792214788 zastupanog po punomoćniku Ante Vujčić; Miroslav Jaman, OIB 15721301438 zastupanog po punomoćniku Ante Vujčić; Tonči Ljubenkov, OIB 88348646077 zastupanog po punomoćniku Ante Vujčić; BRODOMERKUR d.d., OIB 33956120458; RMV projekt d.o.o., OIB 66835220222; Nedjeljko Tešija, OIB 63318738680; BRODOSPLIT-TVORNICA DIZEL MOTORA društvo s ograničenom odgovornošću, OIB 08724311192; DARIO BLAŽEVIĆ, OIB 98470567367; HELB d.o.o., OIB 38935991904; CE-ZA-R Centar za reciklažu d.o.o., OIB 03860945174</izvorni_sadrzaj>
    <derivirana_varijabla naziv="DomainObject.Predmet.StrankaFormatedOIB_1">  Marin Jednačak, OIB 79683179492 zastupanog po punomoćniku Ante Vujčić; Ivica Plazonja, OIB 60865236290 zastupanog po punomoćniku Ante Vujčić; Matko Ćevanić, OIB 44953550635 zastupanog po punomoćniku Ante Vujčić; Dino Gobin, OIB 81999646338 zastupanog po punomoćniku Ante Vujčić; Ante Tešija, OIB 17083794176 zastupanog po punomoćniku Ante Vujčić; Ivan Karanušić, OIB 33536946736 zastupanog po punomoćniku Ante Vujčić; Lovre Bratim, OIB 46902498667 zastupanog po punomoćniku Ante Vujčić; Hrvoje Boljat, OIB 15332015686 zastupanog po punomoćniku Ante Vujčić; Mate Dragun, OIB 04094160840 zastupanog po punomoćniku Ante Vujčić; Miroslav Barbić, OIB 73317208692 zastupanog po punomoćniku Ante Vujčić; Damir Čengić, OIB 94210007043 zastupanog po punomoćniku Ante Vujčić; Ivica Milković, OIB 60856402506 zastupanog po punomoćniku Ante Vujčić; Matko Lučić, OIB 26230106324 zastupanog po punomoćniku Ante Vujčić; Marko Škomrlj, OIB 28187895343 zastupanog po punomoćniku Ante Vujčić; Ante Brkić, OIB 77606185270 zastupanog po punomoćniku Ante Vujčić; Marko Barun, OIB 13360144752; Ante Vukić, OIB 63039472655 zastupanog po punomoćniku Ante Vujčić; Luka Grgat, OIB 59077466874 zastupanog po punomoćniku Ante Vujčić; Tonči Kalinić, OIB 49227158024 zastupanog po punomoćniku Ante Vujčić; Ante Roso, OIB 06315076520 zastupanog po punomoćniku Ante Vujčić; Stjepan Bonačić, OIB 19168842294; Ante Biočić, OIB 39934466576; Viktor Pocrnić, OIB 58932153405 zastupanog po punomoćniku Ante Vujčić; Davor Jurić, OIB 56002573623 zastupanog po punomoćniku Ante Vujčić; Denis Dadić, OIB 04070900603 zastupanog po punomoćniku Ante Vujčić; Ante Gruban, OIB 18171336840 zastupanog po punomoćniku Ante Vujčić; Ante Botić, OIB 02542085109 zastupanog po punomoćniku Ante Vujčić; Davor Dotur, OIB 34090071994 zastupanog po punomoćniku Ante Vujčić; Branko Kovač, OIB 23649144662 zastupanog po punomoćniku Ante Vujčić; Tomislav Jerčić, OIB 04542693683 zastupanog po punomoćniku Ante Vujčić; Josip Grbeša, OIB 22762631994 zastupanog po punomoćniku Ante Vujčić; Ante Radić, OIB 76152554562 zastupanog po punomoćniku Ante Vujčić; Marijan Banić, OIB 25136758397 zastupanog po punomoćniku Ante Vujčić; Ante Sunara, OIB 34976690350 zastupanog po punomoćniku Ante Vujčić; Stjepan Grančić, OIB 79045993305 zastupanog po punomoćniku Ante Vujčić; Domagoj Grgat, OIB 73575114726 zastupanog po punomoćniku Ante Vujčić; Toni Kuzmanić, OIB 97265225592 zastupanog po punomoćniku Ante Vujčić; Božidar Markov, OIB 65681524080 zastupanog po punomoćniku Ante Vujčić; Anđelino Sočo, OIB 34978313845 zastupanog po punomoćniku Ante Vujčić; Stipe Mamić, OIB 94329367806 zastupanog po punomoćniku Ante Vujčić; Luka Bebić, OIB 98859586538 zastupanog po punomoćniku Ante Vujčić; Damir Žaja, OIB 40487270558 zastupanog po punomoćniku Ante Vujčić; Marinko Komar, OIB 33515879041 zastupanog po punomoćniku Ante Vujčić; Ivan Pavić, OIB 95599797486 zastupanog po punomoćniku Ante Vujčić; Mijo Vukasović, OIB 34949849302 zastupanog po punomoćniku Ante Vujčić; Boško Čić, OIB 74897473993 zastupanog po punomoćniku Ante Vujčić; Tomislav Zebić, OIB 79999097214 zastupanog po punomoćniku Ante Vujčić; Neno Petričević, OIB 86708750173 zastupanog po punomoćniku Ante Vujčić; Tonći Vukasović, OIB 03401295465 zastupanog po punomoćniku Ante Vujčić; Nenad Brajnov, OIB 40856299863 zastupanog po punomoćniku Ante Vujčić; Marinko Bačić, OIB 31297751765 zastupanog po punomoćniku Ante Vujčić; Ivica Grbeša, OIB 67856223404 zastupanog po punomoćniku Ante Vujčić; Davor Melvan, OIB 96299972315 zastupanog po punomoćniku Ante Vujčić; Željko Novak, OIB 52476572022 zastupanog po punomoćniku Ante Vujčić; Dragan Melvan, OIB 09856208446 zastupanog po punomoćniku Ante Vujčić; Damir Rogulj, OIB 00916852325 zastupanog po punomoćniku Ante Vujčić; Vlado Matas, OIB 64134279506 zastupanog po punomoćniku Ante Vujčić; Nediljko Jurić, OIB 29004090549 zastupanog po punomoćniku Ante Vujčić; Petar Gabrilović, OIB 32201921573 zastupanog po punomoćniku Ante Vujčić; Damir Radić, OIB 43082281600 zastupanog po punomoćniku Ante Vujčić; Dragan Banovac, OIB 47462543501 zastupanog po punomoćniku Ante Vujčić; Duje Grančić, OIB 28861460622 zastupanog po punomoćniku Ante Vujčić; Željko Martinović, OIB 90336438896 zastupanog po punomoćniku Ante Vujčić; Zdravko Tomasović, OIB 70537531023 zastupanog po punomoćniku Ante Vujčić; Branko Drča, OIB 49093846792 zastupanog po punomoćniku Ante Vujčić; Ivica Babić, OIB 89825528002 zastupanog po punomoćniku Ante Vujčić; Marko Pajčić, OIB 04405902994 zastupanog po punomoćniku Ante Vujčić; Jurica Tutavac, OIB 91976640470 zastupanog po punomoćniku Ante Vujčić; Jakov Katić, OIB 59299758747 zastupanog po punomoćniku Ante Vujčić; Vlade Tešija, OIB 97575661041 zastupanog po punomoćniku Ante Vujčić; Ivan Topalušić, OIB 42015337196 zastupanog po punomoćniku Ante Vujčić; Josip Župić, OIB 27547760105 zastupanog po punomoćniku Ante Vujčić; Petar Batovanja, OIB 17907462227 zastupanog po punomoćniku Ante Vujčić; Ante Kamber, OIB 17024044468 zastupanog po punomoćniku Ante Vujčić; Mirko Gotovac, OIB 51560831280 zastupanog po punomoćniku Ante Vujčić; Miran Kasalo, OIB 58772998356 zastupanog po punomoćniku Ante Vujčić; Željko Ojdanić, OIB 49444330859 zastupanog po punomoćniku Ante Vujčić; Ante Biočić, OIB 39934466576 zastupanog po punomoćniku Ante Vujčić; Rudolf Reić, OIB 77801371283 zastupanog po punomoćniku Ante Vujčić; Ante Đipalo, OIB 94594642050 zastupanog po punomoćniku Ante Vujčić; Stjepan Bonačić, OIB 19168842294 zastupanog po punomoćniku Ante Vujčić; Miroslav Perišić, OIB 63967620755 zastupanog po punomoćniku Ante Vujčić; Ante Listeš, OIB 50977082242 zastupanog po punomoćniku Ante Vujčić; Dejan Vuletin, OIB 97780459586 zastupanog po punomoćniku Ante Vujčić; Vinko Miketek, OIB 24397755057 zastupanog po punomoćniku Ante Vujčić; Krešimir Berić, OIB 50353789435 zastupanog po punomoćniku Ante Vujčić; Ante Zorica, OIB 98792214788 zastupanog po punomoćniku Ante Vujčić; Miroslav Jaman, OIB 15721301438 zastupanog po punomoćniku Ante Vujčić; Tonči Ljubenkov, OIB 88348646077 zastupanog po punomoćniku Ante Vujčić; BRODOMERKUR d.d., OIB 33956120458; RMV projekt d.o.o., OIB 66835220222; Nedjeljko Tešija, OIB 63318738680; BRODOSPLIT-TVORNICA DIZEL MOTORA društvo s ograničenom odgovornošću, OIB 08724311192; DARIO BLAŽEVIĆ, OIB 98470567367; HELB d.o.o., OIB 38935991904; CE-ZA-R Centar za reciklažu d.o.o., OIB 03860945174</derivirana_varijabla>
  </DomainObject.Predmet.StrankaFormatedOIB>
  <DomainObject.Predmet.StrankaFormatedWithAdress>
    <izvorni_sadrzaj> Marin Jednačak, Cesta Dr. Franje Tuđmana 131, 21212 Kaštel Sućurac zastupanog po punomoćniku Ante Vujčić; Ivica Plazonja, Majurina 10, 21214 Kaštel Lukšić zastupanog po punomoćniku Ante Vujčić; Matko Ćevanić, 4. Gardijske 26, 21217 Kaštel Stari zastupanog po punomoćniku Ante Vujčić; Dino Gobin, Ulica Don Frane Ivasovića 27, 21217 Kaštel Stari zastupanog po punomoćniku Ante Vujčić; Ante Tešija, A. Dalmata 14b, 21212 Kaštel Sućurac zastupanog po punomoćniku Ante Vujčić; Ivan Karanušić, Karlovo 61, 21214 Kaštel Kambelovac zastupanog po punomoćniku Ante Vujčić; Lovre Bratim, Vukovarska 115, 21000 Split zastupanog po punomoćniku Ante Vujčić; Hrvoje Boljat, Gardijskih Brigada 49, 21217 Kaštel Stari zastupanog po punomoćniku Ante Vujčić; Mate Dragun, Vranjički Put 14, 21000 Split zastupanog po punomoćniku Ante Vujčić; Miroslav Barbić, Cesta Dr. Franje Tuđmana 260a, 21212 Kaštel Sućurac zastupanog po punomoćniku Ante Vujčić; Damir Čengić, Gaji 17, 21214 Kaštel Gomilica zastupanog po punomoćniku Ante Vujčić; Ivica Milković, Cesta Dr. Franje Tuđmana 14, 21212 Kaštel Sućurac zastupanog po punomoćniku Ante Vujčić; Matko Lučić, Ulica Ilijin Potok 7, 21210 Solin zastupanog po punomoćniku Ante Vujčić; Marko Škomrlj, Cesta Dr. Franje Tuđmana 286, 21212 Kaštel Sućurac zastupanog po punomoćniku Ante Vujčić; Ante Brkić, Pujanke 18, 21000 Split zastupanog po punomoćniku Ante Vujčić; Marko Barun, Ulica Petra Zrinskog 1, 21214 Kaštel Gomilica; Ante Vukić, Vukići 9, 22323 Unešić zastupanog po punomoćniku Ante Vujčić; Luka Grgat, Jelašce 87, 21238 Otok zastupanog po punomoćniku Ante Vujčić; Tonči Kalinić, Velebitska 48, 21000 Split zastupanog po punomoćniku Ante Vujčić; Ante Roso, Primoštenska 14, 21214 Kaštel Lukšić zastupanog po punomoćniku Ante Vujčić; Stjepan Bonačić, Domovinskog Rata 42, 21231 Konjsko; Ante Biočić, Ulica Braska Peca Iii 24, 21212 Kaštel Sućurac; Viktor Pocrnić, Ulica Kneza Trpimira 12, 21212 Kaštel Sućurac zastupanog po punomoćniku Ante Vujčić; Davor Jurić, Murtinica 4, 21214 Kaštel Lukšić zastupanog po punomoćniku Ante Vujčić; Denis Dadić, Cesta Dr. Franje Tuđmana 763, 21217 Kaštel Novi zastupanog po punomoćniku Ante Vujčić; Ante Gruban, Hrvace 439b, 21233 Hrvace zastupanog po punomoćniku Ante Vujčić; Ante Botić, Put Divulja 38, 21217 Kaštel Štafilić zastupanog po punomoćniku Ante Vujčić; Davor Dotur, Turjaci 82, 21230 Turjaci zastupanog po punomoćniku Ante Vujčić; Branko Kovač, F. Jurčinovića 10, 21212 Kaštel Sućurac zastupanog po punomoćniku Ante Vujčić; Tomislav Jerčić, Ulica Kneza Trpimira 47, 21212 Kaštel Sućurac zastupanog po punomoćniku Ante Vujčić; Josip Grbeša, Biskupa P. Žanića 49, 21217 Kaštel Novi zastupanog po punomoćniku Ante Vujčić; Ante Radić, Cesta Dr. Franje Tuđmana 630a, 21214 Kaštel Kambelovac zastupanog po punomoćniku Ante Vujčić; Marijan Banić, Pujanke 20, 21000 Split zastupanog po punomoćniku Ante Vujčić; Ante Sunara, Cesta Dr. Franje Tuđmana 763, 21217 Kaštel Novi zastupanog po punomoćniku Ante Vujčić; Stjepan Grančić, Put Dragočeva 17, 21212 Kaštel Sućurac zastupanog po punomoćniku Ante Vujčić; Domagoj Grgat, Jelašce 89, 21238 Otok zastupanog po punomoćniku Ante Vujčić; Toni Kuzmanić, Ulica Augusta Šenoe 18, 21214 Kaštel Gomilica zastupanog po punomoćniku Ante Vujčić; Božidar Markov, Fuležina 24, 21217 Kaštel Stari zastupanog po punomoćniku Ante Vujčić; Anđelino Sočo, Dinarska 20, 21217 Kaštel Stari zastupanog po punomoćniku Ante Vujčić; Stipe Mamić, Ulica Ilijin Potok 2, 21210 Solin zastupanog po punomoćniku Ante Vujčić; Luka Bebić, Rimski Put 26, 21212 Kaštel Sućurac zastupanog po punomoćniku Ante Vujčić; Damir Žaja, Zagorski Put 39, 21217 Kaštel Stari zastupanog po punomoćniku Ante Vujčić; Marinko Komar, Trondheimska 23, 21000 Split zastupanog po punomoćniku Ante Vujčić; Ivan Pavić, Hektorovićeva Ulica 50, 21210 Solin zastupanog po punomoćniku Ante Vujčić; Mijo Vukasović, Šantina 10, 21217 Kaštel Novi zastupanog po punomoćniku Ante Vujčić; Boško Čić, Cesta Dr. Franje Tuđmana 964, 21217 Kaštel Stari zastupanog po punomoćniku Ante Vujčić; Tomislav Zebić, Prisoje 142, 21232 Prisoje zastupanog po punomoćniku Ante Vujčić; Neno Petričević, Obrovac sinjski 223 C, 21238 Obrovac Sinjski zastupanog po punomoćniku Ante Vujčić; Tonći Vukasović, Šantina 10, 21217 Kaštel Novi zastupanog po punomoćniku Ante Vujčić; Nenad Brajnov, Don I. Čulina 7, 21212 Kaštel Sućurac zastupanog po punomoćniku Ante Vujčić; Marinko Bačić, Put Bačića 1, 21201 Trolokve zastupanog po punomoćniku Ante Vujčić; Ivica Grbeša, Spinčićeva 22, 21000 Split zastupanog po punomoćniku Ante Vujčić; Davor Melvan, Javorska Ulica 17, 21217 Kaštel Štafilić zastupanog po punomoćniku Ante Vujčić; Željko Novak, Prilaz Blatu 17, 21212 Kaštel Sućurac zastupanog po punomoćniku Ante Vujčić; Dragan Melvan, JAVORSKA ULICA 5 (ranije: KAŠTEL ŠTAFILIĆ, JAVORSKA, 0), 21217 Kaštel Štafilić zastupanog po punomoćniku Ante Vujčić; Damir Rogulj, Kralja Petra Svačića 68, 21214 Kaštel Lukšić zastupanog po punomoćniku Ante Vujčić; Vlado Matas, Ulica Kralja Krešimira 32a, 21214 Kaštel Kambelovac zastupanog po punomoćniku Ante Vujčić; Nediljko Jurić, Kardinala F. Kuharića 33, 21217 Kaštel Novi zastupanog po punomoćniku Ante Vujčić; Petar Gabrilović, Stipe Pense 22, 21217 Kaštel Štafilić zastupanog po punomoćniku Ante Vujčić; Damir Radić, Ulica Ledine 26, 21212 Kaštel Sućurac zastupanog po punomoćniku Ante Vujčić; Dragan Banovac, Sesartići 23, 21210 Solin zastupanog po punomoćniku Ante Vujčić; Duje Grančić, Put Dragočeva 17, 21212 Kaštel Sućurac zastupanog po punomoćniku Ante Vujčić; Željko Martinović, Antuna Branka Šimića 11, 21000 Split zastupanog po punomoćniku Ante Vujčić; Zdravko Tomasović, Ante Kaštelančića 21, 21311 Podstrana zastupanog po punomoćniku Ante Vujčić; Branko Drča, Krivi Dolac 49, 21203 Neorić zastupanog po punomoćniku Ante Vujčić; Ivica Babić, Put Strinje 17, 21212 Kaštel Sućurac zastupanog po punomoćniku Ante Vujčić; Marko Pajčić, Put Krstolovače 10, 21212 Kaštel Sućurac zastupanog po punomoćniku Ante Vujčić; Jurica Tutavac, Krešimirova 61, 21311 Žrnovnica zastupanog po punomoćniku Ante Vujčić; Jakov Katić, Gornje Postinje 37, 21203 Gornje Postinje zastupanog po punomoćniku Ante Vujčić; Vlade Tešija, Mije Gunjala 6, 21217 Kaštel Štafilić zastupanog po punomoćniku Ante Vujčić; Ivan Topalušić, Neslanovac 8, 21000 Split zastupanog po punomoćniku Ante Vujčić; Josip Župić, Ive Tijardovića 8, 21000 Split zastupanog po punomoćniku Ante Vujčić; Petar Batovanja, Gospe Od Mira 50, 21311 Stobreč zastupanog po punomoćniku Ante Vujčić; Ante Kamber, Ulica Kralja Krešimira 35, 21214 Kaštel Kambelovac zastupanog po punomoćniku Ante Vujčić; Mirko Gotovac, Put Sv. Jurja 75, 21217 Kaštel Novi zastupanog po punomoćniku Ante Vujčić; Miran Kasalo, Put Sv. Jurja 35, 21217 Kaštel Novi zastupanog po punomoćniku Ante Vujčić; Željko Ojdanić, Cesta Dr. Franje Tuđmana 60, 21212 Kaštel Sućurac zastupanog po punomoćniku Ante Vujčić; Ante Biočić, Ulica Braska Peca Iii 24, 21212 Kaštel Sućurac zastupanog po punomoćniku Ante Vujčić; Rudolf Reić, Gajeva 14, 21000 Split zastupanog po punomoćniku Ante Vujčić; Ante Đipalo, Lučane 29, 21230 Lučane zastupanog po punomoćniku Ante Vujčić; Stjepan Bonačić, Domovinskog Rata 42, 21231 Konjsko zastupanog po punomoćniku Ante Vujčić; Miroslav Perišić, Vukovarska 21, 21000 Split zastupanog po punomoćniku Ante Vujčić; Ante Listeš, Ulica Don Ivana Vuletina 20, 21217 Kaštel Novi zastupanog po punomoćniku Ante Vujčić; Dejan Vuletin, Osječka 2, 21214 Kaštel Gomilica zastupanog po punomoćniku Ante Vujčić; Vinko Miketek, Kroz Smrdečac 17, 21000 Split zastupanog po punomoćniku Ante Vujčić; Krešimir Berić, Cesta Dr. Franje Tuđmana 1001, 21217 Kaštel Štafilić zastupanog po punomoćniku Ante Vujčić; Ante Zorica, Hrvace 39, 21233 Hrvace zastupanog po punomoćniku Ante Vujčić; Miroslav Jaman, Kliški Put 1, 21210 Solin zastupanog po punomoćniku Ante Vujčić; Tonči Ljubenkov, Cesta Dr. Franje Tuđmana 230, 21212 Kaštel Sućurac zastupanog po punomoćniku Ante Vujčić; BRODOMERKUR d.d., Poljička cesta 35, 21000 Split; RMV projekt d.o.o., Gospinica 6, 21000 Split; Nedjeljko Tešija, Baruna Trenka bb, 21000 Split; BRODOSPLIT-TVORNICA DIZEL MOTORA društvo s ograničenom odgovornošću, Put Supavla 21, 21000 Split; DARIO BLAŽEVIĆ, Mišina 4, 21000 Split; HELB d.o.o., Slavka Kolara 4, 10370 Dugo Selo; CE-ZA-R Centar za reciklažu d.o.o., Josipa Lončara 15, 10000 Zagreb</izvorni_sadrzaj>
    <derivirana_varijabla naziv="DomainObject.Predmet.StrankaFormatedWithAdress_1"> Marin Jednačak, Cesta Dr. Franje Tuđmana 131, 21212 Kaštel Sućurac zastupanog po punomoćniku Ante Vujčić; Ivica Plazonja, Majurina 10, 21214 Kaštel Lukšić zastupanog po punomoćniku Ante Vujčić; Matko Ćevanić, 4. Gardijske 26, 21217 Kaštel Stari zastupanog po punomoćniku Ante Vujčić; Dino Gobin, Ulica Don Frane Ivasovića 27, 21217 Kaštel Stari zastupanog po punomoćniku Ante Vujčić; Ante Tešija, A. Dalmata 14b, 21212 Kaštel Sućurac zastupanog po punomoćniku Ante Vujčić; Ivan Karanušić, Karlovo 61, 21214 Kaštel Kambelovac zastupanog po punomoćniku Ante Vujčić; Lovre Bratim, Vukovarska 115, 21000 Split zastupanog po punomoćniku Ante Vujčić; Hrvoje Boljat, Gardijskih Brigada 49, 21217 Kaštel Stari zastupanog po punomoćniku Ante Vujčić; Mate Dragun, Vranjički Put 14, 21000 Split zastupanog po punomoćniku Ante Vujčić; Miroslav Barbić, Cesta Dr. Franje Tuđmana 260a, 21212 Kaštel Sućurac zastupanog po punomoćniku Ante Vujčić; Damir Čengić, Gaji 17, 21214 Kaštel Gomilica zastupanog po punomoćniku Ante Vujčić; Ivica Milković, Cesta Dr. Franje Tuđmana 14, 21212 Kaštel Sućurac zastupanog po punomoćniku Ante Vujčić; Matko Lučić, Ulica Ilijin Potok 7, 21210 Solin zastupanog po punomoćniku Ante Vujčić; Marko Škomrlj, Cesta Dr. Franje Tuđmana 286, 21212 Kaštel Sućurac zastupanog po punomoćniku Ante Vujčić; Ante Brkić, Pujanke 18, 21000 Split zastupanog po punomoćniku Ante Vujčić; Marko Barun, Ulica Petra Zrinskog 1, 21214 Kaštel Gomilica; Ante Vukić, Vukići 9, 22323 Unešić zastupanog po punomoćniku Ante Vujčić; Luka Grgat, Jelašce 87, 21238 Otok zastupanog po punomoćniku Ante Vujčić; Tonči Kalinić, Velebitska 48, 21000 Split zastupanog po punomoćniku Ante Vujčić; Ante Roso, Primoštenska 14, 21214 Kaštel Lukšić zastupanog po punomoćniku Ante Vujčić; Stjepan Bonačić, Domovinskog Rata 42, 21231 Konjsko; Ante Biočić, Ulica Braska Peca Iii 24, 21212 Kaštel Sućurac; Viktor Pocrnić, Ulica Kneza Trpimira 12, 21212 Kaštel Sućurac zastupanog po punomoćniku Ante Vujčić; Davor Jurić, Murtinica 4, 21214 Kaštel Lukšić zastupanog po punomoćniku Ante Vujčić; Denis Dadić, Cesta Dr. Franje Tuđmana 763, 21217 Kaštel Novi zastupanog po punomoćniku Ante Vujčić; Ante Gruban, Hrvace 439b, 21233 Hrvace zastupanog po punomoćniku Ante Vujčić; Ante Botić, Put Divulja 38, 21217 Kaštel Štafilić zastupanog po punomoćniku Ante Vujčić; Davor Dotur, Turjaci 82, 21230 Turjaci zastupanog po punomoćniku Ante Vujčić; Branko Kovač, F. Jurčinovića 10, 21212 Kaštel Sućurac zastupanog po punomoćniku Ante Vujčić; Tomislav Jerčić, Ulica Kneza Trpimira 47, 21212 Kaštel Sućurac zastupanog po punomoćniku Ante Vujčić; Josip Grbeša, Biskupa P. Žanića 49, 21217 Kaštel Novi zastupanog po punomoćniku Ante Vujčić; Ante Radić, Cesta Dr. Franje Tuđmana 630a, 21214 Kaštel Kambelovac zastupanog po punomoćniku Ante Vujčić; Marijan Banić, Pujanke 20, 21000 Split zastupanog po punomoćniku Ante Vujčić; Ante Sunara, Cesta Dr. Franje Tuđmana 763, 21217 Kaštel Novi zastupanog po punomoćniku Ante Vujčić; Stjepan Grančić, Put Dragočeva 17, 21212 Kaštel Sućurac zastupanog po punomoćniku Ante Vujčić; Domagoj Grgat, Jelašce 89, 21238 Otok zastupanog po punomoćniku Ante Vujčić; Toni Kuzmanić, Ulica Augusta Šenoe 18, 21214 Kaštel Gomilica zastupanog po punomoćniku Ante Vujčić; Božidar Markov, Fuležina 24, 21217 Kaštel Stari zastupanog po punomoćniku Ante Vujčić; Anđelino Sočo, Dinarska 20, 21217 Kaštel Stari zastupanog po punomoćniku Ante Vujčić; Stipe Mamić, Ulica Ilijin Potok 2, 21210 Solin zastupanog po punomoćniku Ante Vujčić; Luka Bebić, Rimski Put 26, 21212 Kaštel Sućurac zastupanog po punomoćniku Ante Vujčić; Damir Žaja, Zagorski Put 39, 21217 Kaštel Stari zastupanog po punomoćniku Ante Vujčić; Marinko Komar, Trondheimska 23, 21000 Split zastupanog po punomoćniku Ante Vujčić; Ivan Pavić, Hektorovićeva Ulica 50, 21210 Solin zastupanog po punomoćniku Ante Vujčić; Mijo Vukasović, Šantina 10, 21217 Kaštel Novi zastupanog po punomoćniku Ante Vujčić; Boško Čić, Cesta Dr. Franje Tuđmana 964, 21217 Kaštel Stari zastupanog po punomoćniku Ante Vujčić; Tomislav Zebić, Prisoje 142, 21232 Prisoje zastupanog po punomoćniku Ante Vujčić; Neno Petričević, Obrovac sinjski 223 C, 21238 Obrovac Sinjski zastupanog po punomoćniku Ante Vujčić; Tonći Vukasović, Šantina 10, 21217 Kaštel Novi zastupanog po punomoćniku Ante Vujčić; Nenad Brajnov, Don I. Čulina 7, 21212 Kaštel Sućurac zastupanog po punomoćniku Ante Vujčić; Marinko Bačić, Put Bačića 1, 21201 Trolokve zastupanog po punomoćniku Ante Vujčić; Ivica Grbeša, Spinčićeva 22, 21000 Split zastupanog po punomoćniku Ante Vujčić; Davor Melvan, Javorska Ulica 17, 21217 Kaštel Štafilić zastupanog po punomoćniku Ante Vujčić; Željko Novak, Prilaz Blatu 17, 21212 Kaštel Sućurac zastupanog po punomoćniku Ante Vujčić; Dragan Melvan, JAVORSKA ULICA 5 (ranije: KAŠTEL ŠTAFILIĆ, JAVORSKA, 0), 21217 Kaštel Štafilić zastupanog po punomoćniku Ante Vujčić; Damir Rogulj, Kralja Petra Svačića 68, 21214 Kaštel Lukšić zastupanog po punomoćniku Ante Vujčić; Vlado Matas, Ulica Kralja Krešimira 32a, 21214 Kaštel Kambelovac zastupanog po punomoćniku Ante Vujčić; Nediljko Jurić, Kardinala F. Kuharića 33, 21217 Kaštel Novi zastupanog po punomoćniku Ante Vujčić; Petar Gabrilović, Stipe Pense 22, 21217 Kaštel Štafilić zastupanog po punomoćniku Ante Vujčić; Damir Radić, Ulica Ledine 26, 21212 Kaštel Sućurac zastupanog po punomoćniku Ante Vujčić; Dragan Banovac, Sesartići 23, 21210 Solin zastupanog po punomoćniku Ante Vujčić; Duje Grančić, Put Dragočeva 17, 21212 Kaštel Sućurac zastupanog po punomoćniku Ante Vujčić; Željko Martinović, Antuna Branka Šimića 11, 21000 Split zastupanog po punomoćniku Ante Vujčić; Zdravko Tomasović, Ante Kaštelančića 21, 21311 Podstrana zastupanog po punomoćniku Ante Vujčić; Branko Drča, Krivi Dolac 49, 21203 Neorić zastupanog po punomoćniku Ante Vujčić; Ivica Babić, Put Strinje 17, 21212 Kaštel Sućurac zastupanog po punomoćniku Ante Vujčić; Marko Pajčić, Put Krstolovače 10, 21212 Kaštel Sućurac zastupanog po punomoćniku Ante Vujčić; Jurica Tutavac, Krešimirova 61, 21311 Žrnovnica zastupanog po punomoćniku Ante Vujčić; Jakov Katić, Gornje Postinje 37, 21203 Gornje Postinje zastupanog po punomoćniku Ante Vujčić; Vlade Tešija, Mije Gunjala 6, 21217 Kaštel Štafilić zastupanog po punomoćniku Ante Vujčić; Ivan Topalušić, Neslanovac 8, 21000 Split zastupanog po punomoćniku Ante Vujčić; Josip Župić, Ive Tijardovića 8, 21000 Split zastupanog po punomoćniku Ante Vujčić; Petar Batovanja, Gospe Od Mira 50, 21311 Stobreč zastupanog po punomoćniku Ante Vujčić; Ante Kamber, Ulica Kralja Krešimira 35, 21214 Kaštel Kambelovac zastupanog po punomoćniku Ante Vujčić; Mirko Gotovac, Put Sv. Jurja 75, 21217 Kaštel Novi zastupanog po punomoćniku Ante Vujčić; Miran Kasalo, Put Sv. Jurja 35, 21217 Kaštel Novi zastupanog po punomoćniku Ante Vujčić; Željko Ojdanić, Cesta Dr. Franje Tuđmana 60, 21212 Kaštel Sućurac zastupanog po punomoćniku Ante Vujčić; Ante Biočić, Ulica Braska Peca Iii 24, 21212 Kaštel Sućurac zastupanog po punomoćniku Ante Vujčić; Rudolf Reić, Gajeva 14, 21000 Split zastupanog po punomoćniku Ante Vujčić; Ante Đipalo, Lučane 29, 21230 Lučane zastupanog po punomoćniku Ante Vujčić; Stjepan Bonačić, Domovinskog Rata 42, 21231 Konjsko zastupanog po punomoćniku Ante Vujčić; Miroslav Perišić, Vukovarska 21, 21000 Split zastupanog po punomoćniku Ante Vujčić; Ante Listeš, Ulica Don Ivana Vuletina 20, 21217 Kaštel Novi zastupanog po punomoćniku Ante Vujčić; Dejan Vuletin, Osječka 2, 21214 Kaštel Gomilica zastupanog po punomoćniku Ante Vujčić; Vinko Miketek, Kroz Smrdečac 17, 21000 Split zastupanog po punomoćniku Ante Vujčić; Krešimir Berić, Cesta Dr. Franje Tuđmana 1001, 21217 Kaštel Štafilić zastupanog po punomoćniku Ante Vujčić; Ante Zorica, Hrvace 39, 21233 Hrvace zastupanog po punomoćniku Ante Vujčić; Miroslav Jaman, Kliški Put 1, 21210 Solin zastupanog po punomoćniku Ante Vujčić; Tonči Ljubenkov, Cesta Dr. Franje Tuđmana 230, 21212 Kaštel Sućurac zastupanog po punomoćniku Ante Vujčić; BRODOMERKUR d.d., Poljička cesta 35, 21000 Split; RMV projekt d.o.o., Gospinica 6, 21000 Split; Nedjeljko Tešija, Baruna Trenka bb, 21000 Split; BRODOSPLIT-TVORNICA DIZEL MOTORA društvo s ograničenom odgovornošću, Put Supavla 21, 21000 Split; DARIO BLAŽEVIĆ, Mišina 4, 21000 Split; HELB d.o.o., Slavka Kolara 4, 10370 Dugo Selo; CE-ZA-R Centar za reciklažu d.o.o., Josipa Lončara 15, 10000 Zagreb</derivirana_varijabla>
  </DomainObject.Predmet.StrankaFormatedWithAdress>
  <DomainObject.Predmet.StrankaFormatedWithAdressOIB>
    <izvorni_sadrzaj> Marin Jednačak, OIB 79683179492, Cesta Dr. Franje Tuđmana 131, 21212 Kaštel Sućurac zastupanog po punomoćniku Ante Vujčić; Ivica Plazonja, OIB 60865236290, Majurina 10, 21214 Kaštel Lukšić zastupanog po punomoćniku Ante Vujčić; Matko Ćevanić, OIB 44953550635, 4. Gardijske 26, 21217 Kaštel Stari zastupanog po punomoćniku Ante Vujčić; Dino Gobin, OIB 81999646338, Ulica Don Frane Ivasovića 27, 21217 Kaštel Stari zastupanog po punomoćniku Ante Vujčić; Ante Tešija, OIB 17083794176, A. Dalmata 14b, 21212 Kaštel Sućurac zastupanog po punomoćniku Ante Vujčić; Ivan Karanušić, OIB 33536946736, Karlovo 61, 21214 Kaštel Kambelovac zastupanog po punomoćniku Ante Vujčić; Lovre Bratim, OIB 46902498667, Vukovarska 115, 21000 Split zastupanog po punomoćniku Ante Vujčić; Hrvoje Boljat, OIB 15332015686, Gardijskih Brigada 49, 21217 Kaštel Stari zastupanog po punomoćniku Ante Vujčić; Mate Dragun, OIB 04094160840, Vranjički Put 14, 21000 Split zastupanog po punomoćniku Ante Vujčić; Miroslav Barbić, OIB 73317208692, Cesta Dr. Franje Tuđmana 260a, 21212 Kaštel Sućurac zastupanog po punomoćniku Ante Vujčić; Damir Čengić, OIB 94210007043, Gaji 17, 21214 Kaštel Gomilica zastupanog po punomoćniku Ante Vujčić; Ivica Milković, OIB 60856402506, Cesta Dr. Franje Tuđmana 14, 21212 Kaštel Sućurac zastupanog po punomoćniku Ante Vujčić; Matko Lučić, OIB 26230106324, Ulica Ilijin Potok 7, 21210 Solin zastupanog po punomoćniku Ante Vujčić; Marko Škomrlj, OIB 28187895343, Cesta Dr. Franje Tuđmana 286, 21212 Kaštel Sućurac zastupanog po punomoćniku Ante Vujčić; Ante Brkić, OIB 77606185270, Pujanke 18, 21000 Split zastupanog po punomoćniku Ante Vujčić; Marko Barun, OIB 13360144752, Ulica Petra Zrinskog 1, 21214 Kaštel Gomilica; Ante Vukić, OIB 63039472655, Vukići 9, 22323 Unešić zastupanog po punomoćniku Ante Vujčić; Luka Grgat, OIB 59077466874, Jelašce 87, 21238 Otok zastupanog po punomoćniku Ante Vujčić; Tonči Kalinić, OIB 49227158024, Velebitska 48, 21000 Split zastupanog po punomoćniku Ante Vujčić; Ante Roso, OIB 06315076520, Primoštenska 14, 21214 Kaštel Lukšić zastupanog po punomoćniku Ante Vujčić; Stjepan Bonačić, OIB 19168842294, Domovinskog Rata 42, 21231 Konjsko; Ante Biočić, OIB 39934466576, Ulica Braska Peca Iii 24, 21212 Kaštel Sućurac; Viktor Pocrnić, OIB 58932153405, Ulica Kneza Trpimira 12, 21212 Kaštel Sućurac zastupanog po punomoćniku Ante Vujčić; Davor Jurić, OIB 56002573623, Murtinica 4, 21214 Kaštel Lukšić zastupanog po punomoćniku Ante Vujčić; Denis Dadić, OIB 04070900603, Cesta Dr. Franje Tuđmana 763, 21217 Kaštel Novi zastupanog po punomoćniku Ante Vujčić; Ante Gruban, OIB 18171336840, Hrvace 439b, 21233 Hrvace zastupanog po punomoćniku Ante Vujčić; Ante Botić, OIB 02542085109, Put Divulja 38, 21217 Kaštel Štafilić zastupanog po punomoćniku Ante Vujčić; Davor Dotur, OIB 34090071994, Turjaci 82, 21230 Turjaci zastupanog po punomoćniku Ante Vujčić; Branko Kovač, OIB 23649144662, F. Jurčinovića 10, 21212 Kaštel Sućurac zastupanog po punomoćniku Ante Vujčić; Tomislav Jerčić, OIB 04542693683, Ulica Kneza Trpimira 47, 21212 Kaštel Sućurac zastupanog po punomoćniku Ante Vujčić; Josip Grbeša, OIB 22762631994, Biskupa P. Žanića 49, 21217 Kaštel Novi zastupanog po punomoćniku Ante Vujčić; Ante Radić, OIB 76152554562, Cesta Dr. Franje Tuđmana 630a, 21214 Kaštel Kambelovac zastupanog po punomoćniku Ante Vujčić; Marijan Banić, OIB 25136758397, Pujanke 20, 21000 Split zastupanog po punomoćniku Ante Vujčić; Ante Sunara, OIB 34976690350, Cesta Dr. Franje Tuđmana 763, 21217 Kaštel Novi zastupanog po punomoćniku Ante Vujčić; Stjepan Grančić, OIB 79045993305, Put Dragočeva 17, 21212 Kaštel Sućurac zastupanog po punomoćniku Ante Vujčić; Domagoj Grgat, OIB 73575114726, Jelašce 89, 21238 Otok zastupanog po punomoćniku Ante Vujčić; Toni Kuzmanić, OIB 97265225592, Ulica Augusta Šenoe 18, 21214 Kaštel Gomilica zastupanog po punomoćniku Ante Vujčić; Božidar Markov, OIB 65681524080, Fuležina 24, 21217 Kaštel Stari zastupanog po punomoćniku Ante Vujčić; Anđelino Sočo, OIB 34978313845, Dinarska 20, 21217 Kaštel Stari zastupanog po punomoćniku Ante Vujčić; Stipe Mamić, OIB 94329367806, Ulica Ilijin Potok 2, 21210 Solin zastupanog po punomoćniku Ante Vujčić; Luka Bebić, OIB 98859586538, Rimski Put 26, 21212 Kaštel Sućurac zastupanog po punomoćniku Ante Vujčić; Damir Žaja, OIB 40487270558, Zagorski Put 39, 21217 Kaštel Stari zastupanog po punomoćniku Ante Vujčić; Marinko Komar, OIB 33515879041, Trondheimska 23, 21000 Split zastupanog po punomoćniku Ante Vujčić; Ivan Pavić, OIB 95599797486, Hektorovićeva Ulica 50, 21210 Solin zastupanog po punomoćniku Ante Vujčić; Mijo Vukasović, OIB 34949849302, Šantina 10, 21217 Kaštel Novi zastupanog po punomoćniku Ante Vujčić; Boško Čić, OIB 74897473993, Cesta Dr. Franje Tuđmana 964, 21217 Kaštel Stari zastupanog po punomoćniku Ante Vujčić; Tomislav Zebić, OIB 79999097214, Prisoje 142, 21232 Prisoje zastupanog po punomoćniku Ante Vujčić; Neno Petričević, OIB 86708750173, Obrovac sinjski 223 C, 21238 Obrovac Sinjski zastupanog po punomoćniku Ante Vujčić; Tonći Vukasović, OIB 03401295465, Šantina 10, 21217 Kaštel Novi zastupanog po punomoćniku Ante Vujčić; Nenad Brajnov, OIB 40856299863, Don I. Čulina 7, 21212 Kaštel Sućurac zastupanog po punomoćniku Ante Vujčić; Marinko Bačić, OIB 31297751765, Put Bačića 1, 21201 Trolokve zastupanog po punomoćniku Ante Vujčić; Ivica Grbeša, OIB 67856223404, Spinčićeva 22, 21000 Split zastupanog po punomoćniku Ante Vujčić; Davor Melvan, OIB 96299972315, Javorska Ulica 17, 21217 Kaštel Štafilić zastupanog po punomoćniku Ante Vujčić; Željko Novak, OIB 52476572022, Prilaz Blatu 17, 21212 Kaštel Sućurac zastupanog po punomoćniku Ante Vujčić; Dragan Melvan, OIB 09856208446, JAVORSKA ULICA 5 (ranije: KAŠTEL ŠTAFILIĆ, JAVORSKA, 0), 21217 Kaštel Štafilić zastupanog po punomoćniku Ante Vujčić; Damir Rogulj, OIB 00916852325, Kralja Petra Svačića 68, 21214 Kaštel Lukšić zastupanog po punomoćniku Ante Vujčić; Vlado Matas, OIB 64134279506, Ulica Kralja Krešimira 32a, 21214 Kaštel Kambelovac zastupanog po punomoćniku Ante Vujčić; Nediljko Jurić, OIB 29004090549, Kardinala F. Kuharića 33, 21217 Kaštel Novi zastupanog po punomoćniku Ante Vujčić; Petar Gabrilović, OIB 32201921573, Stipe Pense 22, 21217 Kaštel Štafilić zastupanog po punomoćniku Ante Vujčić; Damir Radić, OIB 43082281600, Ulica Ledine 26, 21212 Kaštel Sućurac zastupanog po punomoćniku Ante Vujčić; Dragan Banovac, OIB 47462543501, Sesartići 23, 21210 Solin zastupanog po punomoćniku Ante Vujčić; Duje Grančić, OIB 28861460622, Put Dragočeva 17, 21212 Kaštel Sućurac zastupanog po punomoćniku Ante Vujčić; Željko Martinović, OIB 90336438896, Antuna Branka Šimića 11, 21000 Split zastupanog po punomoćniku Ante Vujčić; Zdravko Tomasović, OIB 70537531023, Ante Kaštelančića 21, 21311 Podstrana zastupanog po punomoćniku Ante Vujčić; Branko Drča, OIB 49093846792, Krivi Dolac 49, 21203 Neorić zastupanog po punomoćniku Ante Vujčić; Ivica Babić, OIB 89825528002, Put Strinje 17, 21212 Kaštel Sućurac zastupanog po punomoćniku Ante Vujčić; Marko Pajčić, OIB 04405902994, Put Krstolovače 10, 21212 Kaštel Sućurac zastupanog po punomoćniku Ante Vujčić; Jurica Tutavac, OIB 91976640470, Krešimirova 61, 21311 Žrnovnica zastupanog po punomoćniku Ante Vujčić; Jakov Katić, OIB 59299758747, Gornje Postinje 37, 21203 Gornje Postinje zastupanog po punomoćniku Ante Vujčić; Vlade Tešija, OIB 97575661041, Mije Gunjala 6, 21217 Kaštel Štafilić zastupanog po punomoćniku Ante Vujčić; Ivan Topalušić, OIB 42015337196, Neslanovac 8, 21000 Split zastupanog po punomoćniku Ante Vujčić; Josip Župić, OIB 27547760105, Ive Tijardovića 8, 21000 Split zastupanog po punomoćniku Ante Vujčić; Petar Batovanja, OIB 17907462227, Gospe Od Mira 50, 21311 Stobreč zastupanog po punomoćniku Ante Vujčić; Ante Kamber, OIB 17024044468, Ulica Kralja Krešimira 35, 21214 Kaštel Kambelovac zastupanog po punomoćniku Ante Vujčić; Mirko Gotovac, OIB 51560831280, Put Sv. Jurja 75, 21217 Kaštel Novi zastupanog po punomoćniku Ante Vujčić; Miran Kasalo, OIB 58772998356, Put Sv. Jurja 35, 21217 Kaštel Novi zastupanog po punomoćniku Ante Vujčić; Željko Ojdanić, OIB 49444330859, Cesta Dr. Franje Tuđmana 60, 21212 Kaštel Sućurac zastupanog po punomoćniku Ante Vujčić; Ante Biočić, OIB 39934466576, Ulica Braska Peca Iii 24, 21212 Kaštel Sućurac zastupanog po punomoćniku Ante Vujčić; Rudolf Reić, OIB 77801371283, Gajeva 14, 21000 Split zastupanog po punomoćniku Ante Vujčić; Ante Đipalo, OIB 94594642050, Lučane 29, 21230 Lučane zastupanog po punomoćniku Ante Vujčić; Stjepan Bonačić, OIB 19168842294, Domovinskog Rata 42, 21231 Konjsko zastupanog po punomoćniku Ante Vujčić; Miroslav Perišić, OIB 63967620755, Vukovarska 21, 21000 Split zastupanog po punomoćniku Ante Vujčić; Ante Listeš, OIB 50977082242, Ulica Don Ivana Vuletina 20, 21217 Kaštel Novi zastupanog po punomoćniku Ante Vujčić; Dejan Vuletin, OIB 97780459586, Osječka 2, 21214 Kaštel Gomilica zastupanog po punomoćniku Ante Vujčić; Vinko Miketek, OIB 24397755057, Kroz Smrdečac 17, 21000 Split zastupanog po punomoćniku Ante Vujčić; Krešimir Berić, OIB 50353789435, Cesta Dr. Franje Tuđmana 1001, 21217 Kaštel Štafilić zastupanog po punomoćniku Ante Vujčić; Ante Zorica, OIB 98792214788, Hrvace 39, 21233 Hrvace zastupanog po punomoćniku Ante Vujčić; Miroslav Jaman, OIB 15721301438, Kliški Put 1, 21210 Solin zastupanog po punomoćniku Ante Vujčić; Tonči Ljubenkov, OIB 88348646077, Cesta Dr. Franje Tuđmana 230, 21212 Kaštel Sućurac zastupanog po punomoćniku Ante Vujčić; BRODOMERKUR d.d., OIB 33956120458, Poljička cesta 35, 21000 Split; RMV projekt d.o.o., OIB 66835220222, Gospinica 6, 21000 Split; Nedjeljko Tešija, OIB 63318738680, Baruna Trenka bb, 21000 Split; BRODOSPLIT-TVORNICA DIZEL MOTORA društvo s ograničenom odgovornošću, OIB 08724311192, Put Supavla 21, 21000 Split; DARIO BLAŽEVIĆ, OIB 98470567367, Mišina 4, 21000 Split; HELB d.o.o., OIB 38935991904, Slavka Kolara 4, 10370 Dugo Selo; CE-ZA-R Centar za reciklažu d.o.o., OIB 03860945174, Josipa Lončara 15, 10000 Zagreb</izvorni_sadrzaj>
    <derivirana_varijabla naziv="DomainObject.Predmet.StrankaFormatedWithAdressOIB_1"> Marin Jednačak, OIB 79683179492, Cesta Dr. Franje Tuđmana 131, 21212 Kaštel Sućurac zastupanog po punomoćniku Ante Vujčić; Ivica Plazonja, OIB 60865236290, Majurina 10, 21214 Kaštel Lukšić zastupanog po punomoćniku Ante Vujčić; Matko Ćevanić, OIB 44953550635, 4. Gardijske 26, 21217 Kaštel Stari zastupanog po punomoćniku Ante Vujčić; Dino Gobin, OIB 81999646338, Ulica Don Frane Ivasovića 27, 21217 Kaštel Stari zastupanog po punomoćniku Ante Vujčić; Ante Tešija, OIB 17083794176, A. Dalmata 14b, 21212 Kaštel Sućurac zastupanog po punomoćniku Ante Vujčić; Ivan Karanušić, OIB 33536946736, Karlovo 61, 21214 Kaštel Kambelovac zastupanog po punomoćniku Ante Vujčić; Lovre Bratim, OIB 46902498667, Vukovarska 115, 21000 Split zastupanog po punomoćniku Ante Vujčić; Hrvoje Boljat, OIB 15332015686, Gardijskih Brigada 49, 21217 Kaštel Stari zastupanog po punomoćniku Ante Vujčić; Mate Dragun, OIB 04094160840, Vranjički Put 14, 21000 Split zastupanog po punomoćniku Ante Vujčić; Miroslav Barbić, OIB 73317208692, Cesta Dr. Franje Tuđmana 260a, 21212 Kaštel Sućurac zastupanog po punomoćniku Ante Vujčić; Damir Čengić, OIB 94210007043, Gaji 17, 21214 Kaštel Gomilica zastupanog po punomoćniku Ante Vujčić; Ivica Milković, OIB 60856402506, Cesta Dr. Franje Tuđmana 14, 21212 Kaštel Sućurac zastupanog po punomoćniku Ante Vujčić; Matko Lučić, OIB 26230106324, Ulica Ilijin Potok 7, 21210 Solin zastupanog po punomoćniku Ante Vujčić; Marko Škomrlj, OIB 28187895343, Cesta Dr. Franje Tuđmana 286, 21212 Kaštel Sućurac zastupanog po punomoćniku Ante Vujčić; Ante Brkić, OIB 77606185270, Pujanke 18, 21000 Split zastupanog po punomoćniku Ante Vujčić; Marko Barun, OIB 13360144752, Ulica Petra Zrinskog 1, 21214 Kaštel Gomilica; Ante Vukić, OIB 63039472655, Vukići 9, 22323 Unešić zastupanog po punomoćniku Ante Vujčić; Luka Grgat, OIB 59077466874, Jelašce 87, 21238 Otok zastupanog po punomoćniku Ante Vujčić; Tonči Kalinić, OIB 49227158024, Velebitska 48, 21000 Split zastupanog po punomoćniku Ante Vujčić; Ante Roso, OIB 06315076520, Primoštenska 14, 21214 Kaštel Lukšić zastupanog po punomoćniku Ante Vujčić; Stjepan Bonačić, OIB 19168842294, Domovinskog Rata 42, 21231 Konjsko; Ante Biočić, OIB 39934466576, Ulica Braska Peca Iii 24, 21212 Kaštel Sućurac; Viktor Pocrnić, OIB 58932153405, Ulica Kneza Trpimira 12, 21212 Kaštel Sućurac zastupanog po punomoćniku Ante Vujčić; Davor Jurić, OIB 56002573623, Murtinica 4, 21214 Kaštel Lukšić zastupanog po punomoćniku Ante Vujčić; Denis Dadić, OIB 04070900603, Cesta Dr. Franje Tuđmana 763, 21217 Kaštel Novi zastupanog po punomoćniku Ante Vujčić; Ante Gruban, OIB 18171336840, Hrvace 439b, 21233 Hrvace zastupanog po punomoćniku Ante Vujčić; Ante Botić, OIB 02542085109, Put Divulja 38, 21217 Kaštel Štafilić zastupanog po punomoćniku Ante Vujčić; Davor Dotur, OIB 34090071994, Turjaci 82, 21230 Turjaci zastupanog po punomoćniku Ante Vujčić; Branko Kovač, OIB 23649144662, F. Jurčinovića 10, 21212 Kaštel Sućurac zastupanog po punomoćniku Ante Vujčić; Tomislav Jerčić, OIB 04542693683, Ulica Kneza Trpimira 47, 21212 Kaštel Sućurac zastupanog po punomoćniku Ante Vujčić; Josip Grbeša, OIB 22762631994, Biskupa P. Žanića 49, 21217 Kaštel Novi zastupanog po punomoćniku Ante Vujčić; Ante Radić, OIB 76152554562, Cesta Dr. Franje Tuđmana 630a, 21214 Kaštel Kambelovac zastupanog po punomoćniku Ante Vujčić; Marijan Banić, OIB 25136758397, Pujanke 20, 21000 Split zastupanog po punomoćniku Ante Vujčić; Ante Sunara, OIB 34976690350, Cesta Dr. Franje Tuđmana 763, 21217 Kaštel Novi zastupanog po punomoćniku Ante Vujčić; Stjepan Grančić, OIB 79045993305, Put Dragočeva 17, 21212 Kaštel Sućurac zastupanog po punomoćniku Ante Vujčić; Domagoj Grgat, OIB 73575114726, Jelašce 89, 21238 Otok zastupanog po punomoćniku Ante Vujčić; Toni Kuzmanić, OIB 97265225592, Ulica Augusta Šenoe 18, 21214 Kaštel Gomilica zastupanog po punomoćniku Ante Vujčić; Božidar Markov, OIB 65681524080, Fuležina 24, 21217 Kaštel Stari zastupanog po punomoćniku Ante Vujčić; Anđelino Sočo, OIB 34978313845, Dinarska 20, 21217 Kaštel Stari zastupanog po punomoćniku Ante Vujčić; Stipe Mamić, OIB 94329367806, Ulica Ilijin Potok 2, 21210 Solin zastupanog po punomoćniku Ante Vujčić; Luka Bebić, OIB 98859586538, Rimski Put 26, 21212 Kaštel Sućurac zastupanog po punomoćniku Ante Vujčić; Damir Žaja, OIB 40487270558, Zagorski Put 39, 21217 Kaštel Stari zastupanog po punomoćniku Ante Vujčić; Marinko Komar, OIB 33515879041, Trondheimska 23, 21000 Split zastupanog po punomoćniku Ante Vujčić; Ivan Pavić, OIB 95599797486, Hektorovićeva Ulica 50, 21210 Solin zastupanog po punomoćniku Ante Vujčić; Mijo Vukasović, OIB 34949849302, Šantina 10, 21217 Kaštel Novi zastupanog po punomoćniku Ante Vujčić; Boško Čić, OIB 74897473993, Cesta Dr. Franje Tuđmana 964, 21217 Kaštel Stari zastupanog po punomoćniku Ante Vujčić; Tomislav Zebić, OIB 79999097214, Prisoje 142, 21232 Prisoje zastupanog po punomoćniku Ante Vujčić; Neno Petričević, OIB 86708750173, Obrovac sinjski 223 C, 21238 Obrovac Sinjski zastupanog po punomoćniku Ante Vujčić; Tonći Vukasović, OIB 03401295465, Šantina 10, 21217 Kaštel Novi zastupanog po punomoćniku Ante Vujčić; Nenad Brajnov, OIB 40856299863, Don I. Čulina 7, 21212 Kaštel Sućurac zastupanog po punomoćniku Ante Vujčić; Marinko Bačić, OIB 31297751765, Put Bačića 1, 21201 Trolokve zastupanog po punomoćniku Ante Vujčić; Ivica Grbeša, OIB 67856223404, Spinčićeva 22, 21000 Split zastupanog po punomoćniku Ante Vujčić; Davor Melvan, OIB 96299972315, Javorska Ulica 17, 21217 Kaštel Štafilić zastupanog po punomoćniku Ante Vujčić; Željko Novak, OIB 52476572022, Prilaz Blatu 17, 21212 Kaštel Sućurac zastupanog po punomoćniku Ante Vujčić; Dragan Melvan, OIB 09856208446, JAVORSKA ULICA 5 (ranije: KAŠTEL ŠTAFILIĆ, JAVORSKA, 0), 21217 Kaštel Štafilić zastupanog po punomoćniku Ante Vujčić; Damir Rogulj, OIB 00916852325, Kralja Petra Svačića 68, 21214 Kaštel Lukšić zastupanog po punomoćniku Ante Vujčić; Vlado Matas, OIB 64134279506, Ulica Kralja Krešimira 32a, 21214 Kaštel Kambelovac zastupanog po punomoćniku Ante Vujčić; Nediljko Jurić, OIB 29004090549, Kardinala F. Kuharića 33, 21217 Kaštel Novi zastupanog po punomoćniku Ante Vujčić; Petar Gabrilović, OIB 32201921573, Stipe Pense 22, 21217 Kaštel Štafilić zastupanog po punomoćniku Ante Vujčić; Damir Radić, OIB 43082281600, Ulica Ledine 26, 21212 Kaštel Sućurac zastupanog po punomoćniku Ante Vujčić; Dragan Banovac, OIB 47462543501, Sesartići 23, 21210 Solin zastupanog po punomoćniku Ante Vujčić; Duje Grančić, OIB 28861460622, Put Dragočeva 17, 21212 Kaštel Sućurac zastupanog po punomoćniku Ante Vujčić; Željko Martinović, OIB 90336438896, Antuna Branka Šimića 11, 21000 Split zastupanog po punomoćniku Ante Vujčić; Zdravko Tomasović, OIB 70537531023, Ante Kaštelančića 21, 21311 Podstrana zastupanog po punomoćniku Ante Vujčić; Branko Drča, OIB 49093846792, Krivi Dolac 49, 21203 Neorić zastupanog po punomoćniku Ante Vujčić; Ivica Babić, OIB 89825528002, Put Strinje 17, 21212 Kaštel Sućurac zastupanog po punomoćniku Ante Vujčić; Marko Pajčić, OIB 04405902994, Put Krstolovače 10, 21212 Kaštel Sućurac zastupanog po punomoćniku Ante Vujčić; Jurica Tutavac, OIB 91976640470, Krešimirova 61, 21311 Žrnovnica zastupanog po punomoćniku Ante Vujčić; Jakov Katić, OIB 59299758747, Gornje Postinje 37, 21203 Gornje Postinje zastupanog po punomoćniku Ante Vujčić; Vlade Tešija, OIB 97575661041, Mije Gunjala 6, 21217 Kaštel Štafilić zastupanog po punomoćniku Ante Vujčić; Ivan Topalušić, OIB 42015337196, Neslanovac 8, 21000 Split zastupanog po punomoćniku Ante Vujčić; Josip Župić, OIB 27547760105, Ive Tijardovića 8, 21000 Split zastupanog po punomoćniku Ante Vujčić; Petar Batovanja, OIB 17907462227, Gospe Od Mira 50, 21311 Stobreč zastupanog po punomoćniku Ante Vujčić; Ante Kamber, OIB 17024044468, Ulica Kralja Krešimira 35, 21214 Kaštel Kambelovac zastupanog po punomoćniku Ante Vujčić; Mirko Gotovac, OIB 51560831280, Put Sv. Jurja 75, 21217 Kaštel Novi zastupanog po punomoćniku Ante Vujčić; Miran Kasalo, OIB 58772998356, Put Sv. Jurja 35, 21217 Kaštel Novi zastupanog po punomoćniku Ante Vujčić; Željko Ojdanić, OIB 49444330859, Cesta Dr. Franje Tuđmana 60, 21212 Kaštel Sućurac zastupanog po punomoćniku Ante Vujčić; Ante Biočić, OIB 39934466576, Ulica Braska Peca Iii 24, 21212 Kaštel Sućurac zastupanog po punomoćniku Ante Vujčić; Rudolf Reić, OIB 77801371283, Gajeva 14, 21000 Split zastupanog po punomoćniku Ante Vujčić; Ante Đipalo, OIB 94594642050, Lučane 29, 21230 Lučane zastupanog po punomoćniku Ante Vujčić; Stjepan Bonačić, OIB 19168842294, Domovinskog Rata 42, 21231 Konjsko zastupanog po punomoćniku Ante Vujčić; Miroslav Perišić, OIB 63967620755, Vukovarska 21, 21000 Split zastupanog po punomoćniku Ante Vujčić; Ante Listeš, OIB 50977082242, Ulica Don Ivana Vuletina 20, 21217 Kaštel Novi zastupanog po punomoćniku Ante Vujčić; Dejan Vuletin, OIB 97780459586, Osječka 2, 21214 Kaštel Gomilica zastupanog po punomoćniku Ante Vujčić; Vinko Miketek, OIB 24397755057, Kroz Smrdečac 17, 21000 Split zastupanog po punomoćniku Ante Vujčić; Krešimir Berić, OIB 50353789435, Cesta Dr. Franje Tuđmana 1001, 21217 Kaštel Štafilić zastupanog po punomoćniku Ante Vujčić; Ante Zorica, OIB 98792214788, Hrvace 39, 21233 Hrvace zastupanog po punomoćniku Ante Vujčić; Miroslav Jaman, OIB 15721301438, Kliški Put 1, 21210 Solin zastupanog po punomoćniku Ante Vujčić; Tonči Ljubenkov, OIB 88348646077, Cesta Dr. Franje Tuđmana 230, 21212 Kaštel Sućurac zastupanog po punomoćniku Ante Vujčić; BRODOMERKUR d.d., OIB 33956120458, Poljička cesta 35, 21000 Split; RMV projekt d.o.o., OIB 66835220222, Gospinica 6, 21000 Split; Nedjeljko Tešija, OIB 63318738680, Baruna Trenka bb, 21000 Split; BRODOSPLIT-TVORNICA DIZEL MOTORA društvo s ograničenom odgovornošću, OIB 08724311192, Put Supavla 21, 21000 Split; DARIO BLAŽEVIĆ, OIB 98470567367, Mišina 4, 21000 Split; HELB d.o.o., OIB 38935991904, Slavka Kolara 4, 10370 Dugo Selo; CE-ZA-R Centar za reciklažu d.o.o., OIB 03860945174, Josipa Lončara 15, 10000 Zagreb</derivirana_varijabla>
  </DomainObject.Predmet.StrankaFormatedWithAdressOIB>
  <DomainObject.Predmet.StrankaWithAdress>
    <izvorni_sadrzaj>Marin Jednačak Cesta Dr. Franje Tuđmana 131,21212 Kaštel Sućurac,Ivica Plazonja Majurina 10,21214 Kaštel Lukšić,Matko Ćevanić 4. Gardijske 26,21217 Kaštel Stari,Dino Gobin Ulica Don Frane Ivasovića 27,21217 Kaštel Stari,Ante Tešija A. Dalmata 14b,21212 Kaštel Sućurac,Ivan Karanušić Karlovo 61,21214 Kaštel Kambelovac,Lovre Bratim Vukovarska 115,21000 Split,Hrvoje Boljat Gardijskih Brigada 49,21217 Kaštel Stari,Mate Dragun Vranjički Put 14,21000 Split,Miroslav Barbić Cesta Dr. Franje Tuđmana 260a,21212 Kaštel Sućurac,Damir Čengić Gaji 17,21214 Kaštel Gomilica,Ivica Milković Cesta Dr. Franje Tuđmana 14,21212 Kaštel Sućurac,Matko Lučić Ulica Ilijin Potok 7,21210 Solin,Marko Škomrlj Cesta Dr. Franje Tuđmana 286,21212 Kaštel Sućurac,Ante Brkić Pujanke 18,21000 Split,Marko Barun Ulica Petra Zrinskog 1,21214 Kaštel Gomilica,Ante Vukić Vukići 9,22323 Unešić,Luka Grgat Jelašce 87,21238 Otok,Tonči Kalinić Velebitska 48,21000 Split,Ante Roso Primoštenska 14,21214 Kaštel Lukšić,Stjepan Bonačić Domovinskog Rata 42,21231 Konjsko,Ante Biočić Ulica Braska Peca Iii 24,21212 Kaštel Sućurac,Viktor Pocrnić Ulica Kneza Trpimira 12,21212 Kaštel Sućurac,Davor Jurić Murtinica 4,21214 Kaštel Lukšić,Denis Dadić Cesta Dr. Franje Tuđmana 763,21217 Kaštel Novi,Ante Gruban Hrvace 439b,21233 Hrvace,Ante Botić Put Divulja 38,21217 Kaštel Štafilić,Davor Dotur Turjaci 82,21230 Turjaci,Branko Kovač F. Jurčinovića 10,21212 Kaštel Sućurac,Tomislav Jerčić Ulica Kneza Trpimira 47,21212 Kaštel Sućurac,Josip Grbeša Biskupa P. Žanića 49,21217 Kaštel Novi,Ante Radić Cesta Dr. Franje Tuđmana 630a,21214 Kaštel Kambelovac,Marijan Banić Pujanke 20,21000 Split,Ante Sunara Cesta Dr. Franje Tuđmana 763,21217 Kaštel Novi,Stjepan Grančić Put Dragočeva 17,21212 Kaštel Sućurac,Domagoj Grgat Jelašce 89,21238 Otok,Toni Kuzmanić Ulica Augusta Šenoe 18,21214 Kaštel Gomilica,Božidar Markov Fuležina 24,21217 Kaštel Stari,Anđelino Sočo Dinarska 20,21217 Kaštel Stari,Stipe Mamić Ulica Ilijin Potok 2,21210 Solin,Luka Bebić Rimski Put 26,21212 Kaštel Sućurac,Damir Žaja Zagorski Put 39,21217 Kaštel Stari,Marinko Komar Trondheimska 23,21000 Split,Ivan Pavić Hektorovićeva Ulica 50,21210 Solin,Mijo Vukasović Šantina 10,21217 Kaštel Novi,Boško Čić Cesta Dr. Franje Tuđmana 964,21217 Kaštel Stari,Tomislav Zebić Prisoje 142,21232 Prisoje,Neno Petričević Obrovac sinjski 223 C,21238 Obrovac Sinjski,Tonći Vukasović Šantina 10,21217 Kaštel Novi,Nenad Brajnov Don I. Čulina 7,21212 Kaštel Sućurac,Marinko Bačić Put Bačića 1,21201 Trolokve,Ivica Grbeša Spinčićeva 22,21000 Split,Davor Melvan Javorska Ulica 17,21217 Kaštel Štafilić,Željko Novak Prilaz Blatu 17,21212 Kaštel Sućurac,Dragan Melvan JAVORSKA ULICA 5 (ranije: KAŠTEL ŠTAFILIĆ, JAVORSKA, 0),21217 Kaštel Štafilić,Damir Rogulj Kralja Petra Svačića 68,21214 Kaštel Lukšić,Vlado Matas Ulica Kralja Krešimira 32a,21214 Kaštel Kambelovac,Nediljko Jurić Kardinala F. Kuharića 33,21217 Kaštel Novi,Petar Gabrilović Stipe Pense 22,21217 Kaštel Štafilić,Damir Radić Ulica Ledine 26,21212 Kaštel Sućurac,Dragan Banovac Sesartići 23,21210 Solin,Duje Grančić Put Dragočeva 17,21212 Kaštel Sućurac,Željko Martinović Antuna Branka Šimića 11,21000 Split,Zdravko Tomasović Ante Kaštelančića 21,21311 Podstrana,Branko Drča Krivi Dolac 49,21203 Neorić,Ivica Babić Put Strinje 17,21212 Kaštel Sućurac,Marko Pajčić Put Krstolovače 10,21212 Kaštel Sućurac,Jurica Tutavac Krešimirova 61,21311 Žrnovnica,Jakov Katić Gornje Postinje 37,21203 Gornje Postinje,Vlade Tešija Mije Gunjala 6,21217 Kaštel Štafilić,Ivan Topalušić Neslanovac 8,21000 Split,Josip Župić Ive Tijardovića 8,21000 Split,Petar Batovanja Gospe Od Mira 50,21311 Stobreč,Ante Kamber Ulica Kralja Krešimira 35,21214 Kaštel Kambelovac,Mirko Gotovac Put Sv. Jurja 75,21217 Kaštel Novi,Miran Kasalo Put Sv. Jurja 35,21217 Kaštel Novi,Željko Ojdanić Cesta Dr. Franje Tuđmana 60,21212 Kaštel Sućurac,Ante Biočić Ulica Braska Peca Iii 24,21212 Kaštel Sućurac,Rudolf Reić Gajeva 14,21000 Split,Ante Đipalo Lučane 29,21230 Lučane,Stjepan Bonačić Domovinskog Rata 42,21231 Konjsko,Miroslav Perišić Vukovarska 21,21000 Split,Ante Listeš Ulica Don Ivana Vuletina 20,21217 Kaštel Novi,Dejan Vuletin Osječka 2,21214 Kaštel Gomilica,Vinko Miketek Kroz Smrdečac 17,21000 Split,Krešimir Berić Cesta Dr. Franje Tuđmana 1001,21217 Kaštel Štafilić,Ante Zorica Hrvace 39,21233 Hrvace,Miroslav Jaman Kliški Put 1,21210 Solin,Tonči Ljubenkov Cesta Dr. Franje Tuđmana 230,21212 Kaštel Sućurac,BRODOMERKUR d.d. Poljička cesta 35,21000 Split,RMV projekt d.o.o. Gospinica 6,21000 Split,Nedjeljko Tešija Baruna Trenka bb,21000 Split,BRODOSPLIT-TVORNICA DIZEL MOTORA društvo s ograničenom odgovornošću Put Supavla 21,21000 Split,DARIO BLAŽEVIĆ Mišina 4,21000 Split,HELB d.o.o. Slavka Kolara 4,10370 Dugo Selo,CE-ZA-R Centar za reciklažu d.o.o. Josipa Lončara 15,10000 Zagreb</izvorni_sadrzaj>
    <derivirana_varijabla naziv="DomainObject.Predmet.StrankaWithAdress_1">Marin Jednačak Cesta Dr. Franje Tuđmana 131,21212 Kaštel Sućurac,Ivica Plazonja Majurina 10,21214 Kaštel Lukšić,Matko Ćevanić 4. Gardijske 26,21217 Kaštel Stari,Dino Gobin Ulica Don Frane Ivasovića 27,21217 Kaštel Stari,Ante Tešija A. Dalmata 14b,21212 Kaštel Sućurac,Ivan Karanušić Karlovo 61,21214 Kaštel Kambelovac,Lovre Bratim Vukovarska 115,21000 Split,Hrvoje Boljat Gardijskih Brigada 49,21217 Kaštel Stari,Mate Dragun Vranjički Put 14,21000 Split,Miroslav Barbić Cesta Dr. Franje Tuđmana 260a,21212 Kaštel Sućurac,Damir Čengić Gaji 17,21214 Kaštel Gomilica,Ivica Milković Cesta Dr. Franje Tuđmana 14,21212 Kaštel Sućurac,Matko Lučić Ulica Ilijin Potok 7,21210 Solin,Marko Škomrlj Cesta Dr. Franje Tuđmana 286,21212 Kaštel Sućurac,Ante Brkić Pujanke 18,21000 Split,Marko Barun Ulica Petra Zrinskog 1,21214 Kaštel Gomilica,Ante Vukić Vukići 9,22323 Unešić,Luka Grgat Jelašce 87,21238 Otok,Tonči Kalinić Velebitska 48,21000 Split,Ante Roso Primoštenska 14,21214 Kaštel Lukšić,Stjepan Bonačić Domovinskog Rata 42,21231 Konjsko,Ante Biočić Ulica Braska Peca Iii 24,21212 Kaštel Sućurac,Viktor Pocrnić Ulica Kneza Trpimira 12,21212 Kaštel Sućurac,Davor Jurić Murtinica 4,21214 Kaštel Lukšić,Denis Dadić Cesta Dr. Franje Tuđmana 763,21217 Kaštel Novi,Ante Gruban Hrvace 439b,21233 Hrvace,Ante Botić Put Divulja 38,21217 Kaštel Štafilić,Davor Dotur Turjaci 82,21230 Turjaci,Branko Kovač F. Jurčinovića 10,21212 Kaštel Sućurac,Tomislav Jerčić Ulica Kneza Trpimira 47,21212 Kaštel Sućurac,Josip Grbeša Biskupa P. Žanića 49,21217 Kaštel Novi,Ante Radić Cesta Dr. Franje Tuđmana 630a,21214 Kaštel Kambelovac,Marijan Banić Pujanke 20,21000 Split,Ante Sunara Cesta Dr. Franje Tuđmana 763,21217 Kaštel Novi,Stjepan Grančić Put Dragočeva 17,21212 Kaštel Sućurac,Domagoj Grgat Jelašce 89,21238 Otok,Toni Kuzmanić Ulica Augusta Šenoe 18,21214 Kaštel Gomilica,Božidar Markov Fuležina 24,21217 Kaštel Stari,Anđelino Sočo Dinarska 20,21217 Kaštel Stari,Stipe Mamić Ulica Ilijin Potok 2,21210 Solin,Luka Bebić Rimski Put 26,21212 Kaštel Sućurac,Damir Žaja Zagorski Put 39,21217 Kaštel Stari,Marinko Komar Trondheimska 23,21000 Split,Ivan Pavić Hektorovićeva Ulica 50,21210 Solin,Mijo Vukasović Šantina 10,21217 Kaštel Novi,Boško Čić Cesta Dr. Franje Tuđmana 964,21217 Kaštel Stari,Tomislav Zebić Prisoje 142,21232 Prisoje,Neno Petričević Obrovac sinjski 223 C,21238 Obrovac Sinjski,Tonći Vukasović Šantina 10,21217 Kaštel Novi,Nenad Brajnov Don I. Čulina 7,21212 Kaštel Sućurac,Marinko Bačić Put Bačića 1,21201 Trolokve,Ivica Grbeša Spinčićeva 22,21000 Split,Davor Melvan Javorska Ulica 17,21217 Kaštel Štafilić,Željko Novak Prilaz Blatu 17,21212 Kaštel Sućurac,Dragan Melvan JAVORSKA ULICA 5 (ranije: KAŠTEL ŠTAFILIĆ, JAVORSKA, 0),21217 Kaštel Štafilić,Damir Rogulj Kralja Petra Svačića 68,21214 Kaštel Lukšić,Vlado Matas Ulica Kralja Krešimira 32a,21214 Kaštel Kambelovac,Nediljko Jurić Kardinala F. Kuharića 33,21217 Kaštel Novi,Petar Gabrilović Stipe Pense 22,21217 Kaštel Štafilić,Damir Radić Ulica Ledine 26,21212 Kaštel Sućurac,Dragan Banovac Sesartići 23,21210 Solin,Duje Grančić Put Dragočeva 17,21212 Kaštel Sućurac,Željko Martinović Antuna Branka Šimića 11,21000 Split,Zdravko Tomasović Ante Kaštelančića 21,21311 Podstrana,Branko Drča Krivi Dolac 49,21203 Neorić,Ivica Babić Put Strinje 17,21212 Kaštel Sućurac,Marko Pajčić Put Krstolovače 10,21212 Kaštel Sućurac,Jurica Tutavac Krešimirova 61,21311 Žrnovnica,Jakov Katić Gornje Postinje 37,21203 Gornje Postinje,Vlade Tešija Mije Gunjala 6,21217 Kaštel Štafilić,Ivan Topalušić Neslanovac 8,21000 Split,Josip Župić Ive Tijardovića 8,21000 Split,Petar Batovanja Gospe Od Mira 50,21311 Stobreč,Ante Kamber Ulica Kralja Krešimira 35,21214 Kaštel Kambelovac,Mirko Gotovac Put Sv. Jurja 75,21217 Kaštel Novi,Miran Kasalo Put Sv. Jurja 35,21217 Kaštel Novi,Željko Ojdanić Cesta Dr. Franje Tuđmana 60,21212 Kaštel Sućurac,Ante Biočić Ulica Braska Peca Iii 24,21212 Kaštel Sućurac,Rudolf Reić Gajeva 14,21000 Split,Ante Đipalo Lučane 29,21230 Lučane,Stjepan Bonačić Domovinskog Rata 42,21231 Konjsko,Miroslav Perišić Vukovarska 21,21000 Split,Ante Listeš Ulica Don Ivana Vuletina 20,21217 Kaštel Novi,Dejan Vuletin Osječka 2,21214 Kaštel Gomilica,Vinko Miketek Kroz Smrdečac 17,21000 Split,Krešimir Berić Cesta Dr. Franje Tuđmana 1001,21217 Kaštel Štafilić,Ante Zorica Hrvace 39,21233 Hrvace,Miroslav Jaman Kliški Put 1,21210 Solin,Tonči Ljubenkov Cesta Dr. Franje Tuđmana 230,21212 Kaštel Sućurac,BRODOMERKUR d.d. Poljička cesta 35,21000 Split,RMV projekt d.o.o. Gospinica 6,21000 Split,Nedjeljko Tešija Baruna Trenka bb,21000 Split,BRODOSPLIT-TVORNICA DIZEL MOTORA društvo s ograničenom odgovornošću Put Supavla 21,21000 Split,DARIO BLAŽEVIĆ Mišina 4,21000 Split,HELB d.o.o. Slavka Kolara 4,10370 Dugo Selo,CE-ZA-R Centar za reciklažu d.o.o. Josipa Lončara 15,10000 Zagreb</derivirana_varijabla>
  </DomainObject.Predmet.StrankaWithAdress>
  <DomainObject.Predmet.StrankaWithAdressOIB>
    <izvorni_sadrzaj>Marin Jednačak, OIB 79683179492, Cesta Dr. Franje Tuđmana 131,21212 Kaštel Sućurac,Ivica Plazonja, OIB 60865236290, Majurina 10,21214 Kaštel Lukšić,Matko Ćevanić, OIB 44953550635, 4. Gardijske 26,21217 Kaštel Stari,Dino Gobin, OIB 81999646338, Ulica Don Frane Ivasovića 27,21217 Kaštel Stari,Ante Tešija, OIB 17083794176, A. Dalmata 14b,21212 Kaštel Sućurac,Ivan Karanušić, OIB 33536946736, Karlovo 61,21214 Kaštel Kambelovac,Lovre Bratim, OIB 46902498667, Vukovarska 115,21000 Split,Hrvoje Boljat, OIB 15332015686, Gardijskih Brigada 49,21217 Kaštel Stari,Mate Dragun, OIB 04094160840, Vranjički Put 14,21000 Split,Miroslav Barbić, OIB 73317208692, Cesta Dr. Franje Tuđmana 260a,21212 Kaštel Sućurac,Damir Čengić, OIB 94210007043, Gaji 17,21214 Kaštel Gomilica,Ivica Milković, OIB 60856402506, Cesta Dr. Franje Tuđmana 14,21212 Kaštel Sućurac,Matko Lučić, OIB 26230106324, Ulica Ilijin Potok 7,21210 Solin,Marko Škomrlj, OIB 28187895343, Cesta Dr. Franje Tuđmana 286,21212 Kaštel Sućurac,Ante Brkić, OIB 77606185270, Pujanke 18,21000 Split,Marko Barun, OIB 13360144752, Ulica Petra Zrinskog 1,21214 Kaštel Gomilica,Ante Vukić, OIB 63039472655, Vukići 9,22323 Unešić,Luka Grgat, OIB 59077466874, Jelašce 87,21238 Otok,Tonči Kalinić, OIB 49227158024, Velebitska 48,21000 Split,Ante Roso, OIB 06315076520, Primoštenska 14,21214 Kaštel Lukšić,Stjepan Bonačić, OIB 19168842294, Domovinskog Rata 42,21231 Konjsko,Ante Biočić, OIB 39934466576, Ulica Braska Peca Iii 24,21212 Kaštel Sućurac,Viktor Pocrnić, OIB 58932153405, Ulica Kneza Trpimira 12,21212 Kaštel Sućurac,Davor Jurić, OIB 56002573623, Murtinica 4,21214 Kaštel Lukšić,Denis Dadić, OIB 04070900603, Cesta Dr. Franje Tuđmana 763,21217 Kaštel Novi,Ante Gruban, OIB 18171336840, Hrvace 439b,21233 Hrvace,Ante Botić, OIB 02542085109, Put Divulja 38,21217 Kaštel Štafilić,Davor Dotur, OIB 34090071994, Turjaci 82,21230 Turjaci,Branko Kovač, OIB 23649144662, F. Jurčinovića 10,21212 Kaštel Sućurac,Tomislav Jerčić, OIB 04542693683, Ulica Kneza Trpimira 47,21212 Kaštel Sućurac,Josip Grbeša, OIB 22762631994, Biskupa P. Žanića 49,21217 Kaštel Novi,Ante Radić, OIB 76152554562, Cesta Dr. Franje Tuđmana 630a,21214 Kaštel Kambelovac,Marijan Banić, OIB 25136758397, Pujanke 20,21000 Split,Ante Sunara, OIB 34976690350, Cesta Dr. Franje Tuđmana 763,21217 Kaštel Novi,Stjepan Grančić, OIB 79045993305, Put Dragočeva 17,21212 Kaštel Sućurac,Domagoj Grgat, OIB 73575114726, Jelašce 89,21238 Otok,Toni Kuzmanić, OIB 97265225592, Ulica Augusta Šenoe 18,21214 Kaštel Gomilica,Božidar Markov, OIB 65681524080, Fuležina 24,21217 Kaštel Stari,Anđelino Sočo, OIB 34978313845, Dinarska 20,21217 Kaštel Stari,Stipe Mamić, OIB 94329367806, Ulica Ilijin Potok 2,21210 Solin,Luka Bebić, OIB 98859586538, Rimski Put 26,21212 Kaštel Sućurac,Damir Žaja, OIB 40487270558, Zagorski Put 39,21217 Kaštel Stari,Marinko Komar, OIB 33515879041, Trondheimska 23,21000 Split,Ivan Pavić, OIB 95599797486, Hektorovićeva Ulica 50,21210 Solin,Mijo Vukasović, OIB 34949849302, Šantina 10,21217 Kaštel Novi,Boško Čić, OIB 74897473993, Cesta Dr. Franje Tuđmana 964,21217 Kaštel Stari,Tomislav Zebić, OIB 79999097214, Prisoje 142,21232 Prisoje,Neno Petričević, OIB 86708750173, Obrovac sinjski 223 C,21238 Obrovac Sinjski,Tonći Vukasović, OIB 03401295465, Šantina 10,21217 Kaštel Novi,Nenad Brajnov, OIB 40856299863, Don I. Čulina 7,21212 Kaštel Sućurac,Marinko Bačić, OIB 31297751765, Put Bačića 1,21201 Trolokve,Ivica Grbeša, OIB 67856223404, Spinčićeva 22,21000 Split,Davor Melvan, OIB 96299972315, Javorska Ulica 17,21217 Kaštel Štafilić,Željko Novak, OIB 52476572022, Prilaz Blatu 17,21212 Kaštel Sućurac,Dragan Melvan, OIB 09856208446, JAVORSKA ULICA 5 (ranije: KAŠTEL ŠTAFILIĆ, JAVORSKA, 0),21217 Kaštel Štafilić,Damir Rogulj, OIB 00916852325, Kralja Petra Svačića 68,21214 Kaštel Lukšić,Vlado Matas, OIB 64134279506, Ulica Kralja Krešimira 32a,21214 Kaštel Kambelovac,Nediljko Jurić, OIB 29004090549, Kardinala F. Kuharića 33,21217 Kaštel Novi,Petar Gabrilović, OIB 32201921573, Stipe Pense 22,21217 Kaštel Štafilić,Damir Radić, OIB 43082281600, Ulica Ledine 26,21212 Kaštel Sućurac,Dragan Banovac, OIB 47462543501, Sesartići 23,21210 Solin,Duje Grančić, OIB 28861460622, Put Dragočeva 17,21212 Kaštel Sućurac,Željko Martinović, OIB 90336438896, Antuna Branka Šimića 11,21000 Split,Zdravko Tomasović, OIB 70537531023, Ante Kaštelančića 21,21311 Podstrana,Branko Drča, OIB 49093846792, Krivi Dolac 49,21203 Neorić,Ivica Babić, OIB 89825528002, Put Strinje 17,21212 Kaštel Sućurac,Marko Pajčić, OIB 04405902994, Put Krstolovače 10,21212 Kaštel Sućurac,Jurica Tutavac, OIB 91976640470, Krešimirova 61,21311 Žrnovnica,Jakov Katić, OIB 59299758747, Gornje Postinje 37,21203 Gornje Postinje,Vlade Tešija, OIB 97575661041, Mije Gunjala 6,21217 Kaštel Štafilić,Ivan Topalušić, OIB 42015337196, Neslanovac 8,21000 Split,Josip Župić, OIB 27547760105, Ive Tijardovića 8,21000 Split,Petar Batovanja, OIB 17907462227, Gospe Od Mira 50,21311 Stobreč,Ante Kamber, OIB 17024044468, Ulica Kralja Krešimira 35,21214 Kaštel Kambelovac,Mirko Gotovac, OIB 51560831280, Put Sv. Jurja 75,21217 Kaštel Novi,Miran Kasalo, OIB 58772998356, Put Sv. Jurja 35,21217 Kaštel Novi,Željko Ojdanić, OIB 49444330859, Cesta Dr. Franje Tuđmana 60,21212 Kaštel Sućurac,Ante Biočić, OIB 39934466576, Ulica Braska Peca Iii 24,21212 Kaštel Sućurac,Rudolf Reić, OIB 77801371283, Gajeva 14,21000 Split,Ante Đipalo, OIB 94594642050, Lučane 29,21230 Lučane,Stjepan Bonačić, OIB 19168842294, Domovinskog Rata 42,21231 Konjsko,Miroslav Perišić, OIB 63967620755, Vukovarska 21,21000 Split,Ante Listeš, OIB 50977082242, Ulica Don Ivana Vuletina 20,21217 Kaštel Novi,Dejan Vuletin, OIB 97780459586, Osječka 2,21214 Kaštel Gomilica,Vinko Miketek, OIB 24397755057, Kroz Smrdečac 17,21000 Split,Krešimir Berić, OIB 50353789435, Cesta Dr. Franje Tuđmana 1001,21217 Kaštel Štafilić,Ante Zorica, OIB 98792214788, Hrvace 39,21233 Hrvace,Miroslav Jaman, OIB 15721301438, Kliški Put 1,21210 Solin,Tonči Ljubenkov, OIB 88348646077, Cesta Dr. Franje Tuđmana 230,21212 Kaštel Sućurac,BRODOMERKUR d.d., OIB 33956120458, Poljička cesta 35,21000 Split,RMV projekt d.o.o., OIB 66835220222, Gospinica 6,21000 Split,Nedjeljko Tešija, OIB 63318738680, Baruna Trenka bb,21000 Split,BRODOSPLIT-TVORNICA DIZEL MOTORA društvo s ograničenom odgovornošću, OIB 08724311192, Put Supavla 21,21000 Split,DARIO BLAŽEVIĆ, OIB 98470567367, Mišina 4,21000 Split,HELB d.o.o., OIB 38935991904, Slavka Kolara 4,10370 Dugo Selo,CE-ZA-R Centar za reciklažu d.o.o., OIB 03860945174, Josipa Lončara 15,10000 Zagreb</izvorni_sadrzaj>
    <derivirana_varijabla naziv="DomainObject.Predmet.StrankaWithAdressOIB_1">Marin Jednačak, OIB 79683179492, Cesta Dr. Franje Tuđmana 131,21212 Kaštel Sućurac,Ivica Plazonja, OIB 60865236290, Majurina 10,21214 Kaštel Lukšić,Matko Ćevanić, OIB 44953550635, 4. Gardijske 26,21217 Kaštel Stari,Dino Gobin, OIB 81999646338, Ulica Don Frane Ivasovića 27,21217 Kaštel Stari,Ante Tešija, OIB 17083794176, A. Dalmata 14b,21212 Kaštel Sućurac,Ivan Karanušić, OIB 33536946736, Karlovo 61,21214 Kaštel Kambelovac,Lovre Bratim, OIB 46902498667, Vukovarska 115,21000 Split,Hrvoje Boljat, OIB 15332015686, Gardijskih Brigada 49,21217 Kaštel Stari,Mate Dragun, OIB 04094160840, Vranjički Put 14,21000 Split,Miroslav Barbić, OIB 73317208692, Cesta Dr. Franje Tuđmana 260a,21212 Kaštel Sućurac,Damir Čengić, OIB 94210007043, Gaji 17,21214 Kaštel Gomilica,Ivica Milković, OIB 60856402506, Cesta Dr. Franje Tuđmana 14,21212 Kaštel Sućurac,Matko Lučić, OIB 26230106324, Ulica Ilijin Potok 7,21210 Solin,Marko Škomrlj, OIB 28187895343, Cesta Dr. Franje Tuđmana 286,21212 Kaštel Sućurac,Ante Brkić, OIB 77606185270, Pujanke 18,21000 Split,Marko Barun, OIB 13360144752, Ulica Petra Zrinskog 1,21214 Kaštel Gomilica,Ante Vukić, OIB 63039472655, Vukići 9,22323 Unešić,Luka Grgat, OIB 59077466874, Jelašce 87,21238 Otok,Tonči Kalinić, OIB 49227158024, Velebitska 48,21000 Split,Ante Roso, OIB 06315076520, Primoštenska 14,21214 Kaštel Lukšić,Stjepan Bonačić, OIB 19168842294, Domovinskog Rata 42,21231 Konjsko,Ante Biočić, OIB 39934466576, Ulica Braska Peca Iii 24,21212 Kaštel Sućurac,Viktor Pocrnić, OIB 58932153405, Ulica Kneza Trpimira 12,21212 Kaštel Sućurac,Davor Jurić, OIB 56002573623, Murtinica 4,21214 Kaštel Lukšić,Denis Dadić, OIB 04070900603, Cesta Dr. Franje Tuđmana 763,21217 Kaštel Novi,Ante Gruban, OIB 18171336840, Hrvace 439b,21233 Hrvace,Ante Botić, OIB 02542085109, Put Divulja 38,21217 Kaštel Štafilić,Davor Dotur, OIB 34090071994, Turjaci 82,21230 Turjaci,Branko Kovač, OIB 23649144662, F. Jurčinovića 10,21212 Kaštel Sućurac,Tomislav Jerčić, OIB 04542693683, Ulica Kneza Trpimira 47,21212 Kaštel Sućurac,Josip Grbeša, OIB 22762631994, Biskupa P. Žanića 49,21217 Kaštel Novi,Ante Radić, OIB 76152554562, Cesta Dr. Franje Tuđmana 630a,21214 Kaštel Kambelovac,Marijan Banić, OIB 25136758397, Pujanke 20,21000 Split,Ante Sunara, OIB 34976690350, Cesta Dr. Franje Tuđmana 763,21217 Kaštel Novi,Stjepan Grančić, OIB 79045993305, Put Dragočeva 17,21212 Kaštel Sućurac,Domagoj Grgat, OIB 73575114726, Jelašce 89,21238 Otok,Toni Kuzmanić, OIB 97265225592, Ulica Augusta Šenoe 18,21214 Kaštel Gomilica,Božidar Markov, OIB 65681524080, Fuležina 24,21217 Kaštel Stari,Anđelino Sočo, OIB 34978313845, Dinarska 20,21217 Kaštel Stari,Stipe Mamić, OIB 94329367806, Ulica Ilijin Potok 2,21210 Solin,Luka Bebić, OIB 98859586538, Rimski Put 26,21212 Kaštel Sućurac,Damir Žaja, OIB 40487270558, Zagorski Put 39,21217 Kaštel Stari,Marinko Komar, OIB 33515879041, Trondheimska 23,21000 Split,Ivan Pavić, OIB 95599797486, Hektorovićeva Ulica 50,21210 Solin,Mijo Vukasović, OIB 34949849302, Šantina 10,21217 Kaštel Novi,Boško Čić, OIB 74897473993, Cesta Dr. Franje Tuđmana 964,21217 Kaštel Stari,Tomislav Zebić, OIB 79999097214, Prisoje 142,21232 Prisoje,Neno Petričević, OIB 86708750173, Obrovac sinjski 223 C,21238 Obrovac Sinjski,Tonći Vukasović, OIB 03401295465, Šantina 10,21217 Kaštel Novi,Nenad Brajnov, OIB 40856299863, Don I. Čulina 7,21212 Kaštel Sućurac,Marinko Bačić, OIB 31297751765, Put Bačića 1,21201 Trolokve,Ivica Grbeša, OIB 67856223404, Spinčićeva 22,21000 Split,Davor Melvan, OIB 96299972315, Javorska Ulica 17,21217 Kaštel Štafilić,Željko Novak, OIB 52476572022, Prilaz Blatu 17,21212 Kaštel Sućurac,Dragan Melvan, OIB 09856208446, JAVORSKA ULICA 5 (ranije: KAŠTEL ŠTAFILIĆ, JAVORSKA, 0),21217 Kaštel Štafilić,Damir Rogulj, OIB 00916852325, Kralja Petra Svačića 68,21214 Kaštel Lukšić,Vlado Matas, OIB 64134279506, Ulica Kralja Krešimira 32a,21214 Kaštel Kambelovac,Nediljko Jurić, OIB 29004090549, Kardinala F. Kuharića 33,21217 Kaštel Novi,Petar Gabrilović, OIB 32201921573, Stipe Pense 22,21217 Kaštel Štafilić,Damir Radić, OIB 43082281600, Ulica Ledine 26,21212 Kaštel Sućurac,Dragan Banovac, OIB 47462543501, Sesartići 23,21210 Solin,Duje Grančić, OIB 28861460622, Put Dragočeva 17,21212 Kaštel Sućurac,Željko Martinović, OIB 90336438896, Antuna Branka Šimića 11,21000 Split,Zdravko Tomasović, OIB 70537531023, Ante Kaštelančića 21,21311 Podstrana,Branko Drča, OIB 49093846792, Krivi Dolac 49,21203 Neorić,Ivica Babić, OIB 89825528002, Put Strinje 17,21212 Kaštel Sućurac,Marko Pajčić, OIB 04405902994, Put Krstolovače 10,21212 Kaštel Sućurac,Jurica Tutavac, OIB 91976640470, Krešimirova 61,21311 Žrnovnica,Jakov Katić, OIB 59299758747, Gornje Postinje 37,21203 Gornje Postinje,Vlade Tešija, OIB 97575661041, Mije Gunjala 6,21217 Kaštel Štafilić,Ivan Topalušić, OIB 42015337196, Neslanovac 8,21000 Split,Josip Župić, OIB 27547760105, Ive Tijardovića 8,21000 Split,Petar Batovanja, OIB 17907462227, Gospe Od Mira 50,21311 Stobreč,Ante Kamber, OIB 17024044468, Ulica Kralja Krešimira 35,21214 Kaštel Kambelovac,Mirko Gotovac, OIB 51560831280, Put Sv. Jurja 75,21217 Kaštel Novi,Miran Kasalo, OIB 58772998356, Put Sv. Jurja 35,21217 Kaštel Novi,Željko Ojdanić, OIB 49444330859, Cesta Dr. Franje Tuđmana 60,21212 Kaštel Sućurac,Ante Biočić, OIB 39934466576, Ulica Braska Peca Iii 24,21212 Kaštel Sućurac,Rudolf Reić, OIB 77801371283, Gajeva 14,21000 Split,Ante Đipalo, OIB 94594642050, Lučane 29,21230 Lučane,Stjepan Bonačić, OIB 19168842294, Domovinskog Rata 42,21231 Konjsko,Miroslav Perišić, OIB 63967620755, Vukovarska 21,21000 Split,Ante Listeš, OIB 50977082242, Ulica Don Ivana Vuletina 20,21217 Kaštel Novi,Dejan Vuletin, OIB 97780459586, Osječka 2,21214 Kaštel Gomilica,Vinko Miketek, OIB 24397755057, Kroz Smrdečac 17,21000 Split,Krešimir Berić, OIB 50353789435, Cesta Dr. Franje Tuđmana 1001,21217 Kaštel Štafilić,Ante Zorica, OIB 98792214788, Hrvace 39,21233 Hrvace,Miroslav Jaman, OIB 15721301438, Kliški Put 1,21210 Solin,Tonči Ljubenkov, OIB 88348646077, Cesta Dr. Franje Tuđmana 230,21212 Kaštel Sućurac,BRODOMERKUR d.d., OIB 33956120458, Poljička cesta 35,21000 Split,RMV projekt d.o.o., OIB 66835220222, Gospinica 6,21000 Split,Nedjeljko Tešija, OIB 63318738680, Baruna Trenka bb,21000 Split,BRODOSPLIT-TVORNICA DIZEL MOTORA društvo s ograničenom odgovornošću, OIB 08724311192, Put Supavla 21,21000 Split,DARIO BLAŽEVIĆ, OIB 98470567367, Mišina 4,21000 Split,HELB d.o.o., OIB 38935991904, Slavka Kolara 4,10370 Dugo Selo,CE-ZA-R Centar za reciklažu d.o.o., OIB 03860945174, Josipa Lončara 15,10000 Zagreb</derivirana_varijabla>
  </DomainObject.Predmet.StrankaWithAdressOIB>
  <DomainObject.Predmet.StrankaNazivFormated>
    <izvorni_sadrzaj>Marin Jednačak,Ivica Plazonja,Matko Ćevanić,Dino Gobin,Ante Tešija,Ivan Karanušić,Lovre Bratim,Hrvoje Boljat,Mate Dragun,Miroslav Barbić,Damir Čengić,Ivica Milković,Matko Lučić,Marko Škomrlj,Ante Brkić,Marko Barun,Ante Vukić,Luka Grgat,Tonči Kalinić,Ante Roso,Stjepan Bonačić,Ante Biočić,Viktor Pocrnić,Davor Jurić,Denis Dadić,Ante Gruban,Ante Botić,Davor Dotur,Branko Kovač,Tomislav Jerčić,Josip Grbeša,Ante Radić,Marijan Banić,Ante Sunara,Stjepan Grančić,Domagoj Grgat,Toni Kuzmanić,Božidar Markov,Anđelino Sočo,Stipe Mamić,Luka Bebić,Damir Žaja,Marinko Komar,Ivan Pavić,Mijo Vukasović,Boško Čić,Tomislav Zebić,Neno Petričević,Tonći Vukasović,Nenad Brajnov,Marinko Bačić,Ivica Grbeša,Davor Melvan,Željko Novak,Dragan Melvan,Damir Rogulj,Vlado Matas,Nediljko Jurić,Petar Gabrilović,Damir Radić,Dragan Banovac,Duje Grančić,Željko Martinović,Zdravko Tomasović,Branko Drča,Ivica Babić,Marko Pajčić,Jurica Tutavac,Jakov Katić,Vlade Tešija,Ivan Topalušić,Josip Župić,Petar Batovanja,Ante Kamber,Mirko Gotovac,Miran Kasalo,Željko Ojdanić,Ante Biočić,Rudolf Reić,Ante Đipalo,Stjepan Bonačić,Miroslav Perišić,Ante Listeš,Dejan Vuletin,Vinko Miketek,Krešimir Berić,Ante Zorica,Miroslav Jaman,Tonči Ljubenkov,BRODOMERKUR d.d.,RMV projekt d.o.o.,Nedjeljko Tešija,BRODOSPLIT-TVORNICA DIZEL MOTORA društvo s ograničenom odgovornošću,DARIO BLAŽEVIĆ,HELB d.o.o.,CE-ZA-R Centar za reciklažu d.o.o.</izvorni_sadrzaj>
    <derivirana_varijabla naziv="DomainObject.Predmet.StrankaNazivFormated_1">Marin Jednačak,Ivica Plazonja,Matko Ćevanić,Dino Gobin,Ante Tešija,Ivan Karanušić,Lovre Bratim,Hrvoje Boljat,Mate Dragun,Miroslav Barbić,Damir Čengić,Ivica Milković,Matko Lučić,Marko Škomrlj,Ante Brkić,Marko Barun,Ante Vukić,Luka Grgat,Tonči Kalinić,Ante Roso,Stjepan Bonačić,Ante Biočić,Viktor Pocrnić,Davor Jurić,Denis Dadić,Ante Gruban,Ante Botić,Davor Dotur,Branko Kovač,Tomislav Jerčić,Josip Grbeša,Ante Radić,Marijan Banić,Ante Sunara,Stjepan Grančić,Domagoj Grgat,Toni Kuzmanić,Božidar Markov,Anđelino Sočo,Stipe Mamić,Luka Bebić,Damir Žaja,Marinko Komar,Ivan Pavić,Mijo Vukasović,Boško Čić,Tomislav Zebić,Neno Petričević,Tonći Vukasović,Nenad Brajnov,Marinko Bačić,Ivica Grbeša,Davor Melvan,Željko Novak,Dragan Melvan,Damir Rogulj,Vlado Matas,Nediljko Jurić,Petar Gabrilović,Damir Radić,Dragan Banovac,Duje Grančić,Željko Martinović,Zdravko Tomasović,Branko Drča,Ivica Babić,Marko Pajčić,Jurica Tutavac,Jakov Katić,Vlade Tešija,Ivan Topalušić,Josip Župić,Petar Batovanja,Ante Kamber,Mirko Gotovac,Miran Kasalo,Željko Ojdanić,Ante Biočić,Rudolf Reić,Ante Đipalo,Stjepan Bonačić,Miroslav Perišić,Ante Listeš,Dejan Vuletin,Vinko Miketek,Krešimir Berić,Ante Zorica,Miroslav Jaman,Tonči Ljubenkov,BRODOMERKUR d.d.,RMV projekt d.o.o.,Nedjeljko Tešija,BRODOSPLIT-TVORNICA DIZEL MOTORA društvo s ograničenom odgovornošću,DARIO BLAŽEVIĆ,HELB d.o.o.,CE-ZA-R Centar za reciklažu d.o.o.</derivirana_varijabla>
  </DomainObject.Predmet.StrankaNazivFormated>
  <DomainObject.Predmet.StrankaNazivFormatedOIB>
    <izvorni_sadrzaj>Marin Jednačak, OIB 79683179492,Ivica Plazonja, OIB 60865236290,Matko Ćevanić, OIB 44953550635,Dino Gobin, OIB 81999646338,Ante Tešija, OIB 17083794176,Ivan Karanušić, OIB 33536946736,Lovre Bratim, OIB 46902498667,Hrvoje Boljat, OIB 15332015686,Mate Dragun, OIB 04094160840,Miroslav Barbić, OIB 73317208692,Damir Čengić, OIB 94210007043,Ivica Milković, OIB 60856402506,Matko Lučić, OIB 26230106324,Marko Škomrlj, OIB 28187895343,Ante Brkić, OIB 77606185270,Marko Barun, OIB 13360144752,Ante Vukić, OIB 63039472655,Luka Grgat, OIB 59077466874,Tonči Kalinić, OIB 49227158024,Ante Roso, OIB 06315076520,Stjepan Bonačić, OIB 19168842294,Ante Biočić, OIB 39934466576,Viktor Pocrnić, OIB 58932153405,Davor Jurić, OIB 56002573623,Denis Dadić, OIB 04070900603,Ante Gruban, OIB 18171336840,Ante Botić, OIB 02542085109,Davor Dotur, OIB 34090071994,Branko Kovač, OIB 23649144662,Tomislav Jerčić, OIB 04542693683,Josip Grbeša, OIB 22762631994,Ante Radić, OIB 76152554562,Marijan Banić, OIB 25136758397,Ante Sunara, OIB 34976690350,Stjepan Grančić, OIB 79045993305,Domagoj Grgat, OIB 73575114726,Toni Kuzmanić, OIB 97265225592,Božidar Markov, OIB 65681524080,Anđelino Sočo, OIB 34978313845,Stipe Mamić, OIB 94329367806,Luka Bebić, OIB 98859586538,Damir Žaja, OIB 40487270558,Marinko Komar, OIB 33515879041,Ivan Pavić, OIB 95599797486,Mijo Vukasović, OIB 34949849302,Boško Čić, OIB 74897473993,Tomislav Zebić, OIB 79999097214,Neno Petričević, OIB 86708750173,Tonći Vukasović, OIB 03401295465,Nenad Brajnov, OIB 40856299863,Marinko Bačić, OIB 31297751765,Ivica Grbeša, OIB 67856223404,Davor Melvan, OIB 96299972315,Željko Novak, OIB 52476572022,Dragan Melvan, OIB 09856208446,Damir Rogulj, OIB 00916852325,Vlado Matas, OIB 64134279506,Nediljko Jurić, OIB 29004090549,Petar Gabrilović, OIB 32201921573,Damir Radić, OIB 43082281600,Dragan Banovac, OIB 47462543501,Duje Grančić, OIB 28861460622,Željko Martinović, OIB 90336438896,Zdravko Tomasović, OIB 70537531023,Branko Drča, OIB 49093846792,Ivica Babić, OIB 89825528002,Marko Pajčić, OIB 04405902994,Jurica Tutavac, OIB 91976640470,Jakov Katić, OIB 59299758747,Vlade Tešija, OIB 97575661041,Ivan Topalušić, OIB 42015337196,Josip Župić, OIB 27547760105,Petar Batovanja, OIB 17907462227,Ante Kamber, OIB 17024044468,Mirko Gotovac, OIB 51560831280,Miran Kasalo, OIB 58772998356,Željko Ojdanić, OIB 49444330859,Ante Biočić, OIB 39934466576,Rudolf Reić, OIB 77801371283,Ante Đipalo, OIB 94594642050,Stjepan Bonačić, OIB 19168842294,Miroslav Perišić, OIB 63967620755,Ante Listeš, OIB 50977082242,Dejan Vuletin, OIB 97780459586,Vinko Miketek, OIB 24397755057,Krešimir Berić, OIB 50353789435,Ante Zorica, OIB 98792214788,Miroslav Jaman, OIB 15721301438,Tonči Ljubenkov, OIB 88348646077,BRODOMERKUR d.d., OIB 33956120458,RMV projekt d.o.o., OIB 66835220222,Nedjeljko Tešija, OIB 63318738680,BRODOSPLIT-TVORNICA DIZEL MOTORA društvo s ograničenom odgovornošću, OIB 08724311192,DARIO BLAŽEVIĆ, OIB 98470567367,HELB d.o.o., OIB 38935991904,CE-ZA-R Centar za reciklažu d.o.o., OIB 03860945174</izvorni_sadrzaj>
    <derivirana_varijabla naziv="DomainObject.Predmet.StrankaNazivFormatedOIB_1">Marin Jednačak, OIB 79683179492,Ivica Plazonja, OIB 60865236290,Matko Ćevanić, OIB 44953550635,Dino Gobin, OIB 81999646338,Ante Tešija, OIB 17083794176,Ivan Karanušić, OIB 33536946736,Lovre Bratim, OIB 46902498667,Hrvoje Boljat, OIB 15332015686,Mate Dragun, OIB 04094160840,Miroslav Barbić, OIB 73317208692,Damir Čengić, OIB 94210007043,Ivica Milković, OIB 60856402506,Matko Lučić, OIB 26230106324,Marko Škomrlj, OIB 28187895343,Ante Brkić, OIB 77606185270,Marko Barun, OIB 13360144752,Ante Vukić, OIB 63039472655,Luka Grgat, OIB 59077466874,Tonči Kalinić, OIB 49227158024,Ante Roso, OIB 06315076520,Stjepan Bonačić, OIB 19168842294,Ante Biočić, OIB 39934466576,Viktor Pocrnić, OIB 58932153405,Davor Jurić, OIB 56002573623,Denis Dadić, OIB 04070900603,Ante Gruban, OIB 18171336840,Ante Botić, OIB 02542085109,Davor Dotur, OIB 34090071994,Branko Kovač, OIB 23649144662,Tomislav Jerčić, OIB 04542693683,Josip Grbeša, OIB 22762631994,Ante Radić, OIB 76152554562,Marijan Banić, OIB 25136758397,Ante Sunara, OIB 34976690350,Stjepan Grančić, OIB 79045993305,Domagoj Grgat, OIB 73575114726,Toni Kuzmanić, OIB 97265225592,Božidar Markov, OIB 65681524080,Anđelino Sočo, OIB 34978313845,Stipe Mamić, OIB 94329367806,Luka Bebić, OIB 98859586538,Damir Žaja, OIB 40487270558,Marinko Komar, OIB 33515879041,Ivan Pavić, OIB 95599797486,Mijo Vukasović, OIB 34949849302,Boško Čić, OIB 74897473993,Tomislav Zebić, OIB 79999097214,Neno Petričević, OIB 86708750173,Tonći Vukasović, OIB 03401295465,Nenad Brajnov, OIB 40856299863,Marinko Bačić, OIB 31297751765,Ivica Grbeša, OIB 67856223404,Davor Melvan, OIB 96299972315,Željko Novak, OIB 52476572022,Dragan Melvan, OIB 09856208446,Damir Rogulj, OIB 00916852325,Vlado Matas, OIB 64134279506,Nediljko Jurić, OIB 29004090549,Petar Gabrilović, OIB 32201921573,Damir Radić, OIB 43082281600,Dragan Banovac, OIB 47462543501,Duje Grančić, OIB 28861460622,Željko Martinović, OIB 90336438896,Zdravko Tomasović, OIB 70537531023,Branko Drča, OIB 49093846792,Ivica Babić, OIB 89825528002,Marko Pajčić, OIB 04405902994,Jurica Tutavac, OIB 91976640470,Jakov Katić, OIB 59299758747,Vlade Tešija, OIB 97575661041,Ivan Topalušić, OIB 42015337196,Josip Župić, OIB 27547760105,Petar Batovanja, OIB 17907462227,Ante Kamber, OIB 17024044468,Mirko Gotovac, OIB 51560831280,Miran Kasalo, OIB 58772998356,Željko Ojdanić, OIB 49444330859,Ante Biočić, OIB 39934466576,Rudolf Reić, OIB 77801371283,Ante Đipalo, OIB 94594642050,Stjepan Bonačić, OIB 19168842294,Miroslav Perišić, OIB 63967620755,Ante Listeš, OIB 50977082242,Dejan Vuletin, OIB 97780459586,Vinko Miketek, OIB 24397755057,Krešimir Berić, OIB 50353789435,Ante Zorica, OIB 98792214788,Miroslav Jaman, OIB 15721301438,Tonči Ljubenkov, OIB 88348646077,BRODOMERKUR d.d., OIB 33956120458,RMV projekt d.o.o., OIB 66835220222,Nedjeljko Tešija, OIB 63318738680,BRODOSPLIT-TVORNICA DIZEL MOTORA društvo s ograničenom odgovornošću, OIB 08724311192,DARIO BLAŽEVIĆ, OIB 98470567367,HELB d.o.o., OIB 38935991904,CE-ZA-R Centar za reciklažu d.o.o., OIB 03860945174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Marin Jednačak zastupanog po punomoćniku Ante Vujčić</item>
      <item>Ivica Plazonja zastupanog po punomoćniku Ante Vujčić</item>
      <item>Matko Ćevanić zastupanog po punomoćniku Ante Vujčić</item>
      <item>Dino Gobin zastupanog po punomoćniku Ante Vujčić</item>
      <item>Ante Tešija zastupanog po punomoćniku Ante Vujčić</item>
      <item>Ivan Karanušić zastupanog po punomoćniku Ante Vujčić</item>
      <item>Lovre Bratim zastupanog po punomoćniku Ante Vujčić</item>
      <item>Hrvoje Boljat zastupanog po punomoćniku Ante Vujčić</item>
      <item>Mate Dragun zastupanog po punomoćniku Ante Vujčić</item>
      <item>Miroslav Barbić zastupanog po punomoćniku Ante Vujčić</item>
      <item>Damir Čengić zastupanog po punomoćniku Ante Vujčić</item>
      <item>Ivica Milković zastupanog po punomoćniku Ante Vujčić</item>
      <item>Matko Lučić zastupanog po punomoćniku Ante Vujčić</item>
      <item>Marko Škomrlj zastupanog po punomoćniku Ante Vujčić</item>
      <item>Ante Brkić zastupanog po punomoćniku Ante Vujčić</item>
      <item>Marko Barun</item>
      <item>Ante Vukić zastupanog po punomoćniku Ante Vujčić</item>
      <item>Luka Grgat zastupanog po punomoćniku Ante Vujčić</item>
      <item>Tonči Kalinić zastupanog po punomoćniku Ante Vujčić</item>
      <item>Ante Roso zastupanog po punomoćniku Ante Vujčić</item>
      <item>Stjepan Bonačić</item>
      <item>Ante Biočić</item>
      <item>Viktor Pocrnić zastupanog po punomoćniku Ante Vujčić</item>
      <item>Davor Jurić zastupanog po punomoćniku Ante Vujčić</item>
      <item>Denis Dadić zastupanog po punomoćniku Ante Vujčić</item>
      <item>Ante Gruban zastupanog po punomoćniku Ante Vujčić</item>
      <item>Ante Botić zastupanog po punomoćniku Ante Vujčić</item>
      <item>Davor Dotur zastupanog po punomoćniku Ante Vujčić</item>
      <item>Branko Kovač zastupanog po punomoćniku Ante Vujčić</item>
      <item>Tomislav Jerčić zastupanog po punomoćniku Ante Vujčić</item>
      <item>Josip Grbeša zastupanog po punomoćniku Ante Vujčić</item>
      <item>Ante Radić zastupanog po punomoćniku Ante Vujčić</item>
      <item>Marijan Banić zastupanog po punomoćniku Ante Vujčić</item>
      <item>Ante Sunara zastupanog po punomoćniku Ante Vujčić</item>
      <item>Stjepan Grančić zastupanog po punomoćniku Ante Vujčić</item>
      <item>Domagoj Grgat zastupanog po punomoćniku Ante Vujčić</item>
      <item>Toni Kuzmanić zastupanog po punomoćniku Ante Vujčić</item>
      <item>Božidar Markov zastupanog po punomoćniku Ante Vujčić</item>
      <item>Anđelino Sočo zastupanog po punomoćniku Ante Vujčić</item>
      <item>Stipe Mamić zastupanog po punomoćniku Ante Vujčić</item>
      <item>Luka Bebić zastupanog po punomoćniku Ante Vujčić</item>
      <item>Damir Žaja zastupanog po punomoćniku Ante Vujčić</item>
      <item>Marinko Komar zastupanog po punomoćniku Ante Vujčić</item>
      <item>Ivan Pavić zastupanog po punomoćniku Ante Vujčić</item>
      <item>Mijo Vukasović zastupanog po punomoćniku Ante Vujčić</item>
      <item>Boško Čić zastupanog po punomoćniku Ante Vujčić</item>
      <item>Tomislav Zebić zastupanog po punomoćniku Ante Vujčić</item>
      <item>Neno Petričević zastupanog po punomoćniku Ante Vujčić</item>
      <item>Tonći Vukasović zastupanog po punomoćniku Ante Vujčić</item>
      <item>Nenad Brajnov zastupanog po punomoćniku Ante Vujčić</item>
      <item>Marinko Bačić zastupanog po punomoćniku Ante Vujčić</item>
      <item>Ivica Grbeša zastupanog po punomoćniku Ante Vujčić</item>
      <item>Davor Melvan zastupanog po punomoćniku Ante Vujčić</item>
      <item>Željko Novak zastupanog po punomoćniku Ante Vujčić</item>
      <item>Dragan Melvan zastupanog po punomoćniku Ante Vujčić</item>
      <item>Damir Rogulj zastupanog po punomoćniku Ante Vujčić</item>
      <item>Vlado Matas zastupanog po punomoćniku Ante Vujčić</item>
      <item>Nediljko Jurić zastupanog po punomoćniku Ante Vujčić</item>
      <item>Petar Gabrilović zastupanog po punomoćniku Ante Vujčić</item>
      <item>Damir Radić zastupanog po punomoćniku Ante Vujčić</item>
      <item>Dragan Banovac zastupanog po punomoćniku Ante Vujčić</item>
      <item>Duje Grančić zastupanog po punomoćniku Ante Vujčić</item>
      <item>Željko Martinović zastupanog po punomoćniku Ante Vujčić</item>
      <item>Zdravko Tomasović zastupanog po punomoćniku Ante Vujčić</item>
      <item>Branko Drča zastupanog po punomoćniku Ante Vujčić</item>
      <item>Ivica Babić zastupanog po punomoćniku Ante Vujčić</item>
      <item>Marko Pajčić zastupanog po punomoćniku Ante Vujčić</item>
      <item>Jurica Tutavac zastupanog po punomoćniku Ante Vujčić</item>
      <item>Jakov Katić zastupanog po punomoćniku Ante Vujčić</item>
      <item>Vlade Tešija zastupanog po punomoćniku Ante Vujčić</item>
      <item>Ivan Topalušić zastupanog po punomoćniku Ante Vujčić</item>
      <item>Josip Župić zastupanog po punomoćniku Ante Vujčić</item>
      <item>Petar Batovanja zastupanog po punomoćniku Ante Vujčić</item>
      <item>Ante Kamber zastupanog po punomoćniku Ante Vujčić</item>
      <item>Mirko Gotovac zastupanog po punomoćniku Ante Vujčić</item>
      <item>Miran Kasalo zastupanog po punomoćniku Ante Vujčić</item>
      <item>Željko Ojdanić zastupanog po punomoćniku Ante Vujčić</item>
      <item>Ante Biočić zastupanog po punomoćniku Ante Vujčić</item>
      <item>Rudolf Reić zastupanog po punomoćniku Ante Vujčić</item>
      <item>Ante Đipalo zastupanog po punomoćniku Ante Vujčić</item>
      <item>Stjepan Bonačić zastupanog po punomoćniku Ante Vujčić</item>
      <item>Miroslav Perišić zastupanog po punomoćniku Ante Vujčić</item>
      <item>Ante Listeš zastupanog po punomoćniku Ante Vujčić</item>
      <item>Dejan Vuletin zastupanog po punomoćniku Ante Vujčić</item>
      <item>Vinko Miketek zastupanog po punomoćniku Ante Vujčić</item>
      <item>Krešimir Berić zastupanog po punomoćniku Ante Vujčić</item>
      <item>Ante Zorica zastupanog po punomoćniku Ante Vujčić</item>
      <item>Miroslav Jaman zastupanog po punomoćniku Ante Vujčić</item>
      <item>Tonči Ljubenkov zastupanog po punomoćniku Ante Vujčić</item>
      <item>BRODOMERKUR d.d.</item>
      <item>RMV projekt d.o.o.</item>
      <item>Nedjeljko Tešija</item>
      <item>BRODOSPLIT-TVORNICA DIZEL MOTORA društvo s ograničenom odgovornošću</item>
      <item>DARIO BLAŽEVIĆ</item>
      <item>HELB d.o.o.</item>
      <item>CE-ZA-R Centar za reciklažu d.o.o.</item>
    </izvorni_sadrzaj>
    <derivirana_varijabla naziv="DomainObject.Predmet.StrankaListFormated_1">
      <item>Marin Jednačak zastupanog po punomoćniku Ante Vujčić</item>
      <item>Ivica Plazonja zastupanog po punomoćniku Ante Vujčić</item>
      <item>Matko Ćevanić zastupanog po punomoćniku Ante Vujčić</item>
      <item>Dino Gobin zastupanog po punomoćniku Ante Vujčić</item>
      <item>Ante Tešija zastupanog po punomoćniku Ante Vujčić</item>
      <item>Ivan Karanušić zastupanog po punomoćniku Ante Vujčić</item>
      <item>Lovre Bratim zastupanog po punomoćniku Ante Vujčić</item>
      <item>Hrvoje Boljat zastupanog po punomoćniku Ante Vujčić</item>
      <item>Mate Dragun zastupanog po punomoćniku Ante Vujčić</item>
      <item>Miroslav Barbić zastupanog po punomoćniku Ante Vujčić</item>
      <item>Damir Čengić zastupanog po punomoćniku Ante Vujčić</item>
      <item>Ivica Milković zastupanog po punomoćniku Ante Vujčić</item>
      <item>Matko Lučić zastupanog po punomoćniku Ante Vujčić</item>
      <item>Marko Škomrlj zastupanog po punomoćniku Ante Vujčić</item>
      <item>Ante Brkić zastupanog po punomoćniku Ante Vujčić</item>
      <item>Marko Barun</item>
      <item>Ante Vukić zastupanog po punomoćniku Ante Vujčić</item>
      <item>Luka Grgat zastupanog po punomoćniku Ante Vujčić</item>
      <item>Tonči Kalinić zastupanog po punomoćniku Ante Vujčić</item>
      <item>Ante Roso zastupanog po punomoćniku Ante Vujčić</item>
      <item>Stjepan Bonačić</item>
      <item>Ante Biočić</item>
      <item>Viktor Pocrnić zastupanog po punomoćniku Ante Vujčić</item>
      <item>Davor Jurić zastupanog po punomoćniku Ante Vujčić</item>
      <item>Denis Dadić zastupanog po punomoćniku Ante Vujčić</item>
      <item>Ante Gruban zastupanog po punomoćniku Ante Vujčić</item>
      <item>Ante Botić zastupanog po punomoćniku Ante Vujčić</item>
      <item>Davor Dotur zastupanog po punomoćniku Ante Vujčić</item>
      <item>Branko Kovač zastupanog po punomoćniku Ante Vujčić</item>
      <item>Tomislav Jerčić zastupanog po punomoćniku Ante Vujčić</item>
      <item>Josip Grbeša zastupanog po punomoćniku Ante Vujčić</item>
      <item>Ante Radić zastupanog po punomoćniku Ante Vujčić</item>
      <item>Marijan Banić zastupanog po punomoćniku Ante Vujčić</item>
      <item>Ante Sunara zastupanog po punomoćniku Ante Vujčić</item>
      <item>Stjepan Grančić zastupanog po punomoćniku Ante Vujčić</item>
      <item>Domagoj Grgat zastupanog po punomoćniku Ante Vujčić</item>
      <item>Toni Kuzmanić zastupanog po punomoćniku Ante Vujčić</item>
      <item>Božidar Markov zastupanog po punomoćniku Ante Vujčić</item>
      <item>Anđelino Sočo zastupanog po punomoćniku Ante Vujčić</item>
      <item>Stipe Mamić zastupanog po punomoćniku Ante Vujčić</item>
      <item>Luka Bebić zastupanog po punomoćniku Ante Vujčić</item>
      <item>Damir Žaja zastupanog po punomoćniku Ante Vujčić</item>
      <item>Marinko Komar zastupanog po punomoćniku Ante Vujčić</item>
      <item>Ivan Pavić zastupanog po punomoćniku Ante Vujčić</item>
      <item>Mijo Vukasović zastupanog po punomoćniku Ante Vujčić</item>
      <item>Boško Čić zastupanog po punomoćniku Ante Vujčić</item>
      <item>Tomislav Zebić zastupanog po punomoćniku Ante Vujčić</item>
      <item>Neno Petričević zastupanog po punomoćniku Ante Vujčić</item>
      <item>Tonći Vukasović zastupanog po punomoćniku Ante Vujčić</item>
      <item>Nenad Brajnov zastupanog po punomoćniku Ante Vujčić</item>
      <item>Marinko Bačić zastupanog po punomoćniku Ante Vujčić</item>
      <item>Ivica Grbeša zastupanog po punomoćniku Ante Vujčić</item>
      <item>Davor Melvan zastupanog po punomoćniku Ante Vujčić</item>
      <item>Željko Novak zastupanog po punomoćniku Ante Vujčić</item>
      <item>Dragan Melvan zastupanog po punomoćniku Ante Vujčić</item>
      <item>Damir Rogulj zastupanog po punomoćniku Ante Vujčić</item>
      <item>Vlado Matas zastupanog po punomoćniku Ante Vujčić</item>
      <item>Nediljko Jurić zastupanog po punomoćniku Ante Vujčić</item>
      <item>Petar Gabrilović zastupanog po punomoćniku Ante Vujčić</item>
      <item>Damir Radić zastupanog po punomoćniku Ante Vujčić</item>
      <item>Dragan Banovac zastupanog po punomoćniku Ante Vujčić</item>
      <item>Duje Grančić zastupanog po punomoćniku Ante Vujčić</item>
      <item>Željko Martinović zastupanog po punomoćniku Ante Vujčić</item>
      <item>Zdravko Tomasović zastupanog po punomoćniku Ante Vujčić</item>
      <item>Branko Drča zastupanog po punomoćniku Ante Vujčić</item>
      <item>Ivica Babić zastupanog po punomoćniku Ante Vujčić</item>
      <item>Marko Pajčić zastupanog po punomoćniku Ante Vujčić</item>
      <item>Jurica Tutavac zastupanog po punomoćniku Ante Vujčić</item>
      <item>Jakov Katić zastupanog po punomoćniku Ante Vujčić</item>
      <item>Vlade Tešija zastupanog po punomoćniku Ante Vujčić</item>
      <item>Ivan Topalušić zastupanog po punomoćniku Ante Vujčić</item>
      <item>Josip Župić zastupanog po punomoćniku Ante Vujčić</item>
      <item>Petar Batovanja zastupanog po punomoćniku Ante Vujčić</item>
      <item>Ante Kamber zastupanog po punomoćniku Ante Vujčić</item>
      <item>Mirko Gotovac zastupanog po punomoćniku Ante Vujčić</item>
      <item>Miran Kasalo zastupanog po punomoćniku Ante Vujčić</item>
      <item>Željko Ojdanić zastupanog po punomoćniku Ante Vujčić</item>
      <item>Ante Biočić zastupanog po punomoćniku Ante Vujčić</item>
      <item>Rudolf Reić zastupanog po punomoćniku Ante Vujčić</item>
      <item>Ante Đipalo zastupanog po punomoćniku Ante Vujčić</item>
      <item>Stjepan Bonačić zastupanog po punomoćniku Ante Vujčić</item>
      <item>Miroslav Perišić zastupanog po punomoćniku Ante Vujčić</item>
      <item>Ante Listeš zastupanog po punomoćniku Ante Vujčić</item>
      <item>Dejan Vuletin zastupanog po punomoćniku Ante Vujčić</item>
      <item>Vinko Miketek zastupanog po punomoćniku Ante Vujčić</item>
      <item>Krešimir Berić zastupanog po punomoćniku Ante Vujčić</item>
      <item>Ante Zorica zastupanog po punomoćniku Ante Vujčić</item>
      <item>Miroslav Jaman zastupanog po punomoćniku Ante Vujčić</item>
      <item>Tonči Ljubenkov zastupanog po punomoćniku Ante Vujčić</item>
      <item>BRODOMERKUR d.d.</item>
      <item>RMV projekt d.o.o.</item>
      <item>Nedjeljko Tešija</item>
      <item>BRODOSPLIT-TVORNICA DIZEL MOTORA društvo s ograničenom odgovornošću</item>
      <item>DARIO BLAŽEVIĆ</item>
      <item>HELB d.o.o.</item>
      <item>CE-ZA-R Centar za reciklažu d.o.o.</item>
    </derivirana_varijabla>
  </DomainObject.Predmet.StrankaListFormated>
  <DomainObject.Predmet.StrankaListFormatedOIB>
    <izvorni_sadrzaj>
      <item>Marin Jednačak, OIB 79683179492 zastupanog po punomoćniku Ante Vujčić</item>
      <item>Ivica Plazonja, OIB 60865236290 zastupanog po punomoćniku Ante Vujčić</item>
      <item>Matko Ćevanić, OIB 44953550635 zastupanog po punomoćniku Ante Vujčić</item>
      <item>Dino Gobin, OIB 81999646338 zastupanog po punomoćniku Ante Vujčić</item>
      <item>Ante Tešija, OIB 17083794176 zastupanog po punomoćniku Ante Vujčić</item>
      <item>Ivan Karanušić, OIB 33536946736 zastupanog po punomoćniku Ante Vujčić</item>
      <item>Lovre Bratim, OIB 46902498667 zastupanog po punomoćniku Ante Vujčić</item>
      <item>Hrvoje Boljat, OIB 15332015686 zastupanog po punomoćniku Ante Vujčić</item>
      <item>Mate Dragun, OIB 04094160840 zastupanog po punomoćniku Ante Vujčić</item>
      <item>Miroslav Barbić, OIB 73317208692 zastupanog po punomoćniku Ante Vujčić</item>
      <item>Damir Čengić, OIB 94210007043 zastupanog po punomoćniku Ante Vujčić</item>
      <item>Ivica Milković, OIB 60856402506 zastupanog po punomoćniku Ante Vujčić</item>
      <item>Matko Lučić, OIB 26230106324 zastupanog po punomoćniku Ante Vujčić</item>
      <item>Marko Škomrlj, OIB 28187895343 zastupanog po punomoćniku Ante Vujčić</item>
      <item>Ante Brkić, OIB 77606185270 zastupanog po punomoćniku Ante Vujčić</item>
      <item>Marko Barun, OIB 13360144752</item>
      <item>Ante Vukić, OIB 63039472655 zastupanog po punomoćniku Ante Vujčić</item>
      <item>Luka Grgat, OIB 59077466874 zastupanog po punomoćniku Ante Vujčić</item>
      <item>Tonči Kalinić, OIB 49227158024 zastupanog po punomoćniku Ante Vujčić</item>
      <item>Ante Roso, OIB 06315076520 zastupanog po punomoćniku Ante Vujčić</item>
      <item>Stjepan Bonačić, OIB 19168842294</item>
      <item>Ante Biočić, OIB 39934466576</item>
      <item>Viktor Pocrnić, OIB 58932153405 zastupanog po punomoćniku Ante Vujčić</item>
      <item>Davor Jurić, OIB 56002573623 zastupanog po punomoćniku Ante Vujčić</item>
      <item>Denis Dadić, OIB 04070900603 zastupanog po punomoćniku Ante Vujčić</item>
      <item>Ante Gruban, OIB 18171336840 zastupanog po punomoćniku Ante Vujčić</item>
      <item>Ante Botić, OIB 02542085109 zastupanog po punomoćniku Ante Vujčić</item>
      <item>Davor Dotur, OIB 34090071994 zastupanog po punomoćniku Ante Vujčić</item>
      <item>Branko Kovač, OIB 23649144662 zastupanog po punomoćniku Ante Vujčić</item>
      <item>Tomislav Jerčić, OIB 04542693683 zastupanog po punomoćniku Ante Vujčić</item>
      <item>Josip Grbeša, OIB 22762631994 zastupanog po punomoćniku Ante Vujčić</item>
      <item>Ante Radić, OIB 76152554562 zastupanog po punomoćniku Ante Vujčić</item>
      <item>Marijan Banić, OIB 25136758397 zastupanog po punomoćniku Ante Vujčić</item>
      <item>Ante Sunara, OIB 34976690350 zastupanog po punomoćniku Ante Vujčić</item>
      <item>Stjepan Grančić, OIB 79045993305 zastupanog po punomoćniku Ante Vujčić</item>
      <item>Domagoj Grgat, OIB 73575114726 zastupanog po punomoćniku Ante Vujčić</item>
      <item>Toni Kuzmanić, OIB 97265225592 zastupanog po punomoćniku Ante Vujčić</item>
      <item>Božidar Markov, OIB 65681524080 zastupanog po punomoćniku Ante Vujčić</item>
      <item>Anđelino Sočo, OIB 34978313845 zastupanog po punomoćniku Ante Vujčić</item>
      <item>Stipe Mamić, OIB 94329367806 zastupanog po punomoćniku Ante Vujčić</item>
      <item>Luka Bebić, OIB 98859586538 zastupanog po punomoćniku Ante Vujčić</item>
      <item>Damir Žaja, OIB 40487270558 zastupanog po punomoćniku Ante Vujčić</item>
      <item>Marinko Komar, OIB 33515879041 zastupanog po punomoćniku Ante Vujčić</item>
      <item>Ivan Pavić, OIB 95599797486 zastupanog po punomoćniku Ante Vujčić</item>
      <item>Mijo Vukasović, OIB 34949849302 zastupanog po punomoćniku Ante Vujčić</item>
      <item>Boško Čić, OIB 74897473993 zastupanog po punomoćniku Ante Vujčić</item>
      <item>Tomislav Zebić, OIB 79999097214 zastupanog po punomoćniku Ante Vujčić</item>
      <item>Neno Petričević, OIB 86708750173 zastupanog po punomoćniku Ante Vujčić</item>
      <item>Tonći Vukasović, OIB 03401295465 zastupanog po punomoćniku Ante Vujčić</item>
      <item>Nenad Brajnov, OIB 40856299863 zastupanog po punomoćniku Ante Vujčić</item>
      <item>Marinko Bačić, OIB 31297751765 zastupanog po punomoćniku Ante Vujčić</item>
      <item>Ivica Grbeša, OIB 67856223404 zastupanog po punomoćniku Ante Vujčić</item>
      <item>Davor Melvan, OIB 96299972315 zastupanog po punomoćniku Ante Vujčić</item>
      <item>Željko Novak, OIB 52476572022 zastupanog po punomoćniku Ante Vujčić</item>
      <item>Dragan Melvan, OIB 09856208446 zastupanog po punomoćniku Ante Vujčić</item>
      <item>Damir Rogulj, OIB 00916852325 zastupanog po punomoćniku Ante Vujčić</item>
      <item>Vlado Matas, OIB 64134279506 zastupanog po punomoćniku Ante Vujčić</item>
      <item>Nediljko Jurić, OIB 29004090549 zastupanog po punomoćniku Ante Vujčić</item>
      <item>Petar Gabrilović, OIB 32201921573 zastupanog po punomoćniku Ante Vujčić</item>
      <item>Damir Radić, OIB 43082281600 zastupanog po punomoćniku Ante Vujčić</item>
      <item>Dragan Banovac, OIB 47462543501 zastupanog po punomoćniku Ante Vujčić</item>
      <item>Duje Grančić, OIB 28861460622 zastupanog po punomoćniku Ante Vujčić</item>
      <item>Željko Martinović, OIB 90336438896 zastupanog po punomoćniku Ante Vujčić</item>
      <item>Zdravko Tomasović, OIB 70537531023 zastupanog po punomoćniku Ante Vujčić</item>
      <item>Branko Drča, OIB 49093846792 zastupanog po punomoćniku Ante Vujčić</item>
      <item>Ivica Babić, OIB 89825528002 zastupanog po punomoćniku Ante Vujčić</item>
      <item>Marko Pajčić, OIB 04405902994 zastupanog po punomoćniku Ante Vujčić</item>
      <item>Jurica Tutavac, OIB 91976640470 zastupanog po punomoćniku Ante Vujčić</item>
      <item>Jakov Katić, OIB 59299758747 zastupanog po punomoćniku Ante Vujčić</item>
      <item>Vlade Tešija, OIB 97575661041 zastupanog po punomoćniku Ante Vujčić</item>
      <item>Ivan Topalušić, OIB 42015337196 zastupanog po punomoćniku Ante Vujčić</item>
      <item>Josip Župić, OIB 27547760105 zastupanog po punomoćniku Ante Vujčić</item>
      <item>Petar Batovanja, OIB 17907462227 zastupanog po punomoćniku Ante Vujčić</item>
      <item>Ante Kamber, OIB 17024044468 zastupanog po punomoćniku Ante Vujčić</item>
      <item>Mirko Gotovac, OIB 51560831280 zastupanog po punomoćniku Ante Vujčić</item>
      <item>Miran Kasalo, OIB 58772998356 zastupanog po punomoćniku Ante Vujčić</item>
      <item>Željko Ojdanić, OIB 49444330859 zastupanog po punomoćniku Ante Vujčić</item>
      <item>Ante Biočić, OIB 39934466576 zastupanog po punomoćniku Ante Vujčić</item>
      <item>Rudolf Reić, OIB 77801371283 zastupanog po punomoćniku Ante Vujčić</item>
      <item>Ante Đipalo, OIB 94594642050 zastupanog po punomoćniku Ante Vujčić</item>
      <item>Stjepan Bonačić, OIB 19168842294 zastupanog po punomoćniku Ante Vujčić</item>
      <item>Miroslav Perišić, OIB 63967620755 zastupanog po punomoćniku Ante Vujčić</item>
      <item>Ante Listeš, OIB 50977082242 zastupanog po punomoćniku Ante Vujčić</item>
      <item>Dejan Vuletin, OIB 97780459586 zastupanog po punomoćniku Ante Vujčić</item>
      <item>Vinko Miketek, OIB 24397755057 zastupanog po punomoćniku Ante Vujčić</item>
      <item>Krešimir Berić, OIB 50353789435 zastupanog po punomoćniku Ante Vujčić</item>
      <item>Ante Zorica, OIB 98792214788 zastupanog po punomoćniku Ante Vujčić</item>
      <item>Miroslav Jaman, OIB 15721301438 zastupanog po punomoćniku Ante Vujčić</item>
      <item>Tonči Ljubenkov, OIB 88348646077 zastupanog po punomoćniku Ante Vujčić</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item>CE-ZA-R Centar za reciklažu d.o.o., OIB 03860945174</item>
    </izvorni_sadrzaj>
    <derivirana_varijabla naziv="DomainObject.Predmet.StrankaListFormatedOIB_1">
      <item>Marin Jednačak, OIB 79683179492 zastupanog po punomoćniku Ante Vujčić</item>
      <item>Ivica Plazonja, OIB 60865236290 zastupanog po punomoćniku Ante Vujčić</item>
      <item>Matko Ćevanić, OIB 44953550635 zastupanog po punomoćniku Ante Vujčić</item>
      <item>Dino Gobin, OIB 81999646338 zastupanog po punomoćniku Ante Vujčić</item>
      <item>Ante Tešija, OIB 17083794176 zastupanog po punomoćniku Ante Vujčić</item>
      <item>Ivan Karanušić, OIB 33536946736 zastupanog po punomoćniku Ante Vujčić</item>
      <item>Lovre Bratim, OIB 46902498667 zastupanog po punomoćniku Ante Vujčić</item>
      <item>Hrvoje Boljat, OIB 15332015686 zastupanog po punomoćniku Ante Vujčić</item>
      <item>Mate Dragun, OIB 04094160840 zastupanog po punomoćniku Ante Vujčić</item>
      <item>Miroslav Barbić, OIB 73317208692 zastupanog po punomoćniku Ante Vujčić</item>
      <item>Damir Čengić, OIB 94210007043 zastupanog po punomoćniku Ante Vujčić</item>
      <item>Ivica Milković, OIB 60856402506 zastupanog po punomoćniku Ante Vujčić</item>
      <item>Matko Lučić, OIB 26230106324 zastupanog po punomoćniku Ante Vujčić</item>
      <item>Marko Škomrlj, OIB 28187895343 zastupanog po punomoćniku Ante Vujčić</item>
      <item>Ante Brkić, OIB 77606185270 zastupanog po punomoćniku Ante Vujčić</item>
      <item>Marko Barun, OIB 13360144752</item>
      <item>Ante Vukić, OIB 63039472655 zastupanog po punomoćniku Ante Vujčić</item>
      <item>Luka Grgat, OIB 59077466874 zastupanog po punomoćniku Ante Vujčić</item>
      <item>Tonči Kalinić, OIB 49227158024 zastupanog po punomoćniku Ante Vujčić</item>
      <item>Ante Roso, OIB 06315076520 zastupanog po punomoćniku Ante Vujčić</item>
      <item>Stjepan Bonačić, OIB 19168842294</item>
      <item>Ante Biočić, OIB 39934466576</item>
      <item>Viktor Pocrnić, OIB 58932153405 zastupanog po punomoćniku Ante Vujčić</item>
      <item>Davor Jurić, OIB 56002573623 zastupanog po punomoćniku Ante Vujčić</item>
      <item>Denis Dadić, OIB 04070900603 zastupanog po punomoćniku Ante Vujčić</item>
      <item>Ante Gruban, OIB 18171336840 zastupanog po punomoćniku Ante Vujčić</item>
      <item>Ante Botić, OIB 02542085109 zastupanog po punomoćniku Ante Vujčić</item>
      <item>Davor Dotur, OIB 34090071994 zastupanog po punomoćniku Ante Vujčić</item>
      <item>Branko Kovač, OIB 23649144662 zastupanog po punomoćniku Ante Vujčić</item>
      <item>Tomislav Jerčić, OIB 04542693683 zastupanog po punomoćniku Ante Vujčić</item>
      <item>Josip Grbeša, OIB 22762631994 zastupanog po punomoćniku Ante Vujčić</item>
      <item>Ante Radić, OIB 76152554562 zastupanog po punomoćniku Ante Vujčić</item>
      <item>Marijan Banić, OIB 25136758397 zastupanog po punomoćniku Ante Vujčić</item>
      <item>Ante Sunara, OIB 34976690350 zastupanog po punomoćniku Ante Vujčić</item>
      <item>Stjepan Grančić, OIB 79045993305 zastupanog po punomoćniku Ante Vujčić</item>
      <item>Domagoj Grgat, OIB 73575114726 zastupanog po punomoćniku Ante Vujčić</item>
      <item>Toni Kuzmanić, OIB 97265225592 zastupanog po punomoćniku Ante Vujčić</item>
      <item>Božidar Markov, OIB 65681524080 zastupanog po punomoćniku Ante Vujčić</item>
      <item>Anđelino Sočo, OIB 34978313845 zastupanog po punomoćniku Ante Vujčić</item>
      <item>Stipe Mamić, OIB 94329367806 zastupanog po punomoćniku Ante Vujčić</item>
      <item>Luka Bebić, OIB 98859586538 zastupanog po punomoćniku Ante Vujčić</item>
      <item>Damir Žaja, OIB 40487270558 zastupanog po punomoćniku Ante Vujčić</item>
      <item>Marinko Komar, OIB 33515879041 zastupanog po punomoćniku Ante Vujčić</item>
      <item>Ivan Pavić, OIB 95599797486 zastupanog po punomoćniku Ante Vujčić</item>
      <item>Mijo Vukasović, OIB 34949849302 zastupanog po punomoćniku Ante Vujčić</item>
      <item>Boško Čić, OIB 74897473993 zastupanog po punomoćniku Ante Vujčić</item>
      <item>Tomislav Zebić, OIB 79999097214 zastupanog po punomoćniku Ante Vujčić</item>
      <item>Neno Petričević, OIB 86708750173 zastupanog po punomoćniku Ante Vujčić</item>
      <item>Tonći Vukasović, OIB 03401295465 zastupanog po punomoćniku Ante Vujčić</item>
      <item>Nenad Brajnov, OIB 40856299863 zastupanog po punomoćniku Ante Vujčić</item>
      <item>Marinko Bačić, OIB 31297751765 zastupanog po punomoćniku Ante Vujčić</item>
      <item>Ivica Grbeša, OIB 67856223404 zastupanog po punomoćniku Ante Vujčić</item>
      <item>Davor Melvan, OIB 96299972315 zastupanog po punomoćniku Ante Vujčić</item>
      <item>Željko Novak, OIB 52476572022 zastupanog po punomoćniku Ante Vujčić</item>
      <item>Dragan Melvan, OIB 09856208446 zastupanog po punomoćniku Ante Vujčić</item>
      <item>Damir Rogulj, OIB 00916852325 zastupanog po punomoćniku Ante Vujčić</item>
      <item>Vlado Matas, OIB 64134279506 zastupanog po punomoćniku Ante Vujčić</item>
      <item>Nediljko Jurić, OIB 29004090549 zastupanog po punomoćniku Ante Vujčić</item>
      <item>Petar Gabrilović, OIB 32201921573 zastupanog po punomoćniku Ante Vujčić</item>
      <item>Damir Radić, OIB 43082281600 zastupanog po punomoćniku Ante Vujčić</item>
      <item>Dragan Banovac, OIB 47462543501 zastupanog po punomoćniku Ante Vujčić</item>
      <item>Duje Grančić, OIB 28861460622 zastupanog po punomoćniku Ante Vujčić</item>
      <item>Željko Martinović, OIB 90336438896 zastupanog po punomoćniku Ante Vujčić</item>
      <item>Zdravko Tomasović, OIB 70537531023 zastupanog po punomoćniku Ante Vujčić</item>
      <item>Branko Drča, OIB 49093846792 zastupanog po punomoćniku Ante Vujčić</item>
      <item>Ivica Babić, OIB 89825528002 zastupanog po punomoćniku Ante Vujčić</item>
      <item>Marko Pajčić, OIB 04405902994 zastupanog po punomoćniku Ante Vujčić</item>
      <item>Jurica Tutavac, OIB 91976640470 zastupanog po punomoćniku Ante Vujčić</item>
      <item>Jakov Katić, OIB 59299758747 zastupanog po punomoćniku Ante Vujčić</item>
      <item>Vlade Tešija, OIB 97575661041 zastupanog po punomoćniku Ante Vujčić</item>
      <item>Ivan Topalušić, OIB 42015337196 zastupanog po punomoćniku Ante Vujčić</item>
      <item>Josip Župić, OIB 27547760105 zastupanog po punomoćniku Ante Vujčić</item>
      <item>Petar Batovanja, OIB 17907462227 zastupanog po punomoćniku Ante Vujčić</item>
      <item>Ante Kamber, OIB 17024044468 zastupanog po punomoćniku Ante Vujčić</item>
      <item>Mirko Gotovac, OIB 51560831280 zastupanog po punomoćniku Ante Vujčić</item>
      <item>Miran Kasalo, OIB 58772998356 zastupanog po punomoćniku Ante Vujčić</item>
      <item>Željko Ojdanić, OIB 49444330859 zastupanog po punomoćniku Ante Vujčić</item>
      <item>Ante Biočić, OIB 39934466576 zastupanog po punomoćniku Ante Vujčić</item>
      <item>Rudolf Reić, OIB 77801371283 zastupanog po punomoćniku Ante Vujčić</item>
      <item>Ante Đipalo, OIB 94594642050 zastupanog po punomoćniku Ante Vujčić</item>
      <item>Stjepan Bonačić, OIB 19168842294 zastupanog po punomoćniku Ante Vujčić</item>
      <item>Miroslav Perišić, OIB 63967620755 zastupanog po punomoćniku Ante Vujčić</item>
      <item>Ante Listeš, OIB 50977082242 zastupanog po punomoćniku Ante Vujčić</item>
      <item>Dejan Vuletin, OIB 97780459586 zastupanog po punomoćniku Ante Vujčić</item>
      <item>Vinko Miketek, OIB 24397755057 zastupanog po punomoćniku Ante Vujčić</item>
      <item>Krešimir Berić, OIB 50353789435 zastupanog po punomoćniku Ante Vujčić</item>
      <item>Ante Zorica, OIB 98792214788 zastupanog po punomoćniku Ante Vujčić</item>
      <item>Miroslav Jaman, OIB 15721301438 zastupanog po punomoćniku Ante Vujčić</item>
      <item>Tonči Ljubenkov, OIB 88348646077 zastupanog po punomoćniku Ante Vujčić</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item>CE-ZA-R Centar za reciklažu d.o.o., OIB 03860945174</item>
    </derivirana_varijabla>
  </DomainObject.Predmet.StrankaListFormatedOIB>
  <DomainObject.Predmet.StrankaListFormatedWithAdress>
    <izvorni_sadrzaj>
      <item>Marin Jednačak, Cesta Dr. Franje Tuđmana 131, 21212 Kaštel Sućurac zastupanog po punomoćniku Ante Vujčić</item>
      <item>Ivica Plazonja, Majurina 10, 21214 Kaštel Lukšić zastupanog po punomoćniku Ante Vujčić</item>
      <item>Matko Ćevanić, 4. Gardijske 26, 21217 Kaštel Stari zastupanog po punomoćniku Ante Vujčić</item>
      <item>Dino Gobin, Ulica Don Frane Ivasovića 27, 21217 Kaštel Stari zastupanog po punomoćniku Ante Vujčić</item>
      <item>Ante Tešija, A. Dalmata 14b, 21212 Kaštel Sućurac zastupanog po punomoćniku Ante Vujčić</item>
      <item>Ivan Karanušić, Karlovo 61, 21214 Kaštel Kambelovac zastupanog po punomoćniku Ante Vujčić</item>
      <item>Lovre Bratim, Vukovarska 115, 21000 Split zastupanog po punomoćniku Ante Vujčić</item>
      <item>Hrvoje Boljat, Gardijskih Brigada 49, 21217 Kaštel Stari zastupanog po punomoćniku Ante Vujčić</item>
      <item>Mate Dragun, Vranjički Put 14, 21000 Split zastupanog po punomoćniku Ante Vujčić</item>
      <item>Miroslav Barbić, Cesta Dr. Franje Tuđmana 260a, 21212 Kaštel Sućurac zastupanog po punomoćniku Ante Vujčić</item>
      <item>Damir Čengić, Gaji 17, 21214 Kaštel Gomilica zastupanog po punomoćniku Ante Vujčić</item>
      <item>Ivica Milković, Cesta Dr. Franje Tuđmana 14, 21212 Kaštel Sućurac zastupanog po punomoćniku Ante Vujčić</item>
      <item>Matko Lučić, Ulica Ilijin Potok 7, 21210 Solin zastupanog po punomoćniku Ante Vujčić</item>
      <item>Marko Škomrlj, Cesta Dr. Franje Tuđmana 286, 21212 Kaštel Sućurac zastupanog po punomoćniku Ante Vujčić</item>
      <item>Ante Brkić, Pujanke 18, 21000 Split zastupanog po punomoćniku Ante Vujčić</item>
      <item>Marko Barun, Ulica Petra Zrinskog 1, 21214 Kaštel Gomilica</item>
      <item>Ante Vukić, Vukići 9, 22323 Unešić zastupanog po punomoćniku Ante Vujčić</item>
      <item>Luka Grgat, Jelašce 87, 21238 Otok zastupanog po punomoćniku Ante Vujčić</item>
      <item>Tonči Kalinić, Velebitska 48, 21000 Split zastupanog po punomoćniku Ante Vujčić</item>
      <item>Ante Roso, Primoštenska 14, 21214 Kaštel Lukšić zastupanog po punomoćniku Ante Vujčić</item>
      <item>Stjepan Bonačić, Domovinskog Rata 42, 21231 Konjsko</item>
      <item>Ante Biočić, Ulica Braska Peca Iii 24, 21212 Kaštel Sućurac</item>
      <item>Viktor Pocrnić, Ulica Kneza Trpimira 12, 21212 Kaštel Sućurac zastupanog po punomoćniku Ante Vujčić</item>
      <item>Davor Jurić, Murtinica 4, 21214 Kaštel Lukšić zastupanog po punomoćniku Ante Vujčić</item>
      <item>Denis Dadić, Cesta Dr. Franje Tuđmana 763, 21217 Kaštel Novi zastupanog po punomoćniku Ante Vujčić</item>
      <item>Ante Gruban, Hrvace 439b, 21233 Hrvace zastupanog po punomoćniku Ante Vujčić</item>
      <item>Ante Botić, Put Divulja 38, 21217 Kaštel Štafilić zastupanog po punomoćniku Ante Vujčić</item>
      <item>Davor Dotur, Turjaci 82, 21230 Turjaci zastupanog po punomoćniku Ante Vujčić</item>
      <item>Branko Kovač, F. Jurčinovića 10, 21212 Kaštel Sućurac zastupanog po punomoćniku Ante Vujčić</item>
      <item>Tomislav Jerčić, Ulica Kneza Trpimira 47, 21212 Kaštel Sućurac zastupanog po punomoćniku Ante Vujčić</item>
      <item>Josip Grbeša, Biskupa P. Žanića 49, 21217 Kaštel Novi zastupanog po punomoćniku Ante Vujčić</item>
      <item>Ante Radić, Cesta Dr. Franje Tuđmana 630a, 21214 Kaštel Kambelovac zastupanog po punomoćniku Ante Vujčić</item>
      <item>Marijan Banić, Pujanke 20, 21000 Split zastupanog po punomoćniku Ante Vujčić</item>
      <item>Ante Sunara, Cesta Dr. Franje Tuđmana 763, 21217 Kaštel Novi zastupanog po punomoćniku Ante Vujčić</item>
      <item>Stjepan Grančić, Put Dragočeva 17, 21212 Kaštel Sućurac zastupanog po punomoćniku Ante Vujčić</item>
      <item>Domagoj Grgat, Jelašce 89, 21238 Otok zastupanog po punomoćniku Ante Vujčić</item>
      <item>Toni Kuzmanić, Ulica Augusta Šenoe 18, 21214 Kaštel Gomilica zastupanog po punomoćniku Ante Vujčić</item>
      <item>Božidar Markov, Fuležina 24, 21217 Kaštel Stari zastupanog po punomoćniku Ante Vujčić</item>
      <item>Anđelino Sočo, Dinarska 20, 21217 Kaštel Stari zastupanog po punomoćniku Ante Vujčić</item>
      <item>Stipe Mamić, Ulica Ilijin Potok 2, 21210 Solin zastupanog po punomoćniku Ante Vujčić</item>
      <item>Luka Bebić, Rimski Put 26, 21212 Kaštel Sućurac zastupanog po punomoćniku Ante Vujčić</item>
      <item>Damir Žaja, Zagorski Put 39, 21217 Kaštel Stari zastupanog po punomoćniku Ante Vujčić</item>
      <item>Marinko Komar, Trondheimska 23, 21000 Split zastupanog po punomoćniku Ante Vujčić</item>
      <item>Ivan Pavić, Hektorovićeva Ulica 50, 21210 Solin zastupanog po punomoćniku Ante Vujčić</item>
      <item>Mijo Vukasović, Šantina 10, 21217 Kaštel Novi zastupanog po punomoćniku Ante Vujčić</item>
      <item>Boško Čić, Cesta Dr. Franje Tuđmana 964, 21217 Kaštel Stari zastupanog po punomoćniku Ante Vujčić</item>
      <item>Tomislav Zebić, Prisoje 142, 21232 Prisoje zastupanog po punomoćniku Ante Vujčić</item>
      <item>Neno Petričević, Obrovac sinjski 223 C, 21238 Obrovac Sinjski zastupanog po punomoćniku Ante Vujčić</item>
      <item>Tonći Vukasović, Šantina 10, 21217 Kaštel Novi zastupanog po punomoćniku Ante Vujčić</item>
      <item>Nenad Brajnov, Don I. Čulina 7, 21212 Kaštel Sućurac zastupanog po punomoćniku Ante Vujčić</item>
      <item>Marinko Bačić, Put Bačića 1, 21201 Trolokve zastupanog po punomoćniku Ante Vujčić</item>
      <item>Ivica Grbeša, Spinčićeva 22, 21000 Split zastupanog po punomoćniku Ante Vujčić</item>
      <item>Davor Melvan, Javorska Ulica 17, 21217 Kaštel Štafilić zastupanog po punomoćniku Ante Vujčić</item>
      <item>Željko Novak, Prilaz Blatu 17, 21212 Kaštel Sućurac zastupanog po punomoćniku Ante Vujčić</item>
      <item>Dragan Melvan, JAVORSKA ULICA 5 (ranije: KAŠTEL ŠTAFILIĆ, JAVORSKA, 0), 21217 Kaštel Štafilić zastupanog po punomoćniku Ante Vujčić</item>
      <item>Damir Rogulj, Kralja Petra Svačića 68, 21214 Kaštel Lukšić zastupanog po punomoćniku Ante Vujčić</item>
      <item>Vlado Matas, Ulica Kralja Krešimira 32a, 21214 Kaštel Kambelovac zastupanog po punomoćniku Ante Vujčić</item>
      <item>Nediljko Jurić, Kardinala F. Kuharića 33, 21217 Kaštel Novi zastupanog po punomoćniku Ante Vujčić</item>
      <item>Petar Gabrilović, Stipe Pense 22, 21217 Kaštel Štafilić zastupanog po punomoćniku Ante Vujčić</item>
      <item>Damir Radić, Ulica Ledine 26, 21212 Kaštel Sućurac zastupanog po punomoćniku Ante Vujčić</item>
      <item>Dragan Banovac, Sesartići 23, 21210 Solin zastupanog po punomoćniku Ante Vujčić</item>
      <item>Duje Grančić, Put Dragočeva 17, 21212 Kaštel Sućurac zastupanog po punomoćniku Ante Vujčić</item>
      <item>Željko Martinović, Antuna Branka Šimića 11, 21000 Split zastupanog po punomoćniku Ante Vujčić</item>
      <item>Zdravko Tomasović, Ante Kaštelančića 21, 21311 Podstrana zastupanog po punomoćniku Ante Vujčić</item>
      <item>Branko Drča, Krivi Dolac 49, 21203 Neorić zastupanog po punomoćniku Ante Vujčić</item>
      <item>Ivica Babić, Put Strinje 17, 21212 Kaštel Sućurac zastupanog po punomoćniku Ante Vujčić</item>
      <item>Marko Pajčić, Put Krstolovače 10, 21212 Kaštel Sućurac zastupanog po punomoćniku Ante Vujčić</item>
      <item>Jurica Tutavac, Krešimirova 61, 21311 Žrnovnica zastupanog po punomoćniku Ante Vujčić</item>
      <item>Jakov Katić, Gornje Postinje 37, 21203 Gornje Postinje zastupanog po punomoćniku Ante Vujčić</item>
      <item>Vlade Tešija, Mije Gunjala 6, 21217 Kaštel Štafilić zastupanog po punomoćniku Ante Vujčić</item>
      <item>Ivan Topalušić, Neslanovac 8, 21000 Split zastupanog po punomoćniku Ante Vujčić</item>
      <item>Josip Župić, Ive Tijardovića 8, 21000 Split zastupanog po punomoćniku Ante Vujčić</item>
      <item>Petar Batovanja, Gospe Od Mira 50, 21311 Stobreč zastupanog po punomoćniku Ante Vujčić</item>
      <item>Ante Kamber, Ulica Kralja Krešimira 35, 21214 Kaštel Kambelovac zastupanog po punomoćniku Ante Vujčić</item>
      <item>Mirko Gotovac, Put Sv. Jurja 75, 21217 Kaštel Novi zastupanog po punomoćniku Ante Vujčić</item>
      <item>Miran Kasalo, Put Sv. Jurja 35, 21217 Kaštel Novi zastupanog po punomoćniku Ante Vujčić</item>
      <item>Željko Ojdanić, Cesta Dr. Franje Tuđmana 60, 21212 Kaštel Sućurac zastupanog po punomoćniku Ante Vujčić</item>
      <item>Ante Biočić, Ulica Braska Peca Iii 24, 21212 Kaštel Sućurac zastupanog po punomoćniku Ante Vujčić</item>
      <item>Rudolf Reić, Gajeva 14, 21000 Split zastupanog po punomoćniku Ante Vujčić</item>
      <item>Ante Đipalo, Lučane 29, 21230 Lučane zastupanog po punomoćniku Ante Vujčić</item>
      <item>Stjepan Bonačić, Domovinskog Rata 42, 21231 Konjsko zastupanog po punomoćniku Ante Vujčić</item>
      <item>Miroslav Perišić, Vukovarska 21, 21000 Split zastupanog po punomoćniku Ante Vujčić</item>
      <item>Ante Listeš, Ulica Don Ivana Vuletina 20, 21217 Kaštel Novi zastupanog po punomoćniku Ante Vujčić</item>
      <item>Dejan Vuletin, Osječka 2, 21214 Kaštel Gomilica zastupanog po punomoćniku Ante Vujčić</item>
      <item>Vinko Miketek, Kroz Smrdečac 17, 21000 Split zastupanog po punomoćniku Ante Vujčić</item>
      <item>Krešimir Berić, Cesta Dr. Franje Tuđmana 1001, 21217 Kaštel Štafilić zastupanog po punomoćniku Ante Vujčić</item>
      <item>Ante Zorica, Hrvace 39, 21233 Hrvace zastupanog po punomoćniku Ante Vujčić</item>
      <item>Miroslav Jaman, Kliški Put 1, 21210 Solin zastupanog po punomoćniku Ante Vujčić</item>
      <item>Tonči Ljubenkov, Cesta Dr. Franje Tuđmana 230, 21212 Kaštel Sućurac zastupanog po punomoćniku Ante Vujčić</item>
      <item>BRODOMERKUR d.d., Poljička cesta 35, 21000 Split</item>
      <item>RMV projekt d.o.o., Gospinica 6, 21000 Split</item>
      <item>Nedjeljko Tešija, Baruna Trenka bb, 21000 Split</item>
      <item>BRODOSPLIT-TVORNICA DIZEL MOTORA društvo s ograničenom odgovornošću, Put Supavla 21, 21000 Split</item>
      <item>DARIO BLAŽEVIĆ, Mišina 4, 21000 Split</item>
      <item>HELB d.o.o., Slavka Kolara 4, 10370 Dugo Selo</item>
      <item>CE-ZA-R Centar za reciklažu d.o.o., Josipa Lončara 15, 10000 Zagreb</item>
    </izvorni_sadrzaj>
    <derivirana_varijabla naziv="DomainObject.Predmet.StrankaListFormatedWithAdress_1">
      <item>Marin Jednačak, Cesta Dr. Franje Tuđmana 131, 21212 Kaštel Sućurac zastupanog po punomoćniku Ante Vujčić</item>
      <item>Ivica Plazonja, Majurina 10, 21214 Kaštel Lukšić zastupanog po punomoćniku Ante Vujčić</item>
      <item>Matko Ćevanić, 4. Gardijske 26, 21217 Kaštel Stari zastupanog po punomoćniku Ante Vujčić</item>
      <item>Dino Gobin, Ulica Don Frane Ivasovića 27, 21217 Kaštel Stari zastupanog po punomoćniku Ante Vujčić</item>
      <item>Ante Tešija, A. Dalmata 14b, 21212 Kaštel Sućurac zastupanog po punomoćniku Ante Vujčić</item>
      <item>Ivan Karanušić, Karlovo 61, 21214 Kaštel Kambelovac zastupanog po punomoćniku Ante Vujčić</item>
      <item>Lovre Bratim, Vukovarska 115, 21000 Split zastupanog po punomoćniku Ante Vujčić</item>
      <item>Hrvoje Boljat, Gardijskih Brigada 49, 21217 Kaštel Stari zastupanog po punomoćniku Ante Vujčić</item>
      <item>Mate Dragun, Vranjički Put 14, 21000 Split zastupanog po punomoćniku Ante Vujčić</item>
      <item>Miroslav Barbić, Cesta Dr. Franje Tuđmana 260a, 21212 Kaštel Sućurac zastupanog po punomoćniku Ante Vujčić</item>
      <item>Damir Čengić, Gaji 17, 21214 Kaštel Gomilica zastupanog po punomoćniku Ante Vujčić</item>
      <item>Ivica Milković, Cesta Dr. Franje Tuđmana 14, 21212 Kaštel Sućurac zastupanog po punomoćniku Ante Vujčić</item>
      <item>Matko Lučić, Ulica Ilijin Potok 7, 21210 Solin zastupanog po punomoćniku Ante Vujčić</item>
      <item>Marko Škomrlj, Cesta Dr. Franje Tuđmana 286, 21212 Kaštel Sućurac zastupanog po punomoćniku Ante Vujčić</item>
      <item>Ante Brkić, Pujanke 18, 21000 Split zastupanog po punomoćniku Ante Vujčić</item>
      <item>Marko Barun, Ulica Petra Zrinskog 1, 21214 Kaštel Gomilica</item>
      <item>Ante Vukić, Vukići 9, 22323 Unešić zastupanog po punomoćniku Ante Vujčić</item>
      <item>Luka Grgat, Jelašce 87, 21238 Otok zastupanog po punomoćniku Ante Vujčić</item>
      <item>Tonči Kalinić, Velebitska 48, 21000 Split zastupanog po punomoćniku Ante Vujčić</item>
      <item>Ante Roso, Primoštenska 14, 21214 Kaštel Lukšić zastupanog po punomoćniku Ante Vujčić</item>
      <item>Stjepan Bonačić, Domovinskog Rata 42, 21231 Konjsko</item>
      <item>Ante Biočić, Ulica Braska Peca Iii 24, 21212 Kaštel Sućurac</item>
      <item>Viktor Pocrnić, Ulica Kneza Trpimira 12, 21212 Kaštel Sućurac zastupanog po punomoćniku Ante Vujčić</item>
      <item>Davor Jurić, Murtinica 4, 21214 Kaštel Lukšić zastupanog po punomoćniku Ante Vujčić</item>
      <item>Denis Dadić, Cesta Dr. Franje Tuđmana 763, 21217 Kaštel Novi zastupanog po punomoćniku Ante Vujčić</item>
      <item>Ante Gruban, Hrvace 439b, 21233 Hrvace zastupanog po punomoćniku Ante Vujčić</item>
      <item>Ante Botić, Put Divulja 38, 21217 Kaštel Štafilić zastupanog po punomoćniku Ante Vujčić</item>
      <item>Davor Dotur, Turjaci 82, 21230 Turjaci zastupanog po punomoćniku Ante Vujčić</item>
      <item>Branko Kovač, F. Jurčinovića 10, 21212 Kaštel Sućurac zastupanog po punomoćniku Ante Vujčić</item>
      <item>Tomislav Jerčić, Ulica Kneza Trpimira 47, 21212 Kaštel Sućurac zastupanog po punomoćniku Ante Vujčić</item>
      <item>Josip Grbeša, Biskupa P. Žanića 49, 21217 Kaštel Novi zastupanog po punomoćniku Ante Vujčić</item>
      <item>Ante Radić, Cesta Dr. Franje Tuđmana 630a, 21214 Kaštel Kambelovac zastupanog po punomoćniku Ante Vujčić</item>
      <item>Marijan Banić, Pujanke 20, 21000 Split zastupanog po punomoćniku Ante Vujčić</item>
      <item>Ante Sunara, Cesta Dr. Franje Tuđmana 763, 21217 Kaštel Novi zastupanog po punomoćniku Ante Vujčić</item>
      <item>Stjepan Grančić, Put Dragočeva 17, 21212 Kaštel Sućurac zastupanog po punomoćniku Ante Vujčić</item>
      <item>Domagoj Grgat, Jelašce 89, 21238 Otok zastupanog po punomoćniku Ante Vujčić</item>
      <item>Toni Kuzmanić, Ulica Augusta Šenoe 18, 21214 Kaštel Gomilica zastupanog po punomoćniku Ante Vujčić</item>
      <item>Božidar Markov, Fuležina 24, 21217 Kaštel Stari zastupanog po punomoćniku Ante Vujčić</item>
      <item>Anđelino Sočo, Dinarska 20, 21217 Kaštel Stari zastupanog po punomoćniku Ante Vujčić</item>
      <item>Stipe Mamić, Ulica Ilijin Potok 2, 21210 Solin zastupanog po punomoćniku Ante Vujčić</item>
      <item>Luka Bebić, Rimski Put 26, 21212 Kaštel Sućurac zastupanog po punomoćniku Ante Vujčić</item>
      <item>Damir Žaja, Zagorski Put 39, 21217 Kaštel Stari zastupanog po punomoćniku Ante Vujčić</item>
      <item>Marinko Komar, Trondheimska 23, 21000 Split zastupanog po punomoćniku Ante Vujčić</item>
      <item>Ivan Pavić, Hektorovićeva Ulica 50, 21210 Solin zastupanog po punomoćniku Ante Vujčić</item>
      <item>Mijo Vukasović, Šantina 10, 21217 Kaštel Novi zastupanog po punomoćniku Ante Vujčić</item>
      <item>Boško Čić, Cesta Dr. Franje Tuđmana 964, 21217 Kaštel Stari zastupanog po punomoćniku Ante Vujčić</item>
      <item>Tomislav Zebić, Prisoje 142, 21232 Prisoje zastupanog po punomoćniku Ante Vujčić</item>
      <item>Neno Petričević, Obrovac sinjski 223 C, 21238 Obrovac Sinjski zastupanog po punomoćniku Ante Vujčić</item>
      <item>Tonći Vukasović, Šantina 10, 21217 Kaštel Novi zastupanog po punomoćniku Ante Vujčić</item>
      <item>Nenad Brajnov, Don I. Čulina 7, 21212 Kaštel Sućurac zastupanog po punomoćniku Ante Vujčić</item>
      <item>Marinko Bačić, Put Bačića 1, 21201 Trolokve zastupanog po punomoćniku Ante Vujčić</item>
      <item>Ivica Grbeša, Spinčićeva 22, 21000 Split zastupanog po punomoćniku Ante Vujčić</item>
      <item>Davor Melvan, Javorska Ulica 17, 21217 Kaštel Štafilić zastupanog po punomoćniku Ante Vujčić</item>
      <item>Željko Novak, Prilaz Blatu 17, 21212 Kaštel Sućurac zastupanog po punomoćniku Ante Vujčić</item>
      <item>Dragan Melvan, JAVORSKA ULICA 5 (ranije: KAŠTEL ŠTAFILIĆ, JAVORSKA, 0), 21217 Kaštel Štafilić zastupanog po punomoćniku Ante Vujčić</item>
      <item>Damir Rogulj, Kralja Petra Svačića 68, 21214 Kaštel Lukšić zastupanog po punomoćniku Ante Vujčić</item>
      <item>Vlado Matas, Ulica Kralja Krešimira 32a, 21214 Kaštel Kambelovac zastupanog po punomoćniku Ante Vujčić</item>
      <item>Nediljko Jurić, Kardinala F. Kuharića 33, 21217 Kaštel Novi zastupanog po punomoćniku Ante Vujčić</item>
      <item>Petar Gabrilović, Stipe Pense 22, 21217 Kaštel Štafilić zastupanog po punomoćniku Ante Vujčić</item>
      <item>Damir Radić, Ulica Ledine 26, 21212 Kaštel Sućurac zastupanog po punomoćniku Ante Vujčić</item>
      <item>Dragan Banovac, Sesartići 23, 21210 Solin zastupanog po punomoćniku Ante Vujčić</item>
      <item>Duje Grančić, Put Dragočeva 17, 21212 Kaštel Sućurac zastupanog po punomoćniku Ante Vujčić</item>
      <item>Željko Martinović, Antuna Branka Šimića 11, 21000 Split zastupanog po punomoćniku Ante Vujčić</item>
      <item>Zdravko Tomasović, Ante Kaštelančića 21, 21311 Podstrana zastupanog po punomoćniku Ante Vujčić</item>
      <item>Branko Drča, Krivi Dolac 49, 21203 Neorić zastupanog po punomoćniku Ante Vujčić</item>
      <item>Ivica Babić, Put Strinje 17, 21212 Kaštel Sućurac zastupanog po punomoćniku Ante Vujčić</item>
      <item>Marko Pajčić, Put Krstolovače 10, 21212 Kaštel Sućurac zastupanog po punomoćniku Ante Vujčić</item>
      <item>Jurica Tutavac, Krešimirova 61, 21311 Žrnovnica zastupanog po punomoćniku Ante Vujčić</item>
      <item>Jakov Katić, Gornje Postinje 37, 21203 Gornje Postinje zastupanog po punomoćniku Ante Vujčić</item>
      <item>Vlade Tešija, Mije Gunjala 6, 21217 Kaštel Štafilić zastupanog po punomoćniku Ante Vujčić</item>
      <item>Ivan Topalušić, Neslanovac 8, 21000 Split zastupanog po punomoćniku Ante Vujčić</item>
      <item>Josip Župić, Ive Tijardovića 8, 21000 Split zastupanog po punomoćniku Ante Vujčić</item>
      <item>Petar Batovanja, Gospe Od Mira 50, 21311 Stobreč zastupanog po punomoćniku Ante Vujčić</item>
      <item>Ante Kamber, Ulica Kralja Krešimira 35, 21214 Kaštel Kambelovac zastupanog po punomoćniku Ante Vujčić</item>
      <item>Mirko Gotovac, Put Sv. Jurja 75, 21217 Kaštel Novi zastupanog po punomoćniku Ante Vujčić</item>
      <item>Miran Kasalo, Put Sv. Jurja 35, 21217 Kaštel Novi zastupanog po punomoćniku Ante Vujčić</item>
      <item>Željko Ojdanić, Cesta Dr. Franje Tuđmana 60, 21212 Kaštel Sućurac zastupanog po punomoćniku Ante Vujčić</item>
      <item>Ante Biočić, Ulica Braska Peca Iii 24, 21212 Kaštel Sućurac zastupanog po punomoćniku Ante Vujčić</item>
      <item>Rudolf Reić, Gajeva 14, 21000 Split zastupanog po punomoćniku Ante Vujčić</item>
      <item>Ante Đipalo, Lučane 29, 21230 Lučane zastupanog po punomoćniku Ante Vujčić</item>
      <item>Stjepan Bonačić, Domovinskog Rata 42, 21231 Konjsko zastupanog po punomoćniku Ante Vujčić</item>
      <item>Miroslav Perišić, Vukovarska 21, 21000 Split zastupanog po punomoćniku Ante Vujčić</item>
      <item>Ante Listeš, Ulica Don Ivana Vuletina 20, 21217 Kaštel Novi zastupanog po punomoćniku Ante Vujčić</item>
      <item>Dejan Vuletin, Osječka 2, 21214 Kaštel Gomilica zastupanog po punomoćniku Ante Vujčić</item>
      <item>Vinko Miketek, Kroz Smrdečac 17, 21000 Split zastupanog po punomoćniku Ante Vujčić</item>
      <item>Krešimir Berić, Cesta Dr. Franje Tuđmana 1001, 21217 Kaštel Štafilić zastupanog po punomoćniku Ante Vujčić</item>
      <item>Ante Zorica, Hrvace 39, 21233 Hrvace zastupanog po punomoćniku Ante Vujčić</item>
      <item>Miroslav Jaman, Kliški Put 1, 21210 Solin zastupanog po punomoćniku Ante Vujčić</item>
      <item>Tonči Ljubenkov, Cesta Dr. Franje Tuđmana 230, 21212 Kaštel Sućurac zastupanog po punomoćniku Ante Vujčić</item>
      <item>BRODOMERKUR d.d., Poljička cesta 35, 21000 Split</item>
      <item>RMV projekt d.o.o., Gospinica 6, 21000 Split</item>
      <item>Nedjeljko Tešija, Baruna Trenka bb, 21000 Split</item>
      <item>BRODOSPLIT-TVORNICA DIZEL MOTORA društvo s ograničenom odgovornošću, Put Supavla 21, 21000 Split</item>
      <item>DARIO BLAŽEVIĆ, Mišina 4, 21000 Split</item>
      <item>HELB d.o.o., Slavka Kolara 4, 10370 Dugo Selo</item>
      <item>CE-ZA-R Centar za reciklažu d.o.o., Josipa Lončara 15, 10000 Zagreb</item>
    </derivirana_varijabla>
  </DomainObject.Predmet.StrankaListFormatedWithAdress>
  <DomainObject.Predmet.StrankaListFormatedWithAdressOIB>
    <izvorni_sadrzaj>
      <item>Marin Jednačak, OIB 79683179492, Cesta Dr. Franje Tuđmana 131, 21212 Kaštel Sućurac zastupanog po punomoćniku Ante Vujčić</item>
      <item>Ivica Plazonja, OIB 60865236290, Majurina 10, 21214 Kaštel Lukšić zastupanog po punomoćniku Ante Vujčić</item>
      <item>Matko Ćevanić, OIB 44953550635, 4. Gardijske 26, 21217 Kaštel Stari zastupanog po punomoćniku Ante Vujčić</item>
      <item>Dino Gobin, OIB 81999646338, Ulica Don Frane Ivasovića 27, 21217 Kaštel Stari zastupanog po punomoćniku Ante Vujčić</item>
      <item>Ante Tešija, OIB 17083794176, A. Dalmata 14b, 21212 Kaštel Sućurac zastupanog po punomoćniku Ante Vujčić</item>
      <item>Ivan Karanušić, OIB 33536946736, Karlovo 61, 21214 Kaštel Kambelovac zastupanog po punomoćniku Ante Vujčić</item>
      <item>Lovre Bratim, OIB 46902498667, Vukovarska 115, 21000 Split zastupanog po punomoćniku Ante Vujčić</item>
      <item>Hrvoje Boljat, OIB 15332015686, Gardijskih Brigada 49, 21217 Kaštel Stari zastupanog po punomoćniku Ante Vujčić</item>
      <item>Mate Dragun, OIB 04094160840, Vranjički Put 14, 21000 Split zastupanog po punomoćniku Ante Vujčić</item>
      <item>Miroslav Barbić, OIB 73317208692, Cesta Dr. Franje Tuđmana 260a, 21212 Kaštel Sućurac zastupanog po punomoćniku Ante Vujčić</item>
      <item>Damir Čengić, OIB 94210007043, Gaji 17, 21214 Kaštel Gomilica zastupanog po punomoćniku Ante Vujčić</item>
      <item>Ivica Milković, OIB 60856402506, Cesta Dr. Franje Tuđmana 14, 21212 Kaštel Sućurac zastupanog po punomoćniku Ante Vujčić</item>
      <item>Matko Lučić, OIB 26230106324, Ulica Ilijin Potok 7, 21210 Solin zastupanog po punomoćniku Ante Vujčić</item>
      <item>Marko Škomrlj, OIB 28187895343, Cesta Dr. Franje Tuđmana 286, 21212 Kaštel Sućurac zastupanog po punomoćniku Ante Vujčić</item>
      <item>Ante Brkić, OIB 77606185270, Pujanke 18, 21000 Split zastupanog po punomoćniku Ante Vujčić</item>
      <item>Marko Barun, OIB 13360144752, Ulica Petra Zrinskog 1, 21214 Kaštel Gomilica</item>
      <item>Ante Vukić, OIB 63039472655, Vukići 9, 22323 Unešić zastupanog po punomoćniku Ante Vujčić</item>
      <item>Luka Grgat, OIB 59077466874, Jelašce 87, 21238 Otok zastupanog po punomoćniku Ante Vujčić</item>
      <item>Tonči Kalinić, OIB 49227158024, Velebitska 48, 21000 Split zastupanog po punomoćniku Ante Vujčić</item>
      <item>Ante Roso, OIB 06315076520, Primoštenska 14, 21214 Kaštel Lukšić zastupanog po punomoćniku Ante Vujčić</item>
      <item>Stjepan Bonačić, OIB 19168842294, Domovinskog Rata 42, 21231 Konjsko</item>
      <item>Ante Biočić, OIB 39934466576, Ulica Braska Peca Iii 24, 21212 Kaštel Sućurac</item>
      <item>Viktor Pocrnić, OIB 58932153405, Ulica Kneza Trpimira 12, 21212 Kaštel Sućurac zastupanog po punomoćniku Ante Vujčić</item>
      <item>Davor Jurić, OIB 56002573623, Murtinica 4, 21214 Kaštel Lukšić zastupanog po punomoćniku Ante Vujčić</item>
      <item>Denis Dadić, OIB 04070900603, Cesta Dr. Franje Tuđmana 763, 21217 Kaštel Novi zastupanog po punomoćniku Ante Vujčić</item>
      <item>Ante Gruban, OIB 18171336840, Hrvace 439b, 21233 Hrvace zastupanog po punomoćniku Ante Vujčić</item>
      <item>Ante Botić, OIB 02542085109, Put Divulja 38, 21217 Kaštel Štafilić zastupanog po punomoćniku Ante Vujčić</item>
      <item>Davor Dotur, OIB 34090071994, Turjaci 82, 21230 Turjaci zastupanog po punomoćniku Ante Vujčić</item>
      <item>Branko Kovač, OIB 23649144662, F. Jurčinovića 10, 21212 Kaštel Sućurac zastupanog po punomoćniku Ante Vujčić</item>
      <item>Tomislav Jerčić, OIB 04542693683, Ulica Kneza Trpimira 47, 21212 Kaštel Sućurac zastupanog po punomoćniku Ante Vujčić</item>
      <item>Josip Grbeša, OIB 22762631994, Biskupa P. Žanića 49, 21217 Kaštel Novi zastupanog po punomoćniku Ante Vujčić</item>
      <item>Ante Radić, OIB 76152554562, Cesta Dr. Franje Tuđmana 630a, 21214 Kaštel Kambelovac zastupanog po punomoćniku Ante Vujčić</item>
      <item>Marijan Banić, OIB 25136758397, Pujanke 20, 21000 Split zastupanog po punomoćniku Ante Vujčić</item>
      <item>Ante Sunara, OIB 34976690350, Cesta Dr. Franje Tuđmana 763, 21217 Kaštel Novi zastupanog po punomoćniku Ante Vujčić</item>
      <item>Stjepan Grančić, OIB 79045993305, Put Dragočeva 17, 21212 Kaštel Sućurac zastupanog po punomoćniku Ante Vujčić</item>
      <item>Domagoj Grgat, OIB 73575114726, Jelašce 89, 21238 Otok zastupanog po punomoćniku Ante Vujčić</item>
      <item>Toni Kuzmanić, OIB 97265225592, Ulica Augusta Šenoe 18, 21214 Kaštel Gomilica zastupanog po punomoćniku Ante Vujčić</item>
      <item>Božidar Markov, OIB 65681524080, Fuležina 24, 21217 Kaštel Stari zastupanog po punomoćniku Ante Vujčić</item>
      <item>Anđelino Sočo, OIB 34978313845, Dinarska 20, 21217 Kaštel Stari zastupanog po punomoćniku Ante Vujčić</item>
      <item>Stipe Mamić, OIB 94329367806, Ulica Ilijin Potok 2, 21210 Solin zastupanog po punomoćniku Ante Vujčić</item>
      <item>Luka Bebić, OIB 98859586538, Rimski Put 26, 21212 Kaštel Sućurac zastupanog po punomoćniku Ante Vujčić</item>
      <item>Damir Žaja, OIB 40487270558, Zagorski Put 39, 21217 Kaštel Stari zastupanog po punomoćniku Ante Vujčić</item>
      <item>Marinko Komar, OIB 33515879041, Trondheimska 23, 21000 Split zastupanog po punomoćniku Ante Vujčić</item>
      <item>Ivan Pavić, OIB 95599797486, Hektorovićeva Ulica 50, 21210 Solin zastupanog po punomoćniku Ante Vujčić</item>
      <item>Mijo Vukasović, OIB 34949849302, Šantina 10, 21217 Kaštel Novi zastupanog po punomoćniku Ante Vujčić</item>
      <item>Boško Čić, OIB 74897473993, Cesta Dr. Franje Tuđmana 964, 21217 Kaštel Stari zastupanog po punomoćniku Ante Vujčić</item>
      <item>Tomislav Zebić, OIB 79999097214, Prisoje 142, 21232 Prisoje zastupanog po punomoćniku Ante Vujčić</item>
      <item>Neno Petričević, OIB 86708750173, Obrovac sinjski 223 C, 21238 Obrovac Sinjski zastupanog po punomoćniku Ante Vujčić</item>
      <item>Tonći Vukasović, OIB 03401295465, Šantina 10, 21217 Kaštel Novi zastupanog po punomoćniku Ante Vujčić</item>
      <item>Nenad Brajnov, OIB 40856299863, Don I. Čulina 7, 21212 Kaštel Sućurac zastupanog po punomoćniku Ante Vujčić</item>
      <item>Marinko Bačić, OIB 31297751765, Put Bačića 1, 21201 Trolokve zastupanog po punomoćniku Ante Vujčić</item>
      <item>Ivica Grbeša, OIB 67856223404, Spinčićeva 22, 21000 Split zastupanog po punomoćniku Ante Vujčić</item>
      <item>Davor Melvan, OIB 96299972315, Javorska Ulica 17, 21217 Kaštel Štafilić zastupanog po punomoćniku Ante Vujčić</item>
      <item>Željko Novak, OIB 52476572022, Prilaz Blatu 17, 21212 Kaštel Sućurac zastupanog po punomoćniku Ante Vujčić</item>
      <item>Dragan Melvan, OIB 09856208446, JAVORSKA ULICA 5 (ranije: KAŠTEL ŠTAFILIĆ, JAVORSKA, 0), 21217 Kaštel Štafilić zastupanog po punomoćniku Ante Vujčić</item>
      <item>Damir Rogulj, OIB 00916852325, Kralja Petra Svačića 68, 21214 Kaštel Lukšić zastupanog po punomoćniku Ante Vujčić</item>
      <item>Vlado Matas, OIB 64134279506, Ulica Kralja Krešimira 32a, 21214 Kaštel Kambelovac zastupanog po punomoćniku Ante Vujčić</item>
      <item>Nediljko Jurić, OIB 29004090549, Kardinala F. Kuharića 33, 21217 Kaštel Novi zastupanog po punomoćniku Ante Vujčić</item>
      <item>Petar Gabrilović, OIB 32201921573, Stipe Pense 22, 21217 Kaštel Štafilić zastupanog po punomoćniku Ante Vujčić</item>
      <item>Damir Radić, OIB 43082281600, Ulica Ledine 26, 21212 Kaštel Sućurac zastupanog po punomoćniku Ante Vujčić</item>
      <item>Dragan Banovac, OIB 47462543501, Sesartići 23, 21210 Solin zastupanog po punomoćniku Ante Vujčić</item>
      <item>Duje Grančić, OIB 28861460622, Put Dragočeva 17, 21212 Kaštel Sućurac zastupanog po punomoćniku Ante Vujčić</item>
      <item>Željko Martinović, OIB 90336438896, Antuna Branka Šimića 11, 21000 Split zastupanog po punomoćniku Ante Vujčić</item>
      <item>Zdravko Tomasović, OIB 70537531023, Ante Kaštelančića 21, 21311 Podstrana zastupanog po punomoćniku Ante Vujčić</item>
      <item>Branko Drča, OIB 49093846792, Krivi Dolac 49, 21203 Neorić zastupanog po punomoćniku Ante Vujčić</item>
      <item>Ivica Babić, OIB 89825528002, Put Strinje 17, 21212 Kaštel Sućurac zastupanog po punomoćniku Ante Vujčić</item>
      <item>Marko Pajčić, OIB 04405902994, Put Krstolovače 10, 21212 Kaštel Sućurac zastupanog po punomoćniku Ante Vujčić</item>
      <item>Jurica Tutavac, OIB 91976640470, Krešimirova 61, 21311 Žrnovnica zastupanog po punomoćniku Ante Vujčić</item>
      <item>Jakov Katić, OIB 59299758747, Gornje Postinje 37, 21203 Gornje Postinje zastupanog po punomoćniku Ante Vujčić</item>
      <item>Vlade Tešija, OIB 97575661041, Mije Gunjala 6, 21217 Kaštel Štafilić zastupanog po punomoćniku Ante Vujčić</item>
      <item>Ivan Topalušić, OIB 42015337196, Neslanovac 8, 21000 Split zastupanog po punomoćniku Ante Vujčić</item>
      <item>Josip Župić, OIB 27547760105, Ive Tijardovića 8, 21000 Split zastupanog po punomoćniku Ante Vujčić</item>
      <item>Petar Batovanja, OIB 17907462227, Gospe Od Mira 50, 21311 Stobreč zastupanog po punomoćniku Ante Vujčić</item>
      <item>Ante Kamber, OIB 17024044468, Ulica Kralja Krešimira 35, 21214 Kaštel Kambelovac zastupanog po punomoćniku Ante Vujčić</item>
      <item>Mirko Gotovac, OIB 51560831280, Put Sv. Jurja 75, 21217 Kaštel Novi zastupanog po punomoćniku Ante Vujčić</item>
      <item>Miran Kasalo, OIB 58772998356, Put Sv. Jurja 35, 21217 Kaštel Novi zastupanog po punomoćniku Ante Vujčić</item>
      <item>Željko Ojdanić, OIB 49444330859, Cesta Dr. Franje Tuđmana 60, 21212 Kaštel Sućurac zastupanog po punomoćniku Ante Vujčić</item>
      <item>Ante Biočić, OIB 39934466576, Ulica Braska Peca Iii 24, 21212 Kaštel Sućurac zastupanog po punomoćniku Ante Vujčić</item>
      <item>Rudolf Reić, OIB 77801371283, Gajeva 14, 21000 Split zastupanog po punomoćniku Ante Vujčić</item>
      <item>Ante Đipalo, OIB 94594642050, Lučane 29, 21230 Lučane zastupanog po punomoćniku Ante Vujčić</item>
      <item>Stjepan Bonačić, OIB 19168842294, Domovinskog Rata 42, 21231 Konjsko zastupanog po punomoćniku Ante Vujčić</item>
      <item>Miroslav Perišić, OIB 63967620755, Vukovarska 21, 21000 Split zastupanog po punomoćniku Ante Vujčić</item>
      <item>Ante Listeš, OIB 50977082242, Ulica Don Ivana Vuletina 20, 21217 Kaštel Novi zastupanog po punomoćniku Ante Vujčić</item>
      <item>Dejan Vuletin, OIB 97780459586, Osječka 2, 21214 Kaštel Gomilica zastupanog po punomoćniku Ante Vujčić</item>
      <item>Vinko Miketek, OIB 24397755057, Kroz Smrdečac 17, 21000 Split zastupanog po punomoćniku Ante Vujčić</item>
      <item>Krešimir Berić, OIB 50353789435, Cesta Dr. Franje Tuđmana 1001, 21217 Kaštel Štafilić zastupanog po punomoćniku Ante Vujčić</item>
      <item>Ante Zorica, OIB 98792214788, Hrvace 39, 21233 Hrvace zastupanog po punomoćniku Ante Vujčić</item>
      <item>Miroslav Jaman, OIB 15721301438, Kliški Put 1, 21210 Solin zastupanog po punomoćniku Ante Vujčić</item>
      <item>Tonči Ljubenkov, OIB 88348646077, Cesta Dr. Franje Tuđmana 230, 21212 Kaštel Sućurac zastupanog po punomoćniku Ante Vujčić</item>
      <item>BRODOMERKUR d.d., OIB 33956120458, Poljička cesta 35, 21000 Split</item>
      <item>RMV projekt d.o.o., OIB 66835220222, Gospinica 6, 21000 Split</item>
      <item>Nedjeljko Tešija, OIB 63318738680, Baruna Trenka bb, 21000 Split</item>
      <item>BRODOSPLIT-TVORNICA DIZEL MOTORA društvo s ograničenom odgovornošću, OIB 08724311192, Put Supavla 21, 21000 Split</item>
      <item>DARIO BLAŽEVIĆ, OIB 98470567367, Mišina 4, 21000 Split</item>
      <item>HELB d.o.o., OIB 38935991904, Slavka Kolara 4, 10370 Dugo Selo</item>
      <item>CE-ZA-R Centar za reciklažu d.o.o., OIB 03860945174, Josipa Lončara 15, 10000 Zagreb</item>
    </izvorni_sadrzaj>
    <derivirana_varijabla naziv="DomainObject.Predmet.StrankaListFormatedWithAdressOIB_1">
      <item>Marin Jednačak, OIB 79683179492, Cesta Dr. Franje Tuđmana 131, 21212 Kaštel Sućurac zastupanog po punomoćniku Ante Vujčić</item>
      <item>Ivica Plazonja, OIB 60865236290, Majurina 10, 21214 Kaštel Lukšić zastupanog po punomoćniku Ante Vujčić</item>
      <item>Matko Ćevanić, OIB 44953550635, 4. Gardijske 26, 21217 Kaštel Stari zastupanog po punomoćniku Ante Vujčić</item>
      <item>Dino Gobin, OIB 81999646338, Ulica Don Frane Ivasovića 27, 21217 Kaštel Stari zastupanog po punomoćniku Ante Vujčić</item>
      <item>Ante Tešija, OIB 17083794176, A. Dalmata 14b, 21212 Kaštel Sućurac zastupanog po punomoćniku Ante Vujčić</item>
      <item>Ivan Karanušić, OIB 33536946736, Karlovo 61, 21214 Kaštel Kambelovac zastupanog po punomoćniku Ante Vujčić</item>
      <item>Lovre Bratim, OIB 46902498667, Vukovarska 115, 21000 Split zastupanog po punomoćniku Ante Vujčić</item>
      <item>Hrvoje Boljat, OIB 15332015686, Gardijskih Brigada 49, 21217 Kaštel Stari zastupanog po punomoćniku Ante Vujčić</item>
      <item>Mate Dragun, OIB 04094160840, Vranjički Put 14, 21000 Split zastupanog po punomoćniku Ante Vujčić</item>
      <item>Miroslav Barbić, OIB 73317208692, Cesta Dr. Franje Tuđmana 260a, 21212 Kaštel Sućurac zastupanog po punomoćniku Ante Vujčić</item>
      <item>Damir Čengić, OIB 94210007043, Gaji 17, 21214 Kaštel Gomilica zastupanog po punomoćniku Ante Vujčić</item>
      <item>Ivica Milković, OIB 60856402506, Cesta Dr. Franje Tuđmana 14, 21212 Kaštel Sućurac zastupanog po punomoćniku Ante Vujčić</item>
      <item>Matko Lučić, OIB 26230106324, Ulica Ilijin Potok 7, 21210 Solin zastupanog po punomoćniku Ante Vujčić</item>
      <item>Marko Škomrlj, OIB 28187895343, Cesta Dr. Franje Tuđmana 286, 21212 Kaštel Sućurac zastupanog po punomoćniku Ante Vujčić</item>
      <item>Ante Brkić, OIB 77606185270, Pujanke 18, 21000 Split zastupanog po punomoćniku Ante Vujčić</item>
      <item>Marko Barun, OIB 13360144752, Ulica Petra Zrinskog 1, 21214 Kaštel Gomilica</item>
      <item>Ante Vukić, OIB 63039472655, Vukići 9, 22323 Unešić zastupanog po punomoćniku Ante Vujčić</item>
      <item>Luka Grgat, OIB 59077466874, Jelašce 87, 21238 Otok zastupanog po punomoćniku Ante Vujčić</item>
      <item>Tonči Kalinić, OIB 49227158024, Velebitska 48, 21000 Split zastupanog po punomoćniku Ante Vujčić</item>
      <item>Ante Roso, OIB 06315076520, Primoštenska 14, 21214 Kaštel Lukšić zastupanog po punomoćniku Ante Vujčić</item>
      <item>Stjepan Bonačić, OIB 19168842294, Domovinskog Rata 42, 21231 Konjsko</item>
      <item>Ante Biočić, OIB 39934466576, Ulica Braska Peca Iii 24, 21212 Kaštel Sućurac</item>
      <item>Viktor Pocrnić, OIB 58932153405, Ulica Kneza Trpimira 12, 21212 Kaštel Sućurac zastupanog po punomoćniku Ante Vujčić</item>
      <item>Davor Jurić, OIB 56002573623, Murtinica 4, 21214 Kaštel Lukšić zastupanog po punomoćniku Ante Vujčić</item>
      <item>Denis Dadić, OIB 04070900603, Cesta Dr. Franje Tuđmana 763, 21217 Kaštel Novi zastupanog po punomoćniku Ante Vujčić</item>
      <item>Ante Gruban, OIB 18171336840, Hrvace 439b, 21233 Hrvace zastupanog po punomoćniku Ante Vujčić</item>
      <item>Ante Botić, OIB 02542085109, Put Divulja 38, 21217 Kaštel Štafilić zastupanog po punomoćniku Ante Vujčić</item>
      <item>Davor Dotur, OIB 34090071994, Turjaci 82, 21230 Turjaci zastupanog po punomoćniku Ante Vujčić</item>
      <item>Branko Kovač, OIB 23649144662, F. Jurčinovića 10, 21212 Kaštel Sućurac zastupanog po punomoćniku Ante Vujčić</item>
      <item>Tomislav Jerčić, OIB 04542693683, Ulica Kneza Trpimira 47, 21212 Kaštel Sućurac zastupanog po punomoćniku Ante Vujčić</item>
      <item>Josip Grbeša, OIB 22762631994, Biskupa P. Žanića 49, 21217 Kaštel Novi zastupanog po punomoćniku Ante Vujčić</item>
      <item>Ante Radić, OIB 76152554562, Cesta Dr. Franje Tuđmana 630a, 21214 Kaštel Kambelovac zastupanog po punomoćniku Ante Vujčić</item>
      <item>Marijan Banić, OIB 25136758397, Pujanke 20, 21000 Split zastupanog po punomoćniku Ante Vujčić</item>
      <item>Ante Sunara, OIB 34976690350, Cesta Dr. Franje Tuđmana 763, 21217 Kaštel Novi zastupanog po punomoćniku Ante Vujčić</item>
      <item>Stjepan Grančić, OIB 79045993305, Put Dragočeva 17, 21212 Kaštel Sućurac zastupanog po punomoćniku Ante Vujčić</item>
      <item>Domagoj Grgat, OIB 73575114726, Jelašce 89, 21238 Otok zastupanog po punomoćniku Ante Vujčić</item>
      <item>Toni Kuzmanić, OIB 97265225592, Ulica Augusta Šenoe 18, 21214 Kaštel Gomilica zastupanog po punomoćniku Ante Vujčić</item>
      <item>Božidar Markov, OIB 65681524080, Fuležina 24, 21217 Kaštel Stari zastupanog po punomoćniku Ante Vujčić</item>
      <item>Anđelino Sočo, OIB 34978313845, Dinarska 20, 21217 Kaštel Stari zastupanog po punomoćniku Ante Vujčić</item>
      <item>Stipe Mamić, OIB 94329367806, Ulica Ilijin Potok 2, 21210 Solin zastupanog po punomoćniku Ante Vujčić</item>
      <item>Luka Bebić, OIB 98859586538, Rimski Put 26, 21212 Kaštel Sućurac zastupanog po punomoćniku Ante Vujčić</item>
      <item>Damir Žaja, OIB 40487270558, Zagorski Put 39, 21217 Kaštel Stari zastupanog po punomoćniku Ante Vujčić</item>
      <item>Marinko Komar, OIB 33515879041, Trondheimska 23, 21000 Split zastupanog po punomoćniku Ante Vujčić</item>
      <item>Ivan Pavić, OIB 95599797486, Hektorovićeva Ulica 50, 21210 Solin zastupanog po punomoćniku Ante Vujčić</item>
      <item>Mijo Vukasović, OIB 34949849302, Šantina 10, 21217 Kaštel Novi zastupanog po punomoćniku Ante Vujčić</item>
      <item>Boško Čić, OIB 74897473993, Cesta Dr. Franje Tuđmana 964, 21217 Kaštel Stari zastupanog po punomoćniku Ante Vujčić</item>
      <item>Tomislav Zebić, OIB 79999097214, Prisoje 142, 21232 Prisoje zastupanog po punomoćniku Ante Vujčić</item>
      <item>Neno Petričević, OIB 86708750173, Obrovac sinjski 223 C, 21238 Obrovac Sinjski zastupanog po punomoćniku Ante Vujčić</item>
      <item>Tonći Vukasović, OIB 03401295465, Šantina 10, 21217 Kaštel Novi zastupanog po punomoćniku Ante Vujčić</item>
      <item>Nenad Brajnov, OIB 40856299863, Don I. Čulina 7, 21212 Kaštel Sućurac zastupanog po punomoćniku Ante Vujčić</item>
      <item>Marinko Bačić, OIB 31297751765, Put Bačića 1, 21201 Trolokve zastupanog po punomoćniku Ante Vujčić</item>
      <item>Ivica Grbeša, OIB 67856223404, Spinčićeva 22, 21000 Split zastupanog po punomoćniku Ante Vujčić</item>
      <item>Davor Melvan, OIB 96299972315, Javorska Ulica 17, 21217 Kaštel Štafilić zastupanog po punomoćniku Ante Vujčić</item>
      <item>Željko Novak, OIB 52476572022, Prilaz Blatu 17, 21212 Kaštel Sućurac zastupanog po punomoćniku Ante Vujčić</item>
      <item>Dragan Melvan, OIB 09856208446, JAVORSKA ULICA 5 (ranije: KAŠTEL ŠTAFILIĆ, JAVORSKA, 0), 21217 Kaštel Štafilić zastupanog po punomoćniku Ante Vujčić</item>
      <item>Damir Rogulj, OIB 00916852325, Kralja Petra Svačića 68, 21214 Kaštel Lukšić zastupanog po punomoćniku Ante Vujčić</item>
      <item>Vlado Matas, OIB 64134279506, Ulica Kralja Krešimira 32a, 21214 Kaštel Kambelovac zastupanog po punomoćniku Ante Vujčić</item>
      <item>Nediljko Jurić, OIB 29004090549, Kardinala F. Kuharića 33, 21217 Kaštel Novi zastupanog po punomoćniku Ante Vujčić</item>
      <item>Petar Gabrilović, OIB 32201921573, Stipe Pense 22, 21217 Kaštel Štafilić zastupanog po punomoćniku Ante Vujčić</item>
      <item>Damir Radić, OIB 43082281600, Ulica Ledine 26, 21212 Kaštel Sućurac zastupanog po punomoćniku Ante Vujčić</item>
      <item>Dragan Banovac, OIB 47462543501, Sesartići 23, 21210 Solin zastupanog po punomoćniku Ante Vujčić</item>
      <item>Duje Grančić, OIB 28861460622, Put Dragočeva 17, 21212 Kaštel Sućurac zastupanog po punomoćniku Ante Vujčić</item>
      <item>Željko Martinović, OIB 90336438896, Antuna Branka Šimića 11, 21000 Split zastupanog po punomoćniku Ante Vujčić</item>
      <item>Zdravko Tomasović, OIB 70537531023, Ante Kaštelančića 21, 21311 Podstrana zastupanog po punomoćniku Ante Vujčić</item>
      <item>Branko Drča, OIB 49093846792, Krivi Dolac 49, 21203 Neorić zastupanog po punomoćniku Ante Vujčić</item>
      <item>Ivica Babić, OIB 89825528002, Put Strinje 17, 21212 Kaštel Sućurac zastupanog po punomoćniku Ante Vujčić</item>
      <item>Marko Pajčić, OIB 04405902994, Put Krstolovače 10, 21212 Kaštel Sućurac zastupanog po punomoćniku Ante Vujčić</item>
      <item>Jurica Tutavac, OIB 91976640470, Krešimirova 61, 21311 Žrnovnica zastupanog po punomoćniku Ante Vujčić</item>
      <item>Jakov Katić, OIB 59299758747, Gornje Postinje 37, 21203 Gornje Postinje zastupanog po punomoćniku Ante Vujčić</item>
      <item>Vlade Tešija, OIB 97575661041, Mije Gunjala 6, 21217 Kaštel Štafilić zastupanog po punomoćniku Ante Vujčić</item>
      <item>Ivan Topalušić, OIB 42015337196, Neslanovac 8, 21000 Split zastupanog po punomoćniku Ante Vujčić</item>
      <item>Josip Župić, OIB 27547760105, Ive Tijardovića 8, 21000 Split zastupanog po punomoćniku Ante Vujčić</item>
      <item>Petar Batovanja, OIB 17907462227, Gospe Od Mira 50, 21311 Stobreč zastupanog po punomoćniku Ante Vujčić</item>
      <item>Ante Kamber, OIB 17024044468, Ulica Kralja Krešimira 35, 21214 Kaštel Kambelovac zastupanog po punomoćniku Ante Vujčić</item>
      <item>Mirko Gotovac, OIB 51560831280, Put Sv. Jurja 75, 21217 Kaštel Novi zastupanog po punomoćniku Ante Vujčić</item>
      <item>Miran Kasalo, OIB 58772998356, Put Sv. Jurja 35, 21217 Kaštel Novi zastupanog po punomoćniku Ante Vujčić</item>
      <item>Željko Ojdanić, OIB 49444330859, Cesta Dr. Franje Tuđmana 60, 21212 Kaštel Sućurac zastupanog po punomoćniku Ante Vujčić</item>
      <item>Ante Biočić, OIB 39934466576, Ulica Braska Peca Iii 24, 21212 Kaštel Sućurac zastupanog po punomoćniku Ante Vujčić</item>
      <item>Rudolf Reić, OIB 77801371283, Gajeva 14, 21000 Split zastupanog po punomoćniku Ante Vujčić</item>
      <item>Ante Đipalo, OIB 94594642050, Lučane 29, 21230 Lučane zastupanog po punomoćniku Ante Vujčić</item>
      <item>Stjepan Bonačić, OIB 19168842294, Domovinskog Rata 42, 21231 Konjsko zastupanog po punomoćniku Ante Vujčić</item>
      <item>Miroslav Perišić, OIB 63967620755, Vukovarska 21, 21000 Split zastupanog po punomoćniku Ante Vujčić</item>
      <item>Ante Listeš, OIB 50977082242, Ulica Don Ivana Vuletina 20, 21217 Kaštel Novi zastupanog po punomoćniku Ante Vujčić</item>
      <item>Dejan Vuletin, OIB 97780459586, Osječka 2, 21214 Kaštel Gomilica zastupanog po punomoćniku Ante Vujčić</item>
      <item>Vinko Miketek, OIB 24397755057, Kroz Smrdečac 17, 21000 Split zastupanog po punomoćniku Ante Vujčić</item>
      <item>Krešimir Berić, OIB 50353789435, Cesta Dr. Franje Tuđmana 1001, 21217 Kaštel Štafilić zastupanog po punomoćniku Ante Vujčić</item>
      <item>Ante Zorica, OIB 98792214788, Hrvace 39, 21233 Hrvace zastupanog po punomoćniku Ante Vujčić</item>
      <item>Miroslav Jaman, OIB 15721301438, Kliški Put 1, 21210 Solin zastupanog po punomoćniku Ante Vujčić</item>
      <item>Tonči Ljubenkov, OIB 88348646077, Cesta Dr. Franje Tuđmana 230, 21212 Kaštel Sućurac zastupanog po punomoćniku Ante Vujčić</item>
      <item>BRODOMERKUR d.d., OIB 33956120458, Poljička cesta 35, 21000 Split</item>
      <item>RMV projekt d.o.o., OIB 66835220222, Gospinica 6, 21000 Split</item>
      <item>Nedjeljko Tešija, OIB 63318738680, Baruna Trenka bb, 21000 Split</item>
      <item>BRODOSPLIT-TVORNICA DIZEL MOTORA društvo s ograničenom odgovornošću, OIB 08724311192, Put Supavla 21, 21000 Split</item>
      <item>DARIO BLAŽEVIĆ, OIB 98470567367, Mišina 4, 21000 Split</item>
      <item>HELB d.o.o., OIB 38935991904, Slavka Kolara 4, 10370 Dugo Selo</item>
      <item>CE-ZA-R Centar za reciklažu d.o.o., OIB 03860945174, Josipa Lončara 15, 10000 Zagreb</item>
    </derivirana_varijabla>
  </DomainObject.Predmet.StrankaListFormatedWithAdressOIB>
  <DomainObject.Predmet.StrankaListNazivFormated>
    <izvorni_sadrzaj>
      <item>Marin Jednačak</item>
      <item>Ivica Plazonja</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BRODOMERKUR d.d.</item>
      <item>RMV projekt d.o.o.</item>
      <item>Nedjeljko Tešija</item>
      <item>BRODOSPLIT-TVORNICA DIZEL MOTORA društvo s ograničenom odgovornošću</item>
      <item>DARIO BLAŽEVIĆ</item>
      <item>HELB d.o.o.</item>
      <item>CE-ZA-R Centar za reciklažu d.o.o.</item>
    </izvorni_sadrzaj>
    <derivirana_varijabla naziv="DomainObject.Predmet.StrankaListNazivFormated_1">
      <item>Marin Jednačak</item>
      <item>Ivica Plazonja</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BRODOMERKUR d.d.</item>
      <item>RMV projekt d.o.o.</item>
      <item>Nedjeljko Tešija</item>
      <item>BRODOSPLIT-TVORNICA DIZEL MOTORA društvo s ograničenom odgovornošću</item>
      <item>DARIO BLAŽEVIĆ</item>
      <item>HELB d.o.o.</item>
      <item>CE-ZA-R Centar za reciklažu d.o.o.</item>
    </derivirana_varijabla>
  </DomainObject.Predmet.StrankaListNazivFormated>
  <DomainObject.Predmet.StrankaListNazivFormatedOIB>
    <izvorni_sadrzaj>
      <item>Marin Jednačak, OIB 79683179492</item>
      <item>Ivica Plazonja, OIB 60865236290</item>
      <item>Matko Ćevanić, OIB 44953550635</item>
      <item>Dino Gobin, OIB 81999646338</item>
      <item>Ante Tešija, OIB 17083794176</item>
      <item>Ivan Karanušić, OIB 33536946736</item>
      <item>Lovre Bratim, OIB 46902498667</item>
      <item>Hrvoje Boljat, OIB 15332015686</item>
      <item>Mate Dragun, OIB 04094160840</item>
      <item>Miroslav Barbić, OIB 73317208692</item>
      <item>Damir Čengić, OIB 94210007043</item>
      <item>Ivica Milković, OIB 60856402506</item>
      <item>Matko Lučić, OIB 26230106324</item>
      <item>Marko Škomrlj, OIB 28187895343</item>
      <item>Ante Brkić, OIB 77606185270</item>
      <item>Marko Barun, OIB 13360144752</item>
      <item>Ante Vukić, OIB 63039472655</item>
      <item>Luka Grgat, OIB 59077466874</item>
      <item>Tonči Kalinić, OIB 49227158024</item>
      <item>Ante Roso, OIB 06315076520</item>
      <item>Stjepan Bonačić, OIB 19168842294</item>
      <item>Ante Biočić, OIB 39934466576</item>
      <item>Viktor Pocrnić, OIB 58932153405</item>
      <item>Davor Jurić, OIB 56002573623</item>
      <item>Denis Dadić, OIB 04070900603</item>
      <item>Ante Gruban, OIB 18171336840</item>
      <item>Ante Botić, OIB 02542085109</item>
      <item>Davor Dotur, OIB 34090071994</item>
      <item>Branko Kovač, OIB 23649144662</item>
      <item>Tomislav Jerčić, OIB 04542693683</item>
      <item>Josip Grbeša, OIB 22762631994</item>
      <item>Ante Radić, OIB 76152554562</item>
      <item>Marijan Banić, OIB 25136758397</item>
      <item>Ante Sunara, OIB 34976690350</item>
      <item>Stjepan Grančić, OIB 79045993305</item>
      <item>Domagoj Grgat, OIB 73575114726</item>
      <item>Toni Kuzmanić, OIB 97265225592</item>
      <item>Božidar Markov, OIB 65681524080</item>
      <item>Anđelino Sočo, OIB 34978313845</item>
      <item>Stipe Mamić, OIB 94329367806</item>
      <item>Luka Bebić, OIB 98859586538</item>
      <item>Damir Žaja, OIB 40487270558</item>
      <item>Marinko Komar, OIB 33515879041</item>
      <item>Ivan Pavić, OIB 95599797486</item>
      <item>Mijo Vukasović, OIB 34949849302</item>
      <item>Boško Čić, OIB 74897473993</item>
      <item>Tomislav Zebić, OIB 79999097214</item>
      <item>Neno Petričević, OIB 86708750173</item>
      <item>Tonći Vukasović, OIB 03401295465</item>
      <item>Nenad Brajnov, OIB 40856299863</item>
      <item>Marinko Bačić, OIB 31297751765</item>
      <item>Ivica Grbeša, OIB 67856223404</item>
      <item>Davor Melvan, OIB 96299972315</item>
      <item>Željko Novak, OIB 52476572022</item>
      <item>Dragan Melvan, OIB 09856208446</item>
      <item>Damir Rogulj, OIB 00916852325</item>
      <item>Vlado Matas, OIB 64134279506</item>
      <item>Nediljko Jurić, OIB 29004090549</item>
      <item>Petar Gabrilović, OIB 32201921573</item>
      <item>Damir Radić, OIB 43082281600</item>
      <item>Dragan Banovac, OIB 47462543501</item>
      <item>Duje Grančić, OIB 28861460622</item>
      <item>Željko Martinović, OIB 90336438896</item>
      <item>Zdravko Tomasović, OIB 70537531023</item>
      <item>Branko Drča, OIB 49093846792</item>
      <item>Ivica Babić, OIB 89825528002</item>
      <item>Marko Pajčić, OIB 04405902994</item>
      <item>Jurica Tutavac, OIB 91976640470</item>
      <item>Jakov Katić, OIB 59299758747</item>
      <item>Vlade Tešija, OIB 97575661041</item>
      <item>Ivan Topalušić, OIB 42015337196</item>
      <item>Josip Župić, OIB 27547760105</item>
      <item>Petar Batovanja, OIB 17907462227</item>
      <item>Ante Kamber, OIB 17024044468</item>
      <item>Mirko Gotovac, OIB 51560831280</item>
      <item>Miran Kasalo, OIB 58772998356</item>
      <item>Željko Ojdanić, OIB 49444330859</item>
      <item>Ante Biočić, OIB 39934466576</item>
      <item>Rudolf Reić, OIB 77801371283</item>
      <item>Ante Đipalo, OIB 94594642050</item>
      <item>Stjepan Bonačić, OIB 19168842294</item>
      <item>Miroslav Perišić, OIB 63967620755</item>
      <item>Ante Listeš, OIB 50977082242</item>
      <item>Dejan Vuletin, OIB 97780459586</item>
      <item>Vinko Miketek, OIB 24397755057</item>
      <item>Krešimir Berić, OIB 50353789435</item>
      <item>Ante Zorica, OIB 98792214788</item>
      <item>Miroslav Jaman, OIB 15721301438</item>
      <item>Tonči Ljubenkov, OIB 88348646077</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item>CE-ZA-R Centar za reciklažu d.o.o., OIB 03860945174</item>
    </izvorni_sadrzaj>
    <derivirana_varijabla naziv="DomainObject.Predmet.StrankaListNazivFormatedOIB_1">
      <item>Marin Jednačak, OIB 79683179492</item>
      <item>Ivica Plazonja, OIB 60865236290</item>
      <item>Matko Ćevanić, OIB 44953550635</item>
      <item>Dino Gobin, OIB 81999646338</item>
      <item>Ante Tešija, OIB 17083794176</item>
      <item>Ivan Karanušić, OIB 33536946736</item>
      <item>Lovre Bratim, OIB 46902498667</item>
      <item>Hrvoje Boljat, OIB 15332015686</item>
      <item>Mate Dragun, OIB 04094160840</item>
      <item>Miroslav Barbić, OIB 73317208692</item>
      <item>Damir Čengić, OIB 94210007043</item>
      <item>Ivica Milković, OIB 60856402506</item>
      <item>Matko Lučić, OIB 26230106324</item>
      <item>Marko Škomrlj, OIB 28187895343</item>
      <item>Ante Brkić, OIB 77606185270</item>
      <item>Marko Barun, OIB 13360144752</item>
      <item>Ante Vukić, OIB 63039472655</item>
      <item>Luka Grgat, OIB 59077466874</item>
      <item>Tonči Kalinić, OIB 49227158024</item>
      <item>Ante Roso, OIB 06315076520</item>
      <item>Stjepan Bonačić, OIB 19168842294</item>
      <item>Ante Biočić, OIB 39934466576</item>
      <item>Viktor Pocrnić, OIB 58932153405</item>
      <item>Davor Jurić, OIB 56002573623</item>
      <item>Denis Dadić, OIB 04070900603</item>
      <item>Ante Gruban, OIB 18171336840</item>
      <item>Ante Botić, OIB 02542085109</item>
      <item>Davor Dotur, OIB 34090071994</item>
      <item>Branko Kovač, OIB 23649144662</item>
      <item>Tomislav Jerčić, OIB 04542693683</item>
      <item>Josip Grbeša, OIB 22762631994</item>
      <item>Ante Radić, OIB 76152554562</item>
      <item>Marijan Banić, OIB 25136758397</item>
      <item>Ante Sunara, OIB 34976690350</item>
      <item>Stjepan Grančić, OIB 79045993305</item>
      <item>Domagoj Grgat, OIB 73575114726</item>
      <item>Toni Kuzmanić, OIB 97265225592</item>
      <item>Božidar Markov, OIB 65681524080</item>
      <item>Anđelino Sočo, OIB 34978313845</item>
      <item>Stipe Mamić, OIB 94329367806</item>
      <item>Luka Bebić, OIB 98859586538</item>
      <item>Damir Žaja, OIB 40487270558</item>
      <item>Marinko Komar, OIB 33515879041</item>
      <item>Ivan Pavić, OIB 95599797486</item>
      <item>Mijo Vukasović, OIB 34949849302</item>
      <item>Boško Čić, OIB 74897473993</item>
      <item>Tomislav Zebić, OIB 79999097214</item>
      <item>Neno Petričević, OIB 86708750173</item>
      <item>Tonći Vukasović, OIB 03401295465</item>
      <item>Nenad Brajnov, OIB 40856299863</item>
      <item>Marinko Bačić, OIB 31297751765</item>
      <item>Ivica Grbeša, OIB 67856223404</item>
      <item>Davor Melvan, OIB 96299972315</item>
      <item>Željko Novak, OIB 52476572022</item>
      <item>Dragan Melvan, OIB 09856208446</item>
      <item>Damir Rogulj, OIB 00916852325</item>
      <item>Vlado Matas, OIB 64134279506</item>
      <item>Nediljko Jurić, OIB 29004090549</item>
      <item>Petar Gabrilović, OIB 32201921573</item>
      <item>Damir Radić, OIB 43082281600</item>
      <item>Dragan Banovac, OIB 47462543501</item>
      <item>Duje Grančić, OIB 28861460622</item>
      <item>Željko Martinović, OIB 90336438896</item>
      <item>Zdravko Tomasović, OIB 70537531023</item>
      <item>Branko Drča, OIB 49093846792</item>
      <item>Ivica Babić, OIB 89825528002</item>
      <item>Marko Pajčić, OIB 04405902994</item>
      <item>Jurica Tutavac, OIB 91976640470</item>
      <item>Jakov Katić, OIB 59299758747</item>
      <item>Vlade Tešija, OIB 97575661041</item>
      <item>Ivan Topalušić, OIB 42015337196</item>
      <item>Josip Župić, OIB 27547760105</item>
      <item>Petar Batovanja, OIB 17907462227</item>
      <item>Ante Kamber, OIB 17024044468</item>
      <item>Mirko Gotovac, OIB 51560831280</item>
      <item>Miran Kasalo, OIB 58772998356</item>
      <item>Željko Ojdanić, OIB 49444330859</item>
      <item>Ante Biočić, OIB 39934466576</item>
      <item>Rudolf Reić, OIB 77801371283</item>
      <item>Ante Đipalo, OIB 94594642050</item>
      <item>Stjepan Bonačić, OIB 19168842294</item>
      <item>Miroslav Perišić, OIB 63967620755</item>
      <item>Ante Listeš, OIB 50977082242</item>
      <item>Dejan Vuletin, OIB 97780459586</item>
      <item>Vinko Miketek, OIB 24397755057</item>
      <item>Krešimir Berić, OIB 50353789435</item>
      <item>Ante Zorica, OIB 98792214788</item>
      <item>Miroslav Jaman, OIB 15721301438</item>
      <item>Tonči Ljubenkov, OIB 88348646077</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item>CE-ZA-R Centar za reciklažu d.o.o., OIB 03860945174</item>
    </derivirana_varijabla>
  </DomainObject.Predmet.StrankaListNazivFormatedOIB>
  <DomainObject.Predmet.ProtuStrankaListFormated>
    <izvorni_sadrzaj>
      <item>ADRIA ČELIK d.o.o. za proizvodnju i usluge u stečaju</item>
    </izvorni_sadrzaj>
    <derivirana_varijabla naziv="DomainObject.Predmet.ProtuStrankaListFormated_1">
      <item>ADRIA ČELIK d.o.o. za proizvodnju i usluge u stečaju</item>
    </derivirana_varijabla>
  </DomainObject.Predmet.ProtuStrankaListFormated>
  <DomainObject.Predmet.ProtuStrankaListFormatedOIB>
    <izvorni_sadrzaj>
      <item>ADRIA ČELIK d.o.o. za proizvodnju i usluge u stečaju, OIB 34606600284</item>
    </izvorni_sadrzaj>
    <derivirana_varijabla naziv="DomainObject.Predmet.ProtuStrankaListFormatedOIB_1">
      <item>ADRIA ČELIK d.o.o. za proizvodnju i usluge u stečaju, OIB 34606600284</item>
    </derivirana_varijabla>
  </DomainObject.Predmet.ProtuStrankaListFormatedOIB>
  <DomainObject.Predmet.ProtuStrankaListFormatedWithAdress>
    <izvorni_sadrzaj>
      <item>ADRIA ČELIK d.o.o. za proizvodnju i usluge u stečaju, Cesta dr. Franje Tuđmana 78, 21212 Kaštel Sućurac</item>
    </izvorni_sadrzaj>
    <derivirana_varijabla naziv="DomainObject.Predmet.ProtuStrankaListFormatedWithAdress_1">
      <item>ADRIA ČELIK d.o.o. za proizvodnju i usluge u stečaju, Cesta dr. Franje Tuđmana 78, 21212 Kaštel Sućurac</item>
    </derivirana_varijabla>
  </DomainObject.Predmet.ProtuStrankaListFormatedWithAdress>
  <DomainObject.Predmet.ProtuStrankaListFormatedWithAdressOIB>
    <izvorni_sadrzaj>
      <item>ADRIA ČELIK d.o.o. za proizvodnju i usluge u stečaju, OIB 34606600284, Cesta dr. Franje Tuđmana 78, 21212 Kaštel Sućurac</item>
    </izvorni_sadrzaj>
    <derivirana_varijabla naziv="DomainObject.Predmet.ProtuStrankaListFormatedWithAdressOIB_1">
      <item>ADRIA ČELIK d.o.o. za proizvodnju i usluge u stečaju, OIB 34606600284, Cesta dr. Franje Tuđmana 78, 21212 Kaštel Sućurac</item>
    </derivirana_varijabla>
  </DomainObject.Predmet.ProtuStrankaListFormatedWithAdressOIB>
  <DomainObject.Predmet.ProtuStrankaListNazivFormated>
    <izvorni_sadrzaj>
      <item>ADRIA ČELIK d.o.o. za proizvodnju i usluge u stečaju</item>
    </izvorni_sadrzaj>
    <derivirana_varijabla naziv="DomainObject.Predmet.ProtuStrankaListNazivFormated_1">
      <item>ADRIA ČELIK d.o.o. za proizvodnju i usluge u stečaju</item>
    </derivirana_varijabla>
  </DomainObject.Predmet.ProtuStrankaListNazivFormated>
  <DomainObject.Predmet.ProtuStrankaListNazivFormatedOIB>
    <izvorni_sadrzaj>
      <item>ADRIA ČELIK d.o.o. za proizvodnju i usluge u stečaju, OIB 34606600284</item>
    </izvorni_sadrzaj>
    <derivirana_varijabla naziv="DomainObject.Predmet.ProtuStrankaListNazivFormatedOIB_1">
      <item>ADRIA ČELIK d.o.o. za proizvodnju i usluge u stečaju, OIB 34606600284</item>
    </derivirana_varijabla>
  </DomainObject.Predmet.ProtuStrankaListNazivFormatedOIB>
  <DomainObject.Predmet.OstaliListFormated>
    <izvorni_sadrzaj>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item>
    </izvorni_sadrzaj>
    <derivirana_varijabla naziv="DomainObject.Predmet.OstaliListFormated_1">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item>
    </derivirana_varijabla>
  </DomainObject.Predmet.OstaliListFormated>
  <DomainObject.Predmet.OstaliListFormatedOIB>
    <izvorni_sadrzaj>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item>
    </izvorni_sadrzaj>
    <derivirana_varijabla naziv="DomainObject.Predmet.OstaliListFormatedOIB_1">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item>
    </derivirana_varijabla>
  </DomainObject.Predmet.OstaliListFormatedOIB>
  <DomainObject.Predmet.OstaliListFormatedWithAdress>
    <izvorni_sadrzaj>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Ante Starčevića 21, 21210 Mravince</item>
    </izvorni_sadrzaj>
    <derivirana_varijabla naziv="DomainObject.Predmet.OstaliListFormatedWithAdress_1">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Ante Starčevića 21, 21210 Mravince</item>
    </derivirana_varijabla>
  </DomainObject.Predmet.OstaliListFormatedWithAdress>
  <DomainObject.Predmet.OstaliListFormatedWithAdressOIB>
    <izvorni_sadrzaj>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 Ante Starčevića 21, 21210 Mravince</item>
    </izvorni_sadrzaj>
    <derivirana_varijabla naziv="DomainObject.Predmet.OstaliListFormatedWithAdressOIB_1">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 Ante Starčevića 21, 21210 Mravince</item>
    </derivirana_varijabla>
  </DomainObject.Predmet.OstaliListFormatedWithAdressOIB>
  <DomainObject.Predmet.OstaliListNazivFormated>
    <izvorni_sadrzaj>
      <item>Ante Vujčić</item>
      <item>Berisalv Bušelić</item>
    </izvorni_sadrzaj>
    <derivirana_varijabla naziv="DomainObject.Predmet.OstaliListNazivFormated_1">
      <item>Ante Vujčić</item>
      <item>Berisalv Bušelić</item>
    </derivirana_varijabla>
  </DomainObject.Predmet.OstaliListNazivFormated>
  <DomainObject.Predmet.OstaliListNazivFormatedOIB>
    <izvorni_sadrzaj>
      <item>Ante Vujčić</item>
      <item>Berisalv Bušelić, OIB 93274685765</item>
    </izvorni_sadrzaj>
    <derivirana_varijabla naziv="DomainObject.Predmet.OstaliListNazivFormatedOIB_1">
      <item>Ante Vujčić</item>
      <item>Berisalv Bušelić, OIB 93274685765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svibnja 2017.</izvorni_sadrzaj>
    <derivirana_varijabla naziv="DomainObject.Datum_1">10. svibnja 2017.</derivirana_varijabla>
  </DomainObject.Datum>
  <DomainObject.PoslovniBrojDokumenta>
    <izvorni_sadrzaj>St-45/2015-389</izvorni_sadrzaj>
    <derivirana_varijabla naziv="DomainObject.PoslovniBrojDokumenta_1">St-45/2015-389</derivirana_varijabla>
  </DomainObject.PoslovniBrojDokumenta>
  <DomainObject.Predmet.StrankaIDrugi>
    <izvorni_sadrzaj>Marin Jednačak i dr.</izvorni_sadrzaj>
    <derivirana_varijabla naziv="DomainObject.Predmet.StrankaIDrugi_1">Marin Jednačak i dr.</derivirana_varijabla>
  </DomainObject.Predmet.StrankaIDrugi>
  <DomainObject.Predmet.ProtustrankaIDrugi>
    <izvorni_sadrzaj>ADRIA ČELIK d.o.o. za proizvodnju i usluge u stečaju</izvorni_sadrzaj>
    <derivirana_varijabla naziv="DomainObject.Predmet.ProtustrankaIDrugi_1">ADRIA ČELIK d.o.o. za proizvodnju i usluge u stečaju</derivirana_varijabla>
  </DomainObject.Predmet.ProtustrankaIDrugi>
  <DomainObject.Predmet.StrankaIDrugiAdressOIB>
    <izvorni_sadrzaj>Marin Jednačak, OIB 79683179492, Cesta Dr. Franje Tuđmana 131, 21212 Kaštel Sućurac i dr.</izvorni_sadrzaj>
    <derivirana_varijabla naziv="DomainObject.Predmet.StrankaIDrugiAdressOIB_1">Marin Jednačak, OIB 79683179492, Cesta Dr. Franje Tuđmana 131, 21212 Kaštel Sućurac i dr.</derivirana_varijabla>
  </DomainObject.Predmet.StrankaIDrugiAdressOIB>
  <DomainObject.Predmet.ProtustrankaIDrugiAdressOIB>
    <izvorni_sadrzaj>ADRIA ČELIK d.o.o. za proizvodnju i usluge u stečaju, OIB 34606600284, Cesta dr. Franje Tuđmana 78, 21212 Kaštel Sućurac</izvorni_sadrzaj>
    <derivirana_varijabla naziv="DomainObject.Predmet.ProtustrankaIDrugiAdressOIB_1">ADRIA ČELIK d.o.o. za proizvodnju i usluge u stečaju, OIB 34606600284, Cesta dr. Franje Tuđmana 78, 21212 Kaštel Sućurac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Marin Jednačak</item>
      <item>Ivica Plazonja</item>
      <item>ADRIA ČELIK d.o.o. za proizvodnju i usluge u stečaju</item>
      <item>Ante Vujčić</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Berisalv Bušelić</item>
      <item>BRODOMERKUR d.d.</item>
      <item>RMV projekt d.o.o.</item>
      <item>Nedjeljko Tešija</item>
      <item>BRODOSPLIT-TVORNICA DIZEL MOTORA društvo s ograničenom odgovornošću</item>
      <item>DARIO BLAŽEVIĆ</item>
      <item>HELB d.o.o.</item>
      <item>CE-ZA-R Centar za reciklažu d.o.o.</item>
    </izvorni_sadrzaj>
    <derivirana_varijabla naziv="DomainObject.Predmet.SudioniciListNaziv_1">
      <item>Marin Jednačak</item>
      <item>Ivica Plazonja</item>
      <item>ADRIA ČELIK d.o.o. za proizvodnju i usluge u stečaju</item>
      <item>Ante Vujčić</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Berisalv Bušelić</item>
      <item>BRODOMERKUR d.d.</item>
      <item>RMV projekt d.o.o.</item>
      <item>Nedjeljko Tešija</item>
      <item>BRODOSPLIT-TVORNICA DIZEL MOTORA društvo s ograničenom odgovornošću</item>
      <item>DARIO BLAŽEVIĆ</item>
      <item>HELB d.o.o.</item>
      <item>CE-ZA-R Centar za reciklažu d.o.o.</item>
    </derivirana_varijabla>
  </DomainObject.Predmet.SudioniciListNaziv>
  <DomainObject.Predmet.SudioniciListAdressOIB>
    <izvorni_sadrzaj>
      <item>Marin Jednačak, OIB 79683179492, Cesta Dr. Franje Tuđmana 131,21212 Kaštel Sućurac</item>
      <item>Ivica Plazonja, OIB 60865236290, Majurina 10,21214 Kaštel Lukšić</item>
      <item>ADRIA ČELIK d.o.o. za proizvodnju i usluge u stečaju, OIB 34606600284, Cesta dr. Franje Tuđmana 78,21212 Kaštel Sućurac</item>
      <item>Ante Vujčić, Trg hrvatske bratske zajednice 2b/II,21000 Split</item>
      <item>Matko Ćevanić, OIB 44953550635, 4. Gardijske 26,21217 Kaštel Stari</item>
      <item>Dino Gobin, OIB 81999646338, Ulica Don Frane Ivasovića 27,21217 Kaštel Stari</item>
      <item>Ante Tešija, OIB 17083794176, A. Dalmata 14b,21212 Kaštel Sućurac</item>
      <item>Ivan Karanušić, OIB 33536946736, Karlovo 61,21214 Kaštel Kambelovac</item>
      <item>Lovre Bratim, OIB 46902498667, Vukovarska 115,21000 Split</item>
      <item>Hrvoje Boljat, OIB 15332015686, Gardijskih Brigada 49,21217 Kaštel Stari</item>
      <item>Mate Dragun, OIB 04094160840, Vranjički Put 14,21000 Split</item>
      <item>Miroslav Barbić, OIB 73317208692, Cesta Dr. Franje Tuđmana 260a,21212 Kaštel Sućurac</item>
      <item>Damir Čengić, OIB 94210007043, Gaji 17,21214 Kaštel Gomilica</item>
      <item>Ivica Milković, OIB 60856402506, Cesta Dr. Franje Tuđmana 14,21212 Kaštel Sućurac</item>
      <item>Matko Lučić, OIB 26230106324, Ulica Ilijin Potok 7,21210 Solin</item>
      <item>Marko Škomrlj, OIB 28187895343, Cesta Dr. Franje Tuđmana 286,21212 Kaštel Sućurac</item>
      <item>Ante Brkić, OIB 77606185270, Pujanke 18,21000 Split</item>
      <item>Marko Barun, OIB 13360144752, Ulica Petra Zrinskog 1,21214 Kaštel Gomilica</item>
      <item>Ante Vukić, OIB 63039472655, Vukići 9,22323 Unešić</item>
      <item>Luka Grgat, OIB 59077466874, Jelašce 87,21238 Otok</item>
      <item>Tonči Kalinić, OIB 49227158024, Velebitska 48,21000 Split</item>
      <item>Ante Roso, OIB 06315076520, Primoštenska 14,21214 Kaštel Lukšić</item>
      <item>Stjepan Bonačić, OIB 19168842294, Domovinskog Rata 42,21231 Konjsko</item>
      <item>Ante Biočić, OIB 39934466576, Ulica Braska Peca Iii 24,21212 Kaštel Sućurac</item>
      <item>Viktor Pocrnić, OIB 58932153405, Ulica Kneza Trpimira 12,21212 Kaštel Sućurac</item>
      <item>Davor Jurić, OIB 56002573623, Murtinica 4,21214 Kaštel Lukšić</item>
      <item>Denis Dadić, OIB 04070900603, Cesta Dr. Franje Tuđmana 763,21217 Kaštel Novi</item>
      <item>Ante Gruban, OIB 18171336840, Hrvace 439b,21233 Hrvace</item>
      <item>Ante Botić, OIB 02542085109, Put Divulja 38,21217 Kaštel Štafilić</item>
      <item>Davor Dotur, OIB 34090071994, Turjaci 82,21230 Turjaci</item>
      <item>Branko Kovač, OIB 23649144662, F. Jurčinovića 10,21212 Kaštel Sućurac</item>
      <item>Tomislav Jerčić, OIB 04542693683, Ulica Kneza Trpimira 47,21212 Kaštel Sućurac</item>
      <item>Josip Grbeša, OIB 22762631994, Biskupa P. Žanića 49,21217 Kaštel Novi</item>
      <item>Ante Radić, OIB 76152554562, Cesta Dr. Franje Tuđmana 630a,21214 Kaštel Kambelovac</item>
      <item>Marijan Banić, OIB 25136758397, Pujanke 20,21000 Split</item>
      <item>Ante Sunara, OIB 34976690350, Cesta Dr. Franje Tuđmana 763,21217 Kaštel Novi</item>
      <item>Stjepan Grančić, OIB 79045993305, Put Dragočeva 17,21212 Kaštel Sućurac</item>
      <item>Domagoj Grgat, OIB 73575114726, Jelašce 89,21238 Otok</item>
      <item>Toni Kuzmanić, OIB 97265225592, Ulica Augusta Šenoe 18,21214 Kaštel Gomilica</item>
      <item>Božidar Markov, OIB 65681524080, Fuležina 24,21217 Kaštel Stari</item>
      <item>Anđelino Sočo, OIB 34978313845, Dinarska 20,21217 Kaštel Stari</item>
      <item>Stipe Mamić, OIB 94329367806, Ulica Ilijin Potok 2,21210 Solin</item>
      <item>Luka Bebić, OIB 98859586538, Rimski Put 26,21212 Kaštel Sućurac</item>
      <item>Damir Žaja, OIB 40487270558, Zagorski Put 39,21217 Kaštel Stari</item>
      <item>Marinko Komar, OIB 33515879041, Trondheimska 23,21000 Split</item>
      <item>Ivan Pavić, OIB 95599797486, Hektorovićeva Ulica 50,21210 Solin</item>
      <item>Mijo Vukasović, OIB 34949849302, Šantina 10,21217 Kaštel Novi</item>
      <item>Boško Čić, OIB 74897473993, Cesta Dr. Franje Tuđmana 964,21217 Kaštel Stari</item>
      <item>Tomislav Zebić, OIB 79999097214, Prisoje 142,21232 Prisoje</item>
      <item>Neno Petričević, OIB 86708750173, Obrovac sinjski 223 C,21238 Obrovac Sinjski</item>
      <item>Tonći Vukasović, OIB 03401295465, Šantina 10,21217 Kaštel Novi</item>
      <item>Nenad Brajnov, OIB 40856299863, Don I. Čulina 7,21212 Kaštel Sućurac</item>
      <item>Marinko Bačić, OIB 31297751765, Put Bačića 1,21201 Trolokve</item>
      <item>Ivica Grbeša, OIB 67856223404, Spinčićeva 22,21000 Split</item>
      <item>Davor Melvan, OIB 96299972315, Javorska Ulica 17,21217 Kaštel Štafilić</item>
      <item>Željko Novak, OIB 52476572022, Prilaz Blatu 17,21212 Kaštel Sućurac</item>
      <item>Dragan Melvan, OIB 09856208446, JAVORSKA ULICA 5 (ranije: KAŠTEL ŠTAFILIĆ, JAVORSKA, 0),21217 Kaštel Štafilić</item>
      <item>Damir Rogulj, OIB 00916852325, Kralja Petra Svačića 68,21214 Kaštel Lukšić</item>
      <item>Vlado Matas, OIB 64134279506, Ulica Kralja Krešimira 32a,21214 Kaštel Kambelovac</item>
      <item>Nediljko Jurić, OIB 29004090549, Kardinala F. Kuharića 33,21217 Kaštel Novi</item>
      <item>Petar Gabrilović, OIB 32201921573, Stipe Pense 22,21217 Kaštel Štafilić</item>
      <item>Damir Radić, OIB 43082281600, Ulica Ledine 26,21212 Kaštel Sućurac</item>
      <item>Dragan Banovac, OIB 47462543501, Sesartići 23,21210 Solin</item>
      <item>Duje Grančić, OIB 28861460622, Put Dragočeva 17,21212 Kaštel Sućurac</item>
      <item>Željko Martinović, OIB 90336438896, Antuna Branka Šimića 11,21000 Split</item>
      <item>Zdravko Tomasović, OIB 70537531023, Ante Kaštelančića 21,21311 Podstrana</item>
      <item>Branko Drča, OIB 49093846792, Krivi Dolac 49,21203 Neorić</item>
      <item>Ivica Babić, OIB 89825528002, Put Strinje 17,21212 Kaštel Sućurac</item>
      <item>Marko Pajčić, OIB 04405902994, Put Krstolovače 10,21212 Kaštel Sućurac</item>
      <item>Jurica Tutavac, OIB 91976640470, Krešimirova 61,21311 Žrnovnica</item>
      <item>Jakov Katić, OIB 59299758747, Gornje Postinje 37,21203 Gornje Postinje</item>
      <item>Vlade Tešija, OIB 97575661041, Mije Gunjala 6,21217 Kaštel Štafilić</item>
      <item>Ivan Topalušić, OIB 42015337196, Neslanovac 8,21000 Split</item>
      <item>Josip Župić, OIB 27547760105, Ive Tijardovića 8,21000 Split</item>
      <item>Petar Batovanja, OIB 17907462227, Gospe Od Mira 50,21311 Stobreč</item>
      <item>Ante Kamber, OIB 17024044468, Ulica Kralja Krešimira 35,21214 Kaštel Kambelovac</item>
      <item>Mirko Gotovac, OIB 51560831280, Put Sv. Jurja 75,21217 Kaštel Novi</item>
      <item>Miran Kasalo, OIB 58772998356, Put Sv. Jurja 35,21217 Kaštel Novi</item>
      <item>Željko Ojdanić, OIB 49444330859, Cesta Dr. Franje Tuđmana 60,21212 Kaštel Sućurac</item>
      <item>Ante Biočić, OIB 39934466576, Ulica Braska Peca Iii 24,21212 Kaštel Sućurac</item>
      <item>Rudolf Reić, OIB 77801371283, Gajeva 14,21000 Split</item>
      <item>Ante Đipalo, OIB 94594642050, Lučane 29,21230 Lučane</item>
      <item>Stjepan Bonačić, OIB 19168842294, Domovinskog Rata 42,21231 Konjsko</item>
      <item>Miroslav Perišić, OIB 63967620755, Vukovarska 21,21000 Split</item>
      <item>Ante Listeš, OIB 50977082242, Ulica Don Ivana Vuletina 20,21217 Kaštel Novi</item>
      <item>Dejan Vuletin, OIB 97780459586, Osječka 2,21214 Kaštel Gomilica</item>
      <item>Vinko Miketek, OIB 24397755057, Kroz Smrdečac 17,21000 Split</item>
      <item>Krešimir Berić, OIB 50353789435, Cesta Dr. Franje Tuđmana 1001,21217 Kaštel Štafilić</item>
      <item>Ante Zorica, OIB 98792214788, Hrvace 39,21233 Hrvace</item>
      <item>Miroslav Jaman, OIB 15721301438, Kliški Put 1,21210 Solin</item>
      <item>Tonči Ljubenkov, OIB 88348646077, Cesta Dr. Franje Tuđmana 230,21212 Kaštel Sućurac</item>
      <item>Berisalv Bušelić, OIB 93274685765, Ante Starčevića 21,21210 Mravince</item>
      <item>BRODOMERKUR d.d., OIB 33956120458, Poljička cesta 35,21000 Split</item>
      <item>RMV projekt d.o.o., OIB 66835220222, Gospinica 6,21000 Split</item>
      <item>Nedjeljko Tešija, OIB 63318738680, Baruna Trenka bb,21000 Split</item>
      <item>BRODOSPLIT-TVORNICA DIZEL MOTORA društvo s ograničenom odgovornošću, OIB 08724311192, Put Supavla 21,21000 Split</item>
      <item>DARIO BLAŽEVIĆ, OIB 98470567367, Mišina 4,21000 Split</item>
      <item>HELB d.o.o., OIB 38935991904, Slavka Kolara 4,10370 Dugo Selo</item>
      <item>CE-ZA-R Centar za reciklažu d.o.o., OIB 03860945174, Josipa Lončara 15,10000 Zagreb</item>
    </izvorni_sadrzaj>
    <derivirana_varijabla naziv="DomainObject.Predmet.SudioniciListAdressOIB_1">
      <item>Marin Jednačak, OIB 79683179492, Cesta Dr. Franje Tuđmana 131,21212 Kaštel Sućurac</item>
      <item>Ivica Plazonja, OIB 60865236290, Majurina 10,21214 Kaštel Lukšić</item>
      <item>ADRIA ČELIK d.o.o. za proizvodnju i usluge u stečaju, OIB 34606600284, Cesta dr. Franje Tuđmana 78,21212 Kaštel Sućurac</item>
      <item>Ante Vujčić, Trg hrvatske bratske zajednice 2b/II,21000 Split</item>
      <item>Matko Ćevanić, OIB 44953550635, 4. Gardijske 26,21217 Kaštel Stari</item>
      <item>Dino Gobin, OIB 81999646338, Ulica Don Frane Ivasovića 27,21217 Kaštel Stari</item>
      <item>Ante Tešija, OIB 17083794176, A. Dalmata 14b,21212 Kaštel Sućurac</item>
      <item>Ivan Karanušić, OIB 33536946736, Karlovo 61,21214 Kaštel Kambelovac</item>
      <item>Lovre Bratim, OIB 46902498667, Vukovarska 115,21000 Split</item>
      <item>Hrvoje Boljat, OIB 15332015686, Gardijskih Brigada 49,21217 Kaštel Stari</item>
      <item>Mate Dragun, OIB 04094160840, Vranjički Put 14,21000 Split</item>
      <item>Miroslav Barbić, OIB 73317208692, Cesta Dr. Franje Tuđmana 260a,21212 Kaštel Sućurac</item>
      <item>Damir Čengić, OIB 94210007043, Gaji 17,21214 Kaštel Gomilica</item>
      <item>Ivica Milković, OIB 60856402506, Cesta Dr. Franje Tuđmana 14,21212 Kaštel Sućurac</item>
      <item>Matko Lučić, OIB 26230106324, Ulica Ilijin Potok 7,21210 Solin</item>
      <item>Marko Škomrlj, OIB 28187895343, Cesta Dr. Franje Tuđmana 286,21212 Kaštel Sućurac</item>
      <item>Ante Brkić, OIB 77606185270, Pujanke 18,21000 Split</item>
      <item>Marko Barun, OIB 13360144752, Ulica Petra Zrinskog 1,21214 Kaštel Gomilica</item>
      <item>Ante Vukić, OIB 63039472655, Vukići 9,22323 Unešić</item>
      <item>Luka Grgat, OIB 59077466874, Jelašce 87,21238 Otok</item>
      <item>Tonči Kalinić, OIB 49227158024, Velebitska 48,21000 Split</item>
      <item>Ante Roso, OIB 06315076520, Primoštenska 14,21214 Kaštel Lukšić</item>
      <item>Stjepan Bonačić, OIB 19168842294, Domovinskog Rata 42,21231 Konjsko</item>
      <item>Ante Biočić, OIB 39934466576, Ulica Braska Peca Iii 24,21212 Kaštel Sućurac</item>
      <item>Viktor Pocrnić, OIB 58932153405, Ulica Kneza Trpimira 12,21212 Kaštel Sućurac</item>
      <item>Davor Jurić, OIB 56002573623, Murtinica 4,21214 Kaštel Lukšić</item>
      <item>Denis Dadić, OIB 04070900603, Cesta Dr. Franje Tuđmana 763,21217 Kaštel Novi</item>
      <item>Ante Gruban, OIB 18171336840, Hrvace 439b,21233 Hrvace</item>
      <item>Ante Botić, OIB 02542085109, Put Divulja 38,21217 Kaštel Štafilić</item>
      <item>Davor Dotur, OIB 34090071994, Turjaci 82,21230 Turjaci</item>
      <item>Branko Kovač, OIB 23649144662, F. Jurčinovića 10,21212 Kaštel Sućurac</item>
      <item>Tomislav Jerčić, OIB 04542693683, Ulica Kneza Trpimira 47,21212 Kaštel Sućurac</item>
      <item>Josip Grbeša, OIB 22762631994, Biskupa P. Žanića 49,21217 Kaštel Novi</item>
      <item>Ante Radić, OIB 76152554562, Cesta Dr. Franje Tuđmana 630a,21214 Kaštel Kambelovac</item>
      <item>Marijan Banić, OIB 25136758397, Pujanke 20,21000 Split</item>
      <item>Ante Sunara, OIB 34976690350, Cesta Dr. Franje Tuđmana 763,21217 Kaštel Novi</item>
      <item>Stjepan Grančić, OIB 79045993305, Put Dragočeva 17,21212 Kaštel Sućurac</item>
      <item>Domagoj Grgat, OIB 73575114726, Jelašce 89,21238 Otok</item>
      <item>Toni Kuzmanić, OIB 97265225592, Ulica Augusta Šenoe 18,21214 Kaštel Gomilica</item>
      <item>Božidar Markov, OIB 65681524080, Fuležina 24,21217 Kaštel Stari</item>
      <item>Anđelino Sočo, OIB 34978313845, Dinarska 20,21217 Kaštel Stari</item>
      <item>Stipe Mamić, OIB 94329367806, Ulica Ilijin Potok 2,21210 Solin</item>
      <item>Luka Bebić, OIB 98859586538, Rimski Put 26,21212 Kaštel Sućurac</item>
      <item>Damir Žaja, OIB 40487270558, Zagorski Put 39,21217 Kaštel Stari</item>
      <item>Marinko Komar, OIB 33515879041, Trondheimska 23,21000 Split</item>
      <item>Ivan Pavić, OIB 95599797486, Hektorovićeva Ulica 50,21210 Solin</item>
      <item>Mijo Vukasović, OIB 34949849302, Šantina 10,21217 Kaštel Novi</item>
      <item>Boško Čić, OIB 74897473993, Cesta Dr. Franje Tuđmana 964,21217 Kaštel Stari</item>
      <item>Tomislav Zebić, OIB 79999097214, Prisoje 142,21232 Prisoje</item>
      <item>Neno Petričević, OIB 86708750173, Obrovac sinjski 223 C,21238 Obrovac Sinjski</item>
      <item>Tonći Vukasović, OIB 03401295465, Šantina 10,21217 Kaštel Novi</item>
      <item>Nenad Brajnov, OIB 40856299863, Don I. Čulina 7,21212 Kaštel Sućurac</item>
      <item>Marinko Bačić, OIB 31297751765, Put Bačića 1,21201 Trolokve</item>
      <item>Ivica Grbeša, OIB 67856223404, Spinčićeva 22,21000 Split</item>
      <item>Davor Melvan, OIB 96299972315, Javorska Ulica 17,21217 Kaštel Štafilić</item>
      <item>Željko Novak, OIB 52476572022, Prilaz Blatu 17,21212 Kaštel Sućurac</item>
      <item>Dragan Melvan, OIB 09856208446, JAVORSKA ULICA 5 (ranije: KAŠTEL ŠTAFILIĆ, JAVORSKA, 0),21217 Kaštel Štafilić</item>
      <item>Damir Rogulj, OIB 00916852325, Kralja Petra Svačića 68,21214 Kaštel Lukšić</item>
      <item>Vlado Matas, OIB 64134279506, Ulica Kralja Krešimira 32a,21214 Kaštel Kambelovac</item>
      <item>Nediljko Jurić, OIB 29004090549, Kardinala F. Kuharića 33,21217 Kaštel Novi</item>
      <item>Petar Gabrilović, OIB 32201921573, Stipe Pense 22,21217 Kaštel Štafilić</item>
      <item>Damir Radić, OIB 43082281600, Ulica Ledine 26,21212 Kaštel Sućurac</item>
      <item>Dragan Banovac, OIB 47462543501, Sesartići 23,21210 Solin</item>
      <item>Duje Grančić, OIB 28861460622, Put Dragočeva 17,21212 Kaštel Sućurac</item>
      <item>Željko Martinović, OIB 90336438896, Antuna Branka Šimića 11,21000 Split</item>
      <item>Zdravko Tomasović, OIB 70537531023, Ante Kaštelančića 21,21311 Podstrana</item>
      <item>Branko Drča, OIB 49093846792, Krivi Dolac 49,21203 Neorić</item>
      <item>Ivica Babić, OIB 89825528002, Put Strinje 17,21212 Kaštel Sućurac</item>
      <item>Marko Pajčić, OIB 04405902994, Put Krstolovače 10,21212 Kaštel Sućurac</item>
      <item>Jurica Tutavac, OIB 91976640470, Krešimirova 61,21311 Žrnovnica</item>
      <item>Jakov Katić, OIB 59299758747, Gornje Postinje 37,21203 Gornje Postinje</item>
      <item>Vlade Tešija, OIB 97575661041, Mije Gunjala 6,21217 Kaštel Štafilić</item>
      <item>Ivan Topalušić, OIB 42015337196, Neslanovac 8,21000 Split</item>
      <item>Josip Župić, OIB 27547760105, Ive Tijardovića 8,21000 Split</item>
      <item>Petar Batovanja, OIB 17907462227, Gospe Od Mira 50,21311 Stobreč</item>
      <item>Ante Kamber, OIB 17024044468, Ulica Kralja Krešimira 35,21214 Kaštel Kambelovac</item>
      <item>Mirko Gotovac, OIB 51560831280, Put Sv. Jurja 75,21217 Kaštel Novi</item>
      <item>Miran Kasalo, OIB 58772998356, Put Sv. Jurja 35,21217 Kaštel Novi</item>
      <item>Željko Ojdanić, OIB 49444330859, Cesta Dr. Franje Tuđmana 60,21212 Kaštel Sućurac</item>
      <item>Ante Biočić, OIB 39934466576, Ulica Braska Peca Iii 24,21212 Kaštel Sućurac</item>
      <item>Rudolf Reić, OIB 77801371283, Gajeva 14,21000 Split</item>
      <item>Ante Đipalo, OIB 94594642050, Lučane 29,21230 Lučane</item>
      <item>Stjepan Bonačić, OIB 19168842294, Domovinskog Rata 42,21231 Konjsko</item>
      <item>Miroslav Perišić, OIB 63967620755, Vukovarska 21,21000 Split</item>
      <item>Ante Listeš, OIB 50977082242, Ulica Don Ivana Vuletina 20,21217 Kaštel Novi</item>
      <item>Dejan Vuletin, OIB 97780459586, Osječka 2,21214 Kaštel Gomilica</item>
      <item>Vinko Miketek, OIB 24397755057, Kroz Smrdečac 17,21000 Split</item>
      <item>Krešimir Berić, OIB 50353789435, Cesta Dr. Franje Tuđmana 1001,21217 Kaštel Štafilić</item>
      <item>Ante Zorica, OIB 98792214788, Hrvace 39,21233 Hrvace</item>
      <item>Miroslav Jaman, OIB 15721301438, Kliški Put 1,21210 Solin</item>
      <item>Tonči Ljubenkov, OIB 88348646077, Cesta Dr. Franje Tuđmana 230,21212 Kaštel Sućurac</item>
      <item>Berisalv Bušelić, OIB 93274685765, Ante Starčevića 21,21210 Mravince</item>
      <item>BRODOMERKUR d.d., OIB 33956120458, Poljička cesta 35,21000 Split</item>
      <item>RMV projekt d.o.o., OIB 66835220222, Gospinica 6,21000 Split</item>
      <item>Nedjeljko Tešija, OIB 63318738680, Baruna Trenka bb,21000 Split</item>
      <item>BRODOSPLIT-TVORNICA DIZEL MOTORA društvo s ograničenom odgovornošću, OIB 08724311192, Put Supavla 21,21000 Split</item>
      <item>DARIO BLAŽEVIĆ, OIB 98470567367, Mišina 4,21000 Split</item>
      <item>HELB d.o.o., OIB 38935991904, Slavka Kolara 4,10370 Dugo Selo</item>
      <item>CE-ZA-R Centar za reciklažu d.o.o., OIB 03860945174, Josipa Lončara 15,10000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AD95BF4-038E-4288-A3F1-CE26590DF07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218</properties:Words>
  <properties:Characters>1244</properties:Characters>
  <properties:Lines>48</properties:Lines>
  <properties:Paragraphs>17</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2076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2017-05-10T11:15:00Z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St-45/2015-389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