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8962" w14:paraId="7038962" w:rsidRDefault="003C0F54" w:rsidP="00910611" w:rsidR="003C0F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F54" w:rsidP="00910611" w:rsidR="003C0F54">
      <w:r>
        <w:rPr>
          <w:rFonts w:eastAsia="MS Mincho"/>
        </w:rPr>
        <w:t xml:space="preserve">   REPUBLIKA HRVATSKA</w:t>
      </w:r>
    </w:p>
    <w:p w:rsidRDefault="003C0F54" w:rsidP="00910611" w:rsidR="003C0F54">
      <w:r>
        <w:rPr>
          <w:rFonts w:eastAsia="MS Mincho"/>
        </w:rPr>
        <w:t>TRGOVAČKI SUD U RIJECI</w:t>
      </w:r>
    </w:p>
    <w:p w:rsidRDefault="003C0F54" w:rsidR="003C0F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</w:t>
      </w:r>
      <w:r w:rsidR="0097325C">
        <w:t>145</w:t>
      </w:r>
      <w:r w:rsidR="00D04CB5">
        <w:t>9</w:t>
      </w: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 w:rsidRPr="0097325C">
        <w:t>HIT</w:t>
      </w:r>
      <w:r w:rsidR="00674288" w:rsidRPr="0097325C">
        <w:t xml:space="preserve"> -</w:t>
      </w:r>
      <w:r w:rsidR="009E5EF8" w:rsidRPr="0097325C">
        <w:t xml:space="preserve"> MARINA d.o.o. Novi Vinodolski, Mel bb</w:t>
      </w:r>
      <w:r w:rsidR="0005186A" w:rsidRPr="0097325C">
        <w:t>,</w:t>
      </w:r>
      <w:r w:rsidR="0005186A" w:rsidRPr="00DB5FB4">
        <w:rPr>
          <w:b/>
        </w:rPr>
        <w:t xml:space="preserve"> </w:t>
      </w:r>
      <w:r w:rsidR="0097325C">
        <w:t xml:space="preserve">OIB </w:t>
      </w:r>
      <w:r w:rsidR="0097325C" w:rsidRPr="0097325C">
        <w:t>61270847868</w:t>
      </w:r>
      <w:r w:rsidR="0097325C"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97325C">
        <w:t>07. prosinca</w:t>
      </w:r>
      <w:r w:rsidR="00D04CB5">
        <w:t xml:space="preserve"> 2018. godine</w:t>
      </w:r>
      <w:r w:rsidR="003611FE" w:rsidRPr="00DB5FB4">
        <w:t xml:space="preserve"> </w:t>
      </w: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>Zemljišnoknjižni odjel Novi Vinodolski</w:t>
      </w:r>
      <w:r w:rsidR="00972C67" w:rsidRPr="00972C67">
        <w:t>: k.č.br. 16521/</w:t>
      </w:r>
      <w:r w:rsidR="00D04CB5">
        <w:t>16</w:t>
      </w:r>
      <w:r w:rsidR="00972C67" w:rsidRPr="00972C67">
        <w:t xml:space="preserve">, k.o. Novi, etaža </w:t>
      </w:r>
      <w:r w:rsidR="00D04CB5">
        <w:t xml:space="preserve">21, stan broj 18, u potkrovlju, površine 39,69 m2 i umanjene za namirene troškove ovrhe u iznosu 273.850,00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 w:rsidRPr="00DB5FB4">
      <w:pPr>
        <w:jc w:val="both"/>
        <w:rPr>
          <w:b/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D04CB5">
        <w:rPr>
          <w:bCs/>
        </w:rPr>
        <w:t>759,20</w:t>
      </w:r>
      <w:r w:rsidR="004C359D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-</w:t>
      </w:r>
      <w:r w:rsidR="00744E2F">
        <w:rPr>
          <w:bCs/>
        </w:rPr>
        <w:t xml:space="preserve"> razmjerni udio ostalih obveza stečajne mase</w:t>
      </w:r>
      <w:r w:rsidR="0097325C">
        <w:rPr>
          <w:bCs/>
        </w:rPr>
        <w:t xml:space="preserve"> u iznosu 51.387,67 </w:t>
      </w:r>
      <w:r w:rsidR="00744E2F">
        <w:rPr>
          <w:bCs/>
        </w:rPr>
        <w:t>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D04CB5">
        <w:rPr>
          <w:bCs/>
        </w:rPr>
        <w:t xml:space="preserve">Rijekaprojekt d.o.o. Rijeka, Moše </w:t>
      </w:r>
      <w:r w:rsidR="00D04CB5">
        <w:rPr>
          <w:bCs/>
        </w:rPr>
        <w:tab/>
        <w:t xml:space="preserve">      Albaharija 10a, </w:t>
      </w:r>
      <w:r>
        <w:rPr>
          <w:bCs/>
        </w:rPr>
        <w:t>u iznosu</w:t>
      </w:r>
      <w:r w:rsidR="009E5EF8">
        <w:rPr>
          <w:bCs/>
        </w:rPr>
        <w:t xml:space="preserve"> </w:t>
      </w:r>
      <w:r w:rsidR="0097325C">
        <w:rPr>
          <w:bCs/>
        </w:rPr>
        <w:t>221.703,13</w:t>
      </w:r>
      <w:r w:rsidR="004C359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>iznosa</w:t>
      </w:r>
      <w:r w:rsidR="00E64458">
        <w:rPr>
          <w:bCs/>
          <w:iCs/>
        </w:rPr>
        <w:t xml:space="preserve"> </w:t>
      </w:r>
      <w:r w:rsidR="00E64458" w:rsidRPr="00DB5FB4">
        <w:rPr>
          <w:bCs/>
          <w:iCs/>
        </w:rPr>
        <w:t>kupovnine</w:t>
      </w:r>
      <w:r w:rsidR="00E64458">
        <w:rPr>
          <w:bCs/>
          <w:iCs/>
        </w:rPr>
        <w:t xml:space="preserve"> kojeg je na račun suda </w:t>
      </w:r>
      <w:r w:rsidR="00C746A8" w:rsidRPr="00DB5FB4">
        <w:rPr>
          <w:bCs/>
          <w:iCs/>
        </w:rPr>
        <w:t xml:space="preserve"> </w:t>
      </w:r>
      <w:r w:rsidR="00E64458">
        <w:rPr>
          <w:bCs/>
          <w:iCs/>
        </w:rPr>
        <w:t xml:space="preserve">doznačio Općinski sud u Rijeci, Stalna služba u Crikvenici, </w:t>
      </w:r>
      <w:r w:rsidR="00E64458" w:rsidRPr="00DB5FB4">
        <w:rPr>
          <w:bCs/>
          <w:iCs/>
        </w:rPr>
        <w:t xml:space="preserve">u iznosu od </w:t>
      </w:r>
      <w:r w:rsidR="00D04CB5">
        <w:rPr>
          <w:bCs/>
        </w:rPr>
        <w:t>273.850,00</w:t>
      </w:r>
      <w:r w:rsidR="00E64458">
        <w:rPr>
          <w:bCs/>
        </w:rPr>
        <w:t xml:space="preserve"> </w:t>
      </w:r>
      <w:r w:rsidR="00E64458">
        <w:rPr>
          <w:bCs/>
          <w:iCs/>
        </w:rPr>
        <w:t>k</w:t>
      </w:r>
      <w:r w:rsidR="00E64458" w:rsidRPr="00DB5FB4">
        <w:rPr>
          <w:bCs/>
          <w:iCs/>
        </w:rPr>
        <w:t xml:space="preserve">n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7325C">
        <w:rPr>
          <w:bCs/>
          <w:iCs/>
        </w:rPr>
        <w:t>HIT</w:t>
      </w:r>
      <w:r w:rsidR="00674288" w:rsidRPr="0097325C">
        <w:rPr>
          <w:bCs/>
          <w:iCs/>
        </w:rPr>
        <w:t xml:space="preserve">- </w:t>
      </w:r>
      <w:r w:rsidR="00596DFD" w:rsidRPr="0097325C">
        <w:rPr>
          <w:bCs/>
          <w:iCs/>
        </w:rPr>
        <w:t>M</w:t>
      </w:r>
      <w:r w:rsidR="009E5EF8" w:rsidRPr="0097325C">
        <w:rPr>
          <w:bCs/>
          <w:iCs/>
        </w:rPr>
        <w:t>ARINA d.o.o. Novi Vinodolski, Mel bb</w:t>
      </w:r>
      <w:r w:rsidR="00017DC2" w:rsidRPr="0097325C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</w:t>
      </w:r>
      <w:r w:rsidR="0097325C" w:rsidRPr="0097325C">
        <w:rPr>
          <w:bCs/>
          <w:iCs/>
        </w:rPr>
        <w:t>52.146,87</w:t>
      </w:r>
      <w:r w:rsidR="00AE4C3E" w:rsidRPr="0097325C">
        <w:rPr>
          <w:bCs/>
          <w:iCs/>
        </w:rPr>
        <w:t xml:space="preserve"> </w:t>
      </w:r>
      <w:r w:rsidR="00056FF9" w:rsidRPr="0097325C">
        <w:rPr>
          <w:bCs/>
          <w:iCs/>
        </w:rPr>
        <w:t>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 w:rsidRPr="0097325C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D04CB5" w:rsidRPr="0097325C">
        <w:rPr>
          <w:bCs/>
        </w:rPr>
        <w:t xml:space="preserve">RIJEKAPROJEKT d.o.o. Rijeka, Moše </w:t>
      </w:r>
      <w:r w:rsidR="00D04CB5" w:rsidRPr="0097325C">
        <w:rPr>
          <w:bCs/>
        </w:rPr>
        <w:tab/>
        <w:t xml:space="preserve">         </w:t>
      </w:r>
      <w:r w:rsidR="0097325C">
        <w:rPr>
          <w:bCs/>
        </w:rPr>
        <w:tab/>
        <w:t xml:space="preserve">         </w:t>
      </w:r>
      <w:r w:rsidR="00D04CB5" w:rsidRPr="0097325C">
        <w:rPr>
          <w:bCs/>
        </w:rPr>
        <w:t>Albaharija 10</w:t>
      </w:r>
      <w:r w:rsidR="00AB093D" w:rsidRPr="0097325C">
        <w:rPr>
          <w:bCs/>
        </w:rPr>
        <w:t>,</w:t>
      </w:r>
      <w:r w:rsidR="00B73ABC" w:rsidRPr="00B73ABC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</w:t>
      </w:r>
      <w:r w:rsidR="0094105F">
        <w:rPr>
          <w:bCs/>
          <w:iCs/>
        </w:rPr>
        <w:t>25 2503 0071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>1000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>1293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 xml:space="preserve">4 koji se vodi kod </w:t>
      </w:r>
      <w:r w:rsidR="0094105F">
        <w:rPr>
          <w:bCs/>
          <w:iCs/>
        </w:rPr>
        <w:tab/>
        <w:t xml:space="preserve"> </w:t>
      </w:r>
      <w:r w:rsidR="0094105F">
        <w:rPr>
          <w:bCs/>
          <w:iCs/>
        </w:rPr>
        <w:tab/>
      </w:r>
      <w:r w:rsidR="001D16A4">
        <w:rPr>
          <w:bCs/>
          <w:iCs/>
        </w:rPr>
        <w:t xml:space="preserve">         </w:t>
      </w:r>
      <w:r w:rsidR="0094105F">
        <w:rPr>
          <w:bCs/>
          <w:iCs/>
        </w:rPr>
        <w:t>Sberbank d.d.,</w:t>
      </w:r>
      <w:r w:rsidR="009727C6">
        <w:rPr>
          <w:bCs/>
          <w:iCs/>
        </w:rPr>
        <w:t xml:space="preserve"> </w:t>
      </w:r>
      <w:r w:rsidR="005E7FED" w:rsidRPr="00DB5FB4">
        <w:t xml:space="preserve">iznos </w:t>
      </w:r>
      <w:r w:rsidR="0097325C" w:rsidRPr="0097325C">
        <w:t>221.703,13</w:t>
      </w:r>
      <w:r w:rsidR="00AE4C3E" w:rsidRPr="0097325C">
        <w:t xml:space="preserve"> </w:t>
      </w:r>
      <w:r w:rsidR="002D6933" w:rsidRPr="0097325C">
        <w:t>kn.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>u ovršnom postupku koji se vodio u predmetu poslovni broj Ovr-</w:t>
      </w:r>
      <w:r w:rsidR="00D04CB5">
        <w:rPr>
          <w:bCs/>
        </w:rPr>
        <w:t>2886/17</w:t>
      </w:r>
      <w:r w:rsidR="00A056F9">
        <w:rPr>
          <w:bCs/>
        </w:rPr>
        <w:t xml:space="preserve"> unovčio nekretninu stečajnog dužnika </w:t>
      </w:r>
      <w:r w:rsidR="00E64458" w:rsidRPr="00972C67">
        <w:t>k.č.br. 16521/</w:t>
      </w:r>
      <w:r w:rsidR="00D04CB5">
        <w:t>16</w:t>
      </w:r>
      <w:r w:rsidR="00E64458" w:rsidRPr="00972C67">
        <w:t xml:space="preserve">, k.o. Novi, etaža </w:t>
      </w:r>
      <w:r w:rsidR="00D04CB5">
        <w:t>21</w:t>
      </w:r>
      <w:r w:rsidR="00E64458" w:rsidRPr="00972C67">
        <w:t xml:space="preserve">, </w:t>
      </w:r>
      <w:r w:rsidR="00D04CB5">
        <w:t xml:space="preserve">stan broj 18, u potkrovlju, </w:t>
      </w:r>
      <w:r w:rsidR="00E64458" w:rsidRPr="00972C67">
        <w:t>površine 39,</w:t>
      </w:r>
      <w:r w:rsidR="00D04CB5">
        <w:t>69</w:t>
      </w:r>
      <w:r w:rsidR="00E64458" w:rsidRPr="00972C67">
        <w:t xml:space="preserve"> m2</w:t>
      </w:r>
      <w:r w:rsidR="00E64458">
        <w:t xml:space="preserve"> </w:t>
      </w:r>
      <w:r w:rsidR="00A056F9">
        <w:rPr>
          <w:bCs/>
        </w:rPr>
        <w:t>kupcu</w:t>
      </w:r>
      <w:r w:rsidR="00D04CB5">
        <w:rPr>
          <w:bCs/>
        </w:rPr>
        <w:t xml:space="preserve"> Laszlu Peteru Erdeli i Evi Erdeli</w:t>
      </w:r>
      <w:r w:rsidR="00A056F9">
        <w:rPr>
          <w:bCs/>
        </w:rPr>
        <w:t xml:space="preserve"> </w:t>
      </w:r>
      <w:r w:rsidR="00D04CB5">
        <w:rPr>
          <w:bCs/>
        </w:rPr>
        <w:t xml:space="preserve">za ukupan </w:t>
      </w:r>
      <w:r w:rsidR="00A056F9">
        <w:rPr>
          <w:bCs/>
        </w:rPr>
        <w:t xml:space="preserve">iznos kupovnine u visini </w:t>
      </w:r>
      <w:r w:rsidR="00D04CB5">
        <w:rPr>
          <w:bCs/>
        </w:rPr>
        <w:t>285.000</w:t>
      </w:r>
      <w:r w:rsidR="00E64458">
        <w:rPr>
          <w:bCs/>
        </w:rPr>
        <w:t>,00</w:t>
      </w:r>
      <w:r w:rsidR="00A056F9">
        <w:rPr>
          <w:bCs/>
        </w:rPr>
        <w:t xml:space="preserve"> kn.</w:t>
      </w:r>
      <w:r w:rsidR="00C258AB">
        <w:rPr>
          <w:bCs/>
        </w:rPr>
        <w:t xml:space="preserve"> </w:t>
      </w:r>
    </w:p>
    <w:p w:rsidRDefault="00C258AB" w:rsidP="00C258AB" w:rsidR="00C258AB">
      <w:pPr>
        <w:jc w:val="both"/>
      </w:pPr>
      <w:r w:rsidRPr="00B4435D">
        <w:lastRenderedPageBreak/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6665DF" w:rsidP="00C258AB" w:rsidR="006665DF">
      <w:pPr>
        <w:jc w:val="both"/>
      </w:pPr>
      <w:r>
        <w:tab/>
        <w:t xml:space="preserve">Nakon namirenja troškova ovršnog postupka u iznosu </w:t>
      </w:r>
      <w:r w:rsidR="00D04CB5">
        <w:t>11</w:t>
      </w:r>
      <w:r>
        <w:t xml:space="preserve">.150,00 kn, Općinski sud u Rijeci, Stalna služba u Crikvenici je na račun suda doznačio preostali iznos kupovnine u iznosu </w:t>
      </w:r>
      <w:r w:rsidR="00D04CB5">
        <w:t>273.850,00</w:t>
      </w:r>
      <w:r>
        <w:t xml:space="preserve"> kn.</w:t>
      </w:r>
    </w:p>
    <w:p w:rsidRDefault="0097325C" w:rsidP="00C258AB" w:rsidR="0097325C">
      <w:pPr>
        <w:jc w:val="both"/>
      </w:pPr>
      <w:r>
        <w:tab/>
        <w:t>Protiv rješenja o namirenju od 08. svibnja 2018. godine razlučni vjerovnik Rijekaprojekt d.o.o. Rijeka podnio je žalbu.</w:t>
      </w:r>
    </w:p>
    <w:p w:rsidRDefault="0097325C" w:rsidP="00C258AB" w:rsidR="0097325C">
      <w:pPr>
        <w:jc w:val="both"/>
      </w:pPr>
      <w:r>
        <w:tab/>
        <w:t xml:space="preserve">Rješenjem Visokog trgovačkog suda Republike Hrvatske posl. broj Pž-3739/18-2 od 25. srpnja 2018. godine ukinuto je rješenje ovoga suda i predmet u tom dijelu vraćen sudu na ponovni postupak. </w:t>
      </w:r>
    </w:p>
    <w:p w:rsidRDefault="0097325C" w:rsidP="00C258AB" w:rsidR="0097325C">
      <w:pPr>
        <w:jc w:val="both"/>
      </w:pPr>
      <w:r>
        <w:tab/>
        <w:t>Cijeneći upute žalbenog suda radi otklanjanja nedostataka, stečajni upravitelj sačinio je dopunu i izmjenu obračuna troškova iz čl.254. Stečajnog zakona (Narodne novine broj 71/15).</w:t>
      </w:r>
    </w:p>
    <w:p w:rsidRDefault="0097325C" w:rsidP="00C258AB" w:rsidR="0097325C" w:rsidRPr="00B4435D">
      <w:pPr>
        <w:jc w:val="both"/>
      </w:pPr>
      <w:r>
        <w:tab/>
        <w:t>Sud je ponovno zakazao ročište za diobu kupovnine.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 xml:space="preserve">. </w:t>
      </w:r>
      <w:r w:rsidR="00224E98">
        <w:t xml:space="preserve">u vezi s čl.441.st.2. </w:t>
      </w:r>
      <w:r w:rsidR="00C258AB" w:rsidRPr="00DB5FB4">
        <w:t>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>Stečajni upravitelj sačinio je obračun troškova unovčenja iz čl. 254. st. 2. SZ-a koji se odnose na stvarno nastale troškove u iznos</w:t>
      </w:r>
      <w:r w:rsidR="0097325C">
        <w:t>u</w:t>
      </w:r>
      <w:r>
        <w:t xml:space="preserve"> </w:t>
      </w:r>
      <w:r w:rsidR="00D04CB5">
        <w:t>759,20 kn</w:t>
      </w:r>
      <w:r>
        <w:t>, a odnose se na dio troškova oglašavanja.</w:t>
      </w:r>
    </w:p>
    <w:p w:rsidRDefault="008F7C0A" w:rsidP="0097325C" w:rsidR="0097325C" w:rsidRPr="0097325C">
      <w:pPr>
        <w:ind w:firstLine="360"/>
        <w:jc w:val="both"/>
      </w:pPr>
      <w:r>
        <w:tab/>
      </w:r>
      <w:r w:rsidR="0097325C" w:rsidRPr="0097325C">
        <w:t xml:space="preserve">Ukupni iznos stečajne mase s opterećenim PDV-om od 1.187.662,50 kn iznosi 18.888.493,66 kn. Nekretnina k.č.br.1652/16, E-21, k.o. Novi, stan broj 18 u potkrovlju, površine 39,69 m2 unovčena je za iznos od 285.000,00 kn. Razmjerni udio unovčene nekretnine u odnosu na ostalu stečajnu masu iznosi 1,50%. </w:t>
      </w:r>
    </w:p>
    <w:p w:rsidRDefault="0097325C" w:rsidP="0097325C" w:rsidR="0097325C" w:rsidRPr="0097325C">
      <w:pPr>
        <w:ind w:firstLine="360"/>
        <w:jc w:val="both"/>
      </w:pPr>
      <w:r w:rsidRPr="0097325C">
        <w:tab/>
        <w:t xml:space="preserve">Troškovi koji razmjerno u visini 1,50% terete unovčenu nekretninu odnose se na iznos poreza na dodanu vrijednost kojim je ista opterećena u iznosu 1.187.662,50 kn. Troškovi dobavljača po analitičkoj kartici od 2011. do 31. kolovoza 2018. godine u iznosu 1.901.848,40 kn, nagrada stečajnom upravitelju u bruto iznosu 630.000,00 kn, naknada troškova stečajnom upravitelju u bruto iznosu prema rješenjima suda u iznosu 143.712,14 kn, bankovne usluge u iznosu 5.612,40 kn, tečajne razlike 13.282,17 kn, bruto trošak plaće i administrativni troškovi u iznosu 33.173,33 kn, usluge prijevoda, administrativne usluge i druge intelektualne usluge 37.914,58 kn, troškovi održavanja kompleksa Hit Marine, podzemne garaže, okoliša i drugo 220.870,67 kn, troškovi ovrhe, sudski troškovi pristojbe i sudske nagodbe u iznosu 205.367,31 kn. Razmjerni udio troškova koji se alimentiraju iz cijene postignute prodajom predmetne nekretnine iznosi 65.691,65 kn (4.379.443,50 x 1,50%). Ukupni troškovi unovčenja nekretnine iznose 66.450,85 kn.  </w:t>
      </w:r>
    </w:p>
    <w:p w:rsidRDefault="008F7C0A" w:rsidP="0097325C" w:rsidR="0097325C" w:rsidRPr="0097325C">
      <w:pPr>
        <w:ind w:firstLine="360"/>
        <w:jc w:val="both"/>
      </w:pPr>
      <w:r>
        <w:tab/>
        <w:t xml:space="preserve">Stečajni upravitelj je na ročištu za diobu kupovnine smanjio </w:t>
      </w:r>
      <w:r w:rsidRPr="0097325C">
        <w:t>ukupne troškove iz čl.254. SZ-a s iznosa 66.450,85 kn na 52.146,87 kn</w:t>
      </w:r>
      <w:r>
        <w:t xml:space="preserve"> </w:t>
      </w:r>
      <w:r w:rsidRPr="0097325C">
        <w:t xml:space="preserve">uz obrazloženje da </w:t>
      </w:r>
      <w:r>
        <w:t xml:space="preserve">su troškovi umanjeni budući je </w:t>
      </w:r>
      <w:r w:rsidR="0097325C" w:rsidRPr="0097325C">
        <w:t>smanjio trošak poreza na dodanu vrijednost koj</w:t>
      </w:r>
      <w:r>
        <w:t>ega</w:t>
      </w:r>
      <w:r w:rsidR="0097325C" w:rsidRPr="0097325C">
        <w:t xml:space="preserve"> je bio uračunao u troškove koji razmjerno terete unovčenu nekretninu, a time </w:t>
      </w:r>
      <w:r>
        <w:t>je</w:t>
      </w:r>
      <w:r w:rsidR="0097325C" w:rsidRPr="0097325C">
        <w:t xml:space="preserve"> smanjena ukupna vrijednost stečajne mase. </w:t>
      </w:r>
      <w:r>
        <w:t>Nakon smanjenja poreza za dodanu vrijednost, ukupna vrijednost</w:t>
      </w:r>
      <w:r w:rsidR="0097325C" w:rsidRPr="0097325C">
        <w:t xml:space="preserve"> stečajne mase iznosi </w:t>
      </w:r>
      <w:r w:rsidR="0097325C" w:rsidRPr="0097325C">
        <w:lastRenderedPageBreak/>
        <w:t xml:space="preserve">17.700.831,16 kn, a </w:t>
      </w:r>
      <w:r>
        <w:t xml:space="preserve">ukupni </w:t>
      </w:r>
      <w:r w:rsidR="0097325C" w:rsidRPr="0097325C">
        <w:t xml:space="preserve">troškovi koji razmjerno terete unovčenu nekretninu iznose 3.191.781,00 kn, a ne kao ranije 4.379.443,50 kn. </w:t>
      </w:r>
    </w:p>
    <w:p w:rsidRDefault="0097325C" w:rsidP="0097325C" w:rsidR="0097325C" w:rsidRPr="0097325C">
      <w:pPr>
        <w:ind w:firstLine="360"/>
        <w:jc w:val="both"/>
      </w:pPr>
      <w:r w:rsidRPr="0097325C">
        <w:tab/>
        <w:t>Razmjerni udio troškova koji se alimentiraju iz cijene postignute prodajom iznose 1,61%, a ne kao prije 1,50%.</w:t>
      </w:r>
    </w:p>
    <w:p w:rsidRDefault="0097325C" w:rsidP="0097325C" w:rsidR="0097325C" w:rsidRPr="0097325C">
      <w:pPr>
        <w:ind w:firstLine="360"/>
        <w:jc w:val="both"/>
      </w:pPr>
      <w:r w:rsidRPr="0097325C">
        <w:tab/>
        <w:t xml:space="preserve">Troškovi koji razmjerno u visini 1,61% terete unovčenu nekretninu iznose 51.387,67 kn koji zajedno sa stvarno nastalim troškovima u visini 759,20 kn iznose ukupno 52.146,87 kn. </w:t>
      </w:r>
    </w:p>
    <w:p w:rsidRDefault="007645E9" w:rsidP="00C258AB" w:rsidR="007645E9">
      <w:pPr>
        <w:ind w:firstLine="360"/>
        <w:jc w:val="both"/>
      </w:pPr>
      <w:r>
        <w:tab/>
        <w:t xml:space="preserve">Tražbina </w:t>
      </w:r>
      <w:r w:rsidR="008F7C0A">
        <w:t xml:space="preserve">prvog u redu prvenstva </w:t>
      </w:r>
      <w:r>
        <w:t xml:space="preserve">razlučnog vjerovnika Rijekaprojekt d.o.o. Rijeka osigurana razlučnim pravom na unovčenoj nekretnini prema obavijesti o razlučnom pravu iznosi 3.917.743,50 kn. </w:t>
      </w:r>
    </w:p>
    <w:p w:rsidRDefault="00BC6969" w:rsidP="00C258AB" w:rsidR="00BC6969" w:rsidRPr="007645E9">
      <w:pPr>
        <w:ind w:firstLine="360"/>
        <w:jc w:val="both"/>
      </w:pPr>
      <w:r>
        <w:tab/>
        <w:t xml:space="preserve">Uvidom u zemljišnoknjižni uložak, zk.ul. 5658, k.o. Novi, etaža 21, sud je utvrdio da je na temelju rješenja o ovrsi Općinskog suda u Crikvenici posl. broj Ovr-71/08 od 04. travnja 2008. godine </w:t>
      </w:r>
      <w:r w:rsidR="00E13841">
        <w:t xml:space="preserve">izvršena zabilježba ovrhe na nekretninama po prijedlogu ovrhovoditelja Rijekaprojekt d.o.o. Rijeka, Moše Albaharija 10a </w:t>
      </w:r>
      <w:r w:rsidR="008B2D45">
        <w:t xml:space="preserve">protiv </w:t>
      </w:r>
      <w:r w:rsidR="00E13841">
        <w:t xml:space="preserve">ovršenika, stečajnog dužnika, radi isplate, zaprimljeno 17. veljače 2008. godine pod brojem Z-164/08.   </w:t>
      </w:r>
    </w:p>
    <w:p w:rsidRDefault="00E13841" w:rsidP="00C258AB" w:rsidR="007645E9" w:rsidRPr="00E13841">
      <w:pPr>
        <w:ind w:firstLine="360"/>
        <w:jc w:val="both"/>
      </w:pPr>
      <w:r w:rsidRPr="00E13841">
        <w:tab/>
        <w:t>Stečajni upravitelj nije osporio</w:t>
      </w:r>
      <w:r>
        <w:rPr>
          <w:b/>
        </w:rPr>
        <w:t xml:space="preserve"> </w:t>
      </w:r>
      <w:r w:rsidRPr="00E13841">
        <w:t xml:space="preserve">zahtjev za namirenje razlučnog vjerovnika Rijekaprojekt d.o.o. Rijeka.  </w:t>
      </w:r>
    </w:p>
    <w:p w:rsidRDefault="00C258AB" w:rsidP="00C258AB" w:rsidR="00C258AB" w:rsidRPr="00DB5FB4">
      <w:pPr>
        <w:ind w:firstLine="420"/>
        <w:jc w:val="both"/>
      </w:pPr>
      <w:r>
        <w:tab/>
      </w:r>
      <w:r w:rsidRPr="00DB5FB4">
        <w:t xml:space="preserve">Kako je iznos tražbine osigurane razlučnim pravom </w:t>
      </w:r>
      <w:r w:rsidR="008F7C0A">
        <w:t xml:space="preserve">prvog u redu prvenstva razlučnog vjerovnika </w:t>
      </w:r>
      <w:r w:rsidRPr="00DB5FB4">
        <w:t>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čl.11</w:t>
      </w:r>
      <w:r>
        <w:t>1.-114</w:t>
      </w:r>
      <w:r w:rsidRPr="00DB5FB4">
        <w:t>. O</w:t>
      </w:r>
      <w:r>
        <w:t>Z-a</w:t>
      </w:r>
      <w:r w:rsidRPr="00DB5FB4">
        <w:t>, u vezi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97325C">
        <w:t>07. prosinca</w:t>
      </w:r>
      <w:r w:rsidR="00E13841">
        <w:t xml:space="preserve"> 2018. godine</w:t>
      </w:r>
    </w:p>
    <w:p w:rsidRDefault="007D62BA" w:rsidP="00E13841" w:rsidR="00966EC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62BA" w:rsidP="00E13841" w:rsidR="00743EDE">
      <w:pPr>
        <w:jc w:val="right"/>
      </w:pP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966EC4" w:rsidR="00966EC4" w:rsidRPr="00EF7B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</w:r>
      <w:r w:rsidRPr="00EF7B9C">
        <w:rPr>
          <w:rFonts w:cs="Times New Roman" w:hAnsi="Times New Roman" w:ascii="Times New Roman"/>
          <w:sz w:val="24"/>
          <w:szCs w:val="24"/>
        </w:rPr>
        <w:t xml:space="preserve"> </w:t>
      </w:r>
      <w:r w:rsidR="00E24043" w:rsidRPr="00EF7B9C">
        <w:rPr>
          <w:rFonts w:cs="Times New Roman" w:hAnsi="Times New Roman" w:ascii="Times New Roman"/>
          <w:sz w:val="24"/>
          <w:szCs w:val="24"/>
        </w:rPr>
        <w:t xml:space="preserve">      </w:t>
      </w:r>
      <w:r w:rsidR="00344D14" w:rsidRPr="00EF7B9C">
        <w:rPr>
          <w:rFonts w:cs="Times New Roman" w:hAnsi="Times New Roman" w:ascii="Times New Roman"/>
          <w:sz w:val="24"/>
          <w:szCs w:val="24"/>
        </w:rPr>
        <w:t xml:space="preserve">   </w:t>
      </w:r>
      <w:r w:rsidR="00743EDE" w:rsidRPr="00EF7B9C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EF7B9C">
        <w:rPr>
          <w:rFonts w:cs="Times New Roman" w:hAnsi="Times New Roman" w:ascii="Times New Roman"/>
          <w:sz w:val="24"/>
          <w:szCs w:val="24"/>
        </w:rPr>
        <w:t>Daniela Korlević</w:t>
      </w:r>
      <w:r w:rsidR="00EF7B9C" w:rsidRPr="00EF7B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6EC4" w:rsidP="00B873D9" w:rsidR="00966EC4">
      <w:pPr>
        <w:jc w:val="both"/>
        <w:rPr>
          <w:rFonts w:eastAsiaTheme="minorHAnsi"/>
          <w:lang w:eastAsia="en-US"/>
        </w:rPr>
      </w:pPr>
    </w:p>
    <w:p w:rsidRDefault="003611FE" w:rsidP="00B873D9" w:rsidR="003611FE" w:rsidRPr="00B07025">
      <w:pPr>
        <w:jc w:val="both"/>
      </w:pPr>
      <w:r w:rsidRPr="00B0702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F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97325C">
      <w:t>145</w:t>
    </w:r>
    <w:r w:rsidR="00D04CB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2BBE"/>
    <w:rsid w:val="00065C4D"/>
    <w:rsid w:val="000850FB"/>
    <w:rsid w:val="00092D8B"/>
    <w:rsid w:val="000931A7"/>
    <w:rsid w:val="000B4AF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D16A4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24E98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0B2D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81169"/>
    <w:rsid w:val="00387D14"/>
    <w:rsid w:val="00396016"/>
    <w:rsid w:val="003963FC"/>
    <w:rsid w:val="003A74B3"/>
    <w:rsid w:val="003B50F3"/>
    <w:rsid w:val="003B70B2"/>
    <w:rsid w:val="003C0F54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08FA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645E9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2D45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8F7C0A"/>
    <w:rsid w:val="00901D6C"/>
    <w:rsid w:val="00911319"/>
    <w:rsid w:val="009130E4"/>
    <w:rsid w:val="00924D4F"/>
    <w:rsid w:val="00925324"/>
    <w:rsid w:val="00926A8C"/>
    <w:rsid w:val="0094105F"/>
    <w:rsid w:val="00943375"/>
    <w:rsid w:val="00953190"/>
    <w:rsid w:val="00953923"/>
    <w:rsid w:val="00955EDC"/>
    <w:rsid w:val="00961077"/>
    <w:rsid w:val="009621D2"/>
    <w:rsid w:val="00966EC4"/>
    <w:rsid w:val="00971A26"/>
    <w:rsid w:val="009727C6"/>
    <w:rsid w:val="00972C67"/>
    <w:rsid w:val="0097325C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38AF"/>
    <w:rsid w:val="00A64D9D"/>
    <w:rsid w:val="00A6768E"/>
    <w:rsid w:val="00A70521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C6969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04CB5"/>
    <w:rsid w:val="00D102CA"/>
    <w:rsid w:val="00D11347"/>
    <w:rsid w:val="00D2119E"/>
    <w:rsid w:val="00D31578"/>
    <w:rsid w:val="00D34178"/>
    <w:rsid w:val="00D37AE5"/>
    <w:rsid w:val="00D42EEF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1384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EF7B9C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Dragoljub Pranjić, Volaričeva Ulica 22, Postojna</item>
      <item>SONJA JELEN</item>
      <item>SANDO d.o.o.</item>
      <item>Milan Došen, Svetog Križa 120, 33000 Milanovac</item>
      <item>Sanja Gelić</item>
      <item>BORISLAV TOMIĆ</item>
      <item>Dijana Knez</item>
      <item>Mario Starčević, Povilska 42, 51250 Novi Vinodolski</item>
      <item>Marina Telišman Vugrinec,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Brca 8c, 51000 Rijeka</item>
      <item>LEON GERDEN</item>
      <item>Nada Juras, Nova 23, 40000 Palovec</item>
      <item>VALENTINA KRANJEC</item>
      <item>OGLASNA PLOČA</item>
      <item>TRGOMAR društvo s ograničenom odgovornošću za trgovinu, poljoprivredu i usluge, Ilovac 1/A, 47280 Ozalj</item>
      <item>Tibor Szalkai</item>
      <item>MARIJA KNEZOVIĆ</item>
      <item>ŽELJKO MILIČIĆ</item>
      <item>Klaudija Žvorc, Turčišće 177, 40000 Turčišće</item>
      <item>HERMINA TROŠELJ</item>
      <item>VISOKI TRGOVAČKI SUD REPUBLIKE HRVATSKE, Berislavićeva 11, 10000 Zagreb</item>
      <item>IVICA MATIĆ</item>
      <item>Boris Tomak, Borlin 25, 47000 Karlovac</item>
      <item>BOŽIDAR ŠĆRBEC</item>
      <item>Odvj. društvo Hanžeković i partneri, Radnička cesta 22, 10000 Zagreb</item>
      <item>Nevenko Radijevac</item>
      <item>Slavica Milat,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Nova 23, 40000 Palovec</item>
      <item>ELVEDIN MUJAKIĆ</item>
      <item>DRAGICA MAVROVIĆ, 51000 Rijeka</item>
      <item>Ivan Puhalo, Antuna Branka Šimića 48, 51000 Rijeka</item>
      <item>Dragoljub Vujasin, Palanjek 15, 44000 Palanjek</item>
      <item>trgovačko društvo Sando</item>
      <item>ŽDO RIJEKA</item>
      <item>Mario Starčević, Povilska 42, 51250 Novi Vinodolski</item>
      <item>GABOR KALMAR</item>
      <item>DIJANA DNEZ, 51000 Rijeka</item>
      <item>Neda Anđel, Turopoljska 23, 10010 Velika Mlaka</item>
      <item>Ana Turina, Mel 7, 51250 Novi Vinodolski</item>
      <item>OS Rijeka zk odjel Novi vinodolski, Trg Vinodolskog zakona 5, 51250 Novi Vinodolski</item>
      <item>Danica Galetić, Srednjaci 20, 10000 Zagreb</item>
      <item>Gavranović d.o.o., Majstorska 9, 10000 Zagreb</item>
      <item>Jelena Polić, Cerovnik 6b, 47303 Cerovnik</item>
      <item>Senad Handžić, Lukoranska 11c, 10000 Zagreb</item>
      <item>MAJA BARIČEVIĆ, 51000 Rijeka</item>
      <item>Biserka Ćosić, Mavrići 67, 51244 Grižane</item>
      <item>Marin Cvitković, Ribarska Obala 22, 51252 Klenovica</item>
      <item>Darko Perković, Ante Kovačića 24, 51000 Rijeka</item>
      <item>POREZNA UPRAVA RIJEKA</item>
      <item>Općinski sud Rijeka zk odjel, Trg Vinodolskog zakona 5, 51250 Novi Vinodolski</item>
      <item>Svjetlana Andrić, Nova Krasa 8a, 51250 Novi Vinodolski</item>
      <item>DRAGAN DERANJA</item>
      <item>PETRA GJURAŠIĆ, 51000 Rijeka</item>
      <item>ĐURO FARKAŠ</item>
      <item>Mladen Štefančić,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Papirniška Ulica 008, Krško</item>
      <item>Boris Marohnić, J. Trdine 1, 51000 Rijeka</item>
      <item>VLADIMIR CIRKVENČIĆ, Jevnica 16, Kresnice</item>
      <item>Krešimir Loboja, Đorđićeva 14, 10000 Zagreb</item>
      <item>Nenad Molc, Novačka 267, 10000 Zagreb</item>
      <item>Berislav Maksimović, Braće Radića 1, 42000 Hrašćica</item>
      <item>ANTE MILAT</item>
      <item>RUŽICA SPASOJEVIĆ, Sokol kula 6, 51000 Rijeka</item>
      <item>Bojan Perhoč,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Dragoljub Pranjić, Volaričeva Ulica 22, Postojna</item>
      <item>SONJA JELEN</item>
      <item>SANDO d.o.o.</item>
      <item>Milan Došen, Svetog Križa 120, 33000 Milanovac</item>
      <item>Sanja Gelić</item>
      <item>BORISLAV TOMIĆ</item>
      <item>Dijana Knez</item>
      <item>Mario Starčević, Povilska 42, 51250 Novi Vinodolski</item>
      <item>Marina Telišman Vugrinec,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Brca 8c, 51000 Rijeka</item>
      <item>LEON GERDEN</item>
      <item>Nada Juras, Nova 23, 40000 Palovec</item>
      <item>VALENTINA KRANJEC</item>
      <item>OGLASNA PLOČA</item>
      <item>TRGOMAR društvo s ograničenom odgovornošću za trgovinu, poljoprivredu i usluge, Ilovac 1/A, 47280 Ozalj</item>
      <item>Tibor Szalkai</item>
      <item>MARIJA KNEZOVIĆ</item>
      <item>ŽELJKO MILIČIĆ</item>
      <item>Klaudija Žvorc, Turčišće 177, 40000 Turčišće</item>
      <item>HERMINA TROŠELJ</item>
      <item>VISOKI TRGOVAČKI SUD REPUBLIKE HRVATSKE, Berislavićeva 11, 10000 Zagreb</item>
      <item>IVICA MATIĆ</item>
      <item>Boris Tomak, Borlin 25, 47000 Karlovac</item>
      <item>BOŽIDAR ŠĆRBEC</item>
      <item>Odvj. društvo Hanžeković i partneri, Radnička cesta 22, 10000 Zagreb</item>
      <item>Nevenko Radijevac</item>
      <item>Slavica Milat,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Nova 23, 40000 Palovec</item>
      <item>ELVEDIN MUJAKIĆ</item>
      <item>DRAGICA MAVROVIĆ, 51000 Rijeka</item>
      <item>Ivan Puhalo, Antuna Branka Šimića 48, 51000 Rijeka</item>
      <item>Dragoljub Vujasin, Palanjek 15, 44000 Palanjek</item>
      <item>trgovačko društvo Sando</item>
      <item>ŽDO RIJEKA</item>
      <item>Mario Starčević, Povilska 42, 51250 Novi Vinodolski</item>
      <item>GABOR KALMAR</item>
      <item>DIJANA DNEZ, 51000 Rijeka</item>
      <item>Neda Anđel, Turopoljska 23, 10010 Velika Mlaka</item>
      <item>Ana Turina, Mel 7, 51250 Novi Vinodolski</item>
      <item>OS Rijeka zk odjel Novi vinodolski, Trg Vinodolskog zakona 5, 51250 Novi Vinodolski</item>
      <item>Danica Galetić, Srednjaci 20, 10000 Zagreb</item>
      <item>Gavranović d.o.o., Majstorska 9, 10000 Zagreb</item>
      <item>Jelena Polić, Cerovnik 6b, 47303 Cerovnik</item>
      <item>Senad Handžić, Lukoranska 11c, 10000 Zagreb</item>
      <item>MAJA BARIČEVIĆ, 51000 Rijeka</item>
      <item>Biserka Ćosić, Mavrići 67, 51244 Grižane</item>
      <item>Marin Cvitković, Ribarska Obala 22, 51252 Klenovica</item>
      <item>Darko Perković, Ante Kovačića 24, 51000 Rijeka</item>
      <item>POREZNA UPRAVA RIJEKA</item>
      <item>Općinski sud Rijeka zk odjel, Trg Vinodolskog zakona 5, 51250 Novi Vinodolski</item>
      <item>Svjetlana Andrić, Nova Krasa 8a, 51250 Novi Vinodolski</item>
      <item>DRAGAN DERANJA</item>
      <item>PETRA GJURAŠIĆ, 51000 Rijeka</item>
      <item>ĐURO FARKAŠ</item>
      <item>Mladen Štefančić,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Papirniška Ulica 008, Krško</item>
      <item>Boris Marohnić, J. Trdine 1, 51000 Rijeka</item>
      <item>VLADIMIR CIRKVENČIĆ, Jevnica 16, Kresnice</item>
      <item>Krešimir Loboja, Đorđićeva 14, 10000 Zagreb</item>
      <item>Nenad Molc, Novačka 267, 10000 Zagreb</item>
      <item>Berislav Maksimović, Braće Radića 1, 42000 Hrašćica</item>
      <item>ANTE MILAT</item>
      <item>RUŽICA SPASOJEVIĆ, Sokol kula 6, 51000 Rijeka</item>
      <item>Bojan Perhoč,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Dragoljub Pranjić, OIB 54696569762, Volaričeva Ulica 22, Postojna</item>
      <item>SONJA JELEN</item>
      <item>SANDO d.o.o.</item>
      <item>Milan Došen, OIB 28408384400, Svetog Križa 120, 33000 Milanovac</item>
      <item>Sanja Gelić</item>
      <item>BORISLAV TOMIĆ</item>
      <item>Dijana Knez</item>
      <item>Mario Starčević, OIB 56539746731, Povilska 42, 51250 Novi Vinodolski</item>
      <item>Marina Telišman Vugrinec, OIB 62898294202,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OIB 03602703658, Brca 8c, 51000 Rijeka</item>
      <item>LEON GERDEN</item>
      <item>Nada Juras, OIB 30198333880, Nova 23, 40000 Palovec</item>
      <item>VALENTINA KRANJEC</item>
      <item>OGLASNA PLOČA</item>
      <item>TRGOMAR društvo s ograničenom odgovornošću za trgovinu, poljoprivredu i usluge, OIB 48630703347, Ilovac 1/A, 47280 Ozalj</item>
      <item>Tibor Szalkai</item>
      <item>MARIJA KNEZOVIĆ</item>
      <item>ŽELJKO MILIČIĆ</item>
      <item>Klaudija Žvorc, OIB 53478732671, Turčišće 177, 40000 Turčišće</item>
      <item>HERMINA TROŠELJ</item>
      <item>VISOKI TRGOVAČKI SUD REPUBLIKE HRVATSKE, Berislavićeva 11, 10000 Zagreb</item>
      <item>IVICA MATIĆ</item>
      <item>Boris Tomak, OIB 63989066908, Borlin 25, 47000 Karlovac</item>
      <item>BOŽIDAR ŠĆRBEC</item>
      <item>Odvj. društvo Hanžeković i partneri, Radnička cesta 22, 10000 Zagreb</item>
      <item>Nevenko Radijevac</item>
      <item>Slavica Milat, OIB 12888531946,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OIB 72380368643, Nova 23, 40000 Palovec</item>
      <item>ELVEDIN MUJAKIĆ</item>
      <item>DRAGICA MAVROVIĆ, 51000 Rijeka</item>
      <item>Ivan Puhalo, OIB 94862726921, Antuna Branka Šimića 48, 51000 Rijeka</item>
      <item>Dragoljub Vujasin, OIB 98732671121, Palanjek 15, 44000 Palanjek</item>
      <item>trgovačko društvo Sando</item>
      <item>ŽDO RIJEKA</item>
      <item>Mario Starčević, OIB 56539746731, Povilska 42, 51250 Novi Vinodolski</item>
      <item>GABOR KALMAR</item>
      <item>DIJANA DNEZ, 51000 Rijeka</item>
      <item>Neda Anđel, OIB 22754499403, Turopoljska 23, 10010 Velika Mlaka</item>
      <item>Ana Turina, OIB 18509990261, Mel 7, 51250 Novi Vinodolski</item>
      <item>OS Rijeka zk odjel Novi vinodolski, Trg Vinodolskog zakona 5, 51250 Novi Vinodolski</item>
      <item>Danica Galetić, OIB 05206564110, Srednjaci 20, 10000 Zagreb</item>
      <item>Gavranović d.o.o., Majstorska 9, 10000 Zagreb</item>
      <item>Jelena Polić, OIB 95695690874, Cerovnik 6b, 47303 Cerovnik</item>
      <item>Senad Handžić, OIB 27131757420, Lukoranska 11c, 10000 Zagreb</item>
      <item>MAJA BARIČEVIĆ, 51000 Rijeka</item>
      <item>Biserka Ćosić, OIB 83423997246, Mavrići 67, 51244 Grižane</item>
      <item>Marin Cvitković, OIB 80832888180, Ribarska Obala 22, 51252 Klenovica</item>
      <item>Darko Perković, OIB 08363620776, Ante Kovačića 24, 51000 Rijeka</item>
      <item>POREZNA UPRAVA RIJEKA</item>
      <item>Općinski sud Rijeka zk odjel, Trg Vinodolskog zakona 5, 51250 Novi Vinodolski</item>
      <item>Svjetlana Andrić, OIB 61523170829, Nova Krasa 8a, 51250 Novi Vinodolski</item>
      <item>DRAGAN DERANJA</item>
      <item>PETRA GJURAŠIĆ, 51000 Rijeka</item>
      <item>ĐURO FARKAŠ</item>
      <item>Mladen Štefančić, OIB 77574947580,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OIB 38541508228,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OIB 78063435104, Papirniška Ulica 008, Krško</item>
      <item>Boris Marohnić, J. Trdine 1, 51000 Rijeka</item>
      <item>VLADIMIR CIRKVENČIĆ, Jevnica 16, Kresnice</item>
      <item>Krešimir Loboja, Đorđićeva 14, 10000 Zagreb</item>
      <item>Nenad Molc, OIB 13090594476, Novačka 267, 10000 Zagreb</item>
      <item>Berislav Maksimović, Braće Radića 1, 42000 Hrašćica</item>
      <item>ANTE MILAT</item>
      <item>RUŽICA SPASOJEVIĆ, Sokol kula 6, 51000 Rijeka</item>
      <item>Bojan Perhoč, OIB 02020487786,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Dragoljub Pranjić, OIB 54696569762, Volaričeva Ulica 22, Postojna</item>
      <item>SONJA JELEN</item>
      <item>SANDO d.o.o.</item>
      <item>Milan Došen, OIB 28408384400, Svetog Križa 120, 33000 Milanovac</item>
      <item>Sanja Gelić</item>
      <item>BORISLAV TOMIĆ</item>
      <item>Dijana Knez</item>
      <item>Mario Starčević, OIB 56539746731, Povilska 42, 51250 Novi Vinodolski</item>
      <item>Marina Telišman Vugrinec, OIB 62898294202,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OIB 03602703658, Brca 8c, 51000 Rijeka</item>
      <item>LEON GERDEN</item>
      <item>Nada Juras, OIB 30198333880, Nova 23, 40000 Palovec</item>
      <item>VALENTINA KRANJEC</item>
      <item>OGLASNA PLOČA</item>
      <item>TRGOMAR društvo s ograničenom odgovornošću za trgovinu, poljoprivredu i usluge, OIB 48630703347, Ilovac 1/A, 47280 Ozalj</item>
      <item>Tibor Szalkai</item>
      <item>MARIJA KNEZOVIĆ</item>
      <item>ŽELJKO MILIČIĆ</item>
      <item>Klaudija Žvorc, OIB 53478732671, Turčišće 177, 40000 Turčišće</item>
      <item>HERMINA TROŠELJ</item>
      <item>VISOKI TRGOVAČKI SUD REPUBLIKE HRVATSKE, Berislavićeva 11, 10000 Zagreb</item>
      <item>IVICA MATIĆ</item>
      <item>Boris Tomak, OIB 63989066908, Borlin 25, 47000 Karlovac</item>
      <item>BOŽIDAR ŠĆRBEC</item>
      <item>Odvj. društvo Hanžeković i partneri, Radnička cesta 22, 10000 Zagreb</item>
      <item>Nevenko Radijevac</item>
      <item>Slavica Milat, OIB 12888531946,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OIB 72380368643, Nova 23, 40000 Palovec</item>
      <item>ELVEDIN MUJAKIĆ</item>
      <item>DRAGICA MAVROVIĆ, 51000 Rijeka</item>
      <item>Ivan Puhalo, OIB 94862726921, Antuna Branka Šimića 48, 51000 Rijeka</item>
      <item>Dragoljub Vujasin, OIB 98732671121, Palanjek 15, 44000 Palanjek</item>
      <item>trgovačko društvo Sando</item>
      <item>ŽDO RIJEKA</item>
      <item>Mario Starčević, OIB 56539746731, Povilska 42, 51250 Novi Vinodolski</item>
      <item>GABOR KALMAR</item>
      <item>DIJANA DNEZ, 51000 Rijeka</item>
      <item>Neda Anđel, OIB 22754499403, Turopoljska 23, 10010 Velika Mlaka</item>
      <item>Ana Turina, OIB 18509990261, Mel 7, 51250 Novi Vinodolski</item>
      <item>OS Rijeka zk odjel Novi vinodolski, Trg Vinodolskog zakona 5, 51250 Novi Vinodolski</item>
      <item>Danica Galetić, OIB 05206564110, Srednjaci 20, 10000 Zagreb</item>
      <item>Gavranović d.o.o., Majstorska 9, 10000 Zagreb</item>
      <item>Jelena Polić, OIB 95695690874, Cerovnik 6b, 47303 Cerovnik</item>
      <item>Senad Handžić, OIB 27131757420, Lukoranska 11c, 10000 Zagreb</item>
      <item>MAJA BARIČEVIĆ, 51000 Rijeka</item>
      <item>Biserka Ćosić, OIB 83423997246, Mavrići 67, 51244 Grižane</item>
      <item>Marin Cvitković, OIB 80832888180, Ribarska Obala 22, 51252 Klenovica</item>
      <item>Darko Perković, OIB 08363620776, Ante Kovačića 24, 51000 Rijeka</item>
      <item>POREZNA UPRAVA RIJEKA</item>
      <item>Općinski sud Rijeka zk odjel, Trg Vinodolskog zakona 5, 51250 Novi Vinodolski</item>
      <item>Svjetlana Andrić, OIB 61523170829, Nova Krasa 8a, 51250 Novi Vinodolski</item>
      <item>DRAGAN DERANJA</item>
      <item>PETRA GJURAŠIĆ, 51000 Rijeka</item>
      <item>ĐURO FARKAŠ</item>
      <item>Mladen Štefančić, OIB 77574947580,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OIB 38541508228,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OIB 78063435104, Papirniška Ulica 008, Krško</item>
      <item>Boris Marohnić, J. Trdine 1, 51000 Rijeka</item>
      <item>VLADIMIR CIRKVENČIĆ, Jevnica 16, Kresnice</item>
      <item>Krešimir Loboja, Đorđićeva 14, 10000 Zagreb</item>
      <item>Nenad Molc, OIB 13090594476, Novačka 267, 10000 Zagreb</item>
      <item>Berislav Maksimović, Braće Radića 1, 42000 Hrašćica</item>
      <item>ANTE MILAT</item>
      <item>RUŽICA SPASOJEVIĆ, Sokol kula 6, 51000 Rijeka</item>
      <item>Bojan Perhoč, OIB 02020487786,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SONJA JELEN</item>
      <item>SANDO d.o.o.</item>
      <item>Milan Došen, OIB 28408384400, Svetog Križa 120,33000 Milanovac</item>
      <item>Sanja Gelić</item>
      <item>BORISLAV TOMIĆ</item>
      <item>Dijana Knez</item>
      <item>Mario Starčević, OIB 56539746731, Povilska 42,51250 Novi Vinodolski</item>
      <item>Marina Telišman Vugrinec, OIB 62898294202, Hrvatske Bratske Zajednice 17,10430 Samobor</item>
      <item>IVAN PUHALO</item>
      <item>ZAGREBAČKA BANKA d.d., Paromlinska 2,10000 Zagreb</item>
      <item>JOSIP BOSILJ</item>
      <item>Dezso Kovacs</item>
      <item>Đurđa Dragović Grahek, Kneza Trpimira 4,44320 Kutina</item>
      <item>Dušan Crljenko, OIB 03602703658, Brca 8c,51000 Rijeka</item>
      <item>LEON GERDEN</item>
      <item>Nada Juras, OIB 30198333880, Nova 23,40000 Palovec</item>
      <item>VALENTINA KRANJEC</item>
      <item>OGLASNA PLOČA</item>
      <item>TRGOMAR društvo s ograničenom odgovornošću za trgovinu, poljoprivredu i usluge, OIB 48630703347, Ilovac 1/A,47280 Ozalj</item>
      <item>Tibor Szalkai</item>
      <item>MARIJA KNEZOVIĆ</item>
      <item>ŽELJKO MILIČIĆ</item>
      <item>Klaudija Žvorc, OIB 53478732671, Turčišće 177,40000 Turčišće</item>
      <item>HERMINA TROŠELJ</item>
      <item>VISOKI TRGOVAČKI SUD REPUBLIKE HRVATSKE, Berislavićeva 11,10000 Zagreb</item>
      <item>IVICA MATIĆ</item>
      <item>Boris Tomak, OIB 63989066908, Borlin 25,47000 Karlovac</item>
      <item>BOŽIDAR ŠĆRBEC</item>
      <item>Odvj. društvo Hanžeković i partneri, Radnička cesta 22,10000 Zagreb</item>
      <item>Nevenko Radijevac</item>
      <item>Slavica Milat, OIB 12888531946, Panos 4,51250 Novi Vinodolski</item>
      <item>ALMIR BEĆIREVIĆ</item>
      <item>IVONA BARBALIĆ, 51000 Rijeka</item>
      <item>MARIO STARČEVIĆ</item>
      <item>EVA HORVATH-ŽAJA, Lanište 12c,10000 Zagreb</item>
      <item>ZDRAVKO DUNGER</item>
      <item>ĐULA MUJAKIĆ</item>
      <item>Nikola Juras, OIB 72380368643, Nova 23,40000 Palovec</item>
      <item>ELVEDIN MUJAKIĆ</item>
      <item>DRAGICA MAVROVIĆ, 51000 Rijeka</item>
      <item>Ivan Puhalo, OIB 94862726921, Antuna Branka Šimića 48,51000 Rijeka</item>
      <item>Dragoljub Vujasin, OIB 98732671121, Palanjek 15,44000 Palanjek</item>
      <item>trgovačko društvo Sando</item>
      <item>ŽDO RIJEKA</item>
      <item>Mario Starčević, OIB 56539746731, Povilska 42,51250 Novi Vinodolski</item>
      <item>GABOR KALMAR</item>
      <item>DIJANA DNEZ, 51000 Rijeka</item>
      <item>Neda Anđel, OIB 22754499403, Turopoljska 23,10010 Velika Mlaka</item>
      <item>Ana Turina, OIB 18509990261, Mel 7,51250 Novi Vinodolski</item>
      <item>OS Rijeka zk odjel Novi vinodolski, Trg Vinodolskog zakona 5,51250 Novi Vinodolski</item>
      <item>Danica Galetić, OIB 05206564110, Srednjaci 20,10000 Zagreb</item>
      <item>Gavranović d.o.o., Majstorska 9,10000 Zagreb</item>
      <item>Jelena Polić, OIB 95695690874, Cerovnik 6b,47303 Cerovnik</item>
      <item>Senad Handžić, OIB 27131757420, Lukoranska 11c,10000 Zagreb</item>
      <item>MAJA BARIČEVIĆ, 51000 Rijeka</item>
      <item>Biserka Ćosić, OIB 83423997246, Mavrići 67,51244 Grižane</item>
      <item>Marin Cvitković, OIB 80832888180, Ribarska Obala 22,51252 Klenovica</item>
      <item>Darko Perković, OIB 08363620776, Ante Kovačića 24,51000 Rijeka</item>
      <item>POREZNA UPRAVA RIJEKA</item>
      <item>Općinski sud Rijeka zk odjel, Trg Vinodolskog zakona 5,51250 Novi Vinodolski</item>
      <item>Svjetlana Andrić, OIB 61523170829, Nova Krasa 8a,51250 Novi Vinodolski</item>
      <item>DRAGAN DERANJA</item>
      <item>PETRA GJURAŠIĆ, 51000 Rijeka</item>
      <item>ĐURO FARKAŠ</item>
      <item>Mladen Štefančić, OIB 77574947580, Dobrodolska Cesta 31a,10360 Dobrodol</item>
      <item>IVICA PAVELIĆ</item>
      <item>DENIS MLADENIĆ, 51000 Rijeka</item>
      <item>DRAGAN DERANJA, Posteni 15,51250 Novi Vinodolski</item>
      <item>MAKI d.o.o. za trgovinu, popravak i održavanje motornih vozila i usluge, OIB 38541508228, Ulica Pavla Radića 110,33000 Virovitica</item>
      <item>Edvard Valić</item>
      <item>JANKO SIMEUNOVIĆ, A. Jakšića 3,10000 Zagreb</item>
      <item>ZORA FARKAŠ, ŠENOINA 22,51250 Novi Vinodolski</item>
      <item>Vedrana Pranjić Hamarić</item>
      <item>DANIEL STIPIĆ, A. ŠENOE 110,31550 Valpovo</item>
      <item>Ivica Vodopijak, Tišinska ulica III. odvojak 4,10000 Zagreb</item>
      <item>VOJIMIR ALAGIĆ, REISNEROVA ULICA 101,31000 Osijek</item>
      <item>Anita Cvetko</item>
      <item>Rok Kerin, OIB 78063435104, Papirniška Ulica 008,Krško</item>
      <item>Boris Marohnić, J. Trdine 1,51000 Rijeka</item>
      <item>VLADIMIR CIRKVENČIĆ, Jevnica 16,Kresnice</item>
      <item>Krešimir Loboja, Đorđićeva 14,10000 Zagreb</item>
      <item>Nenad Molc, OIB 13090594476, Novačka 267,10000 Zagreb</item>
      <item>Berislav Maksimović, Braće Radića 1,42000 Hrašćica</item>
      <item>ANTE MILAT</item>
      <item>RUŽICA SPASOJEVIĆ, Sokol kula 6,51000 Rijeka</item>
      <item>Bojan Perhoč, OIB 02020487786, Augusta Šenoe 2a,40000 Čakovec</item>
      <item>VLADIMIR MIOČINOVIĆ, Trg kralja Tomislava 15,10430 Samobor</item>
      <item>MITJA TEMENT</item>
      <item>SILVANA DEMARK, Čavja 9,51218 Čavle</item>
      <item>IRENA TEMENT</item>
      <item>EOS MATRIX d.o.o., Horvatova ulica 82,10000 Zagreb</item>
      <item>BEATA LAKATOSNE LASZLO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SONJA JELEN</item>
      <item>SANDO d.o.o.</item>
      <item>Milan Došen, OIB 28408384400, Svetog Križa 120,33000 Milanovac</item>
      <item>Sanja Gelić</item>
      <item>BORISLAV TOMIĆ</item>
      <item>Dijana Knez</item>
      <item>Mario Starčević, OIB 56539746731, Povilska 42,51250 Novi Vinodolski</item>
      <item>Marina Telišman Vugrinec, OIB 62898294202, Hrvatske Bratske Zajednice 17,10430 Samobor</item>
      <item>IVAN PUHALO</item>
      <item>ZAGREBAČKA BANKA d.d., Paromlinska 2,10000 Zagreb</item>
      <item>JOSIP BOSILJ</item>
      <item>Dezso Kovacs</item>
      <item>Đurđa Dragović Grahek, Kneza Trpimira 4,44320 Kutina</item>
      <item>Dušan Crljenko, OIB 03602703658, Brca 8c,51000 Rijeka</item>
      <item>LEON GERDEN</item>
      <item>Nada Juras, OIB 30198333880, Nova 23,40000 Palovec</item>
      <item>VALENTINA KRANJEC</item>
      <item>OGLASNA PLOČA</item>
      <item>TRGOMAR društvo s ograničenom odgovornošću za trgovinu, poljoprivredu i usluge, OIB 48630703347, Ilovac 1/A,47280 Ozalj</item>
      <item>Tibor Szalkai</item>
      <item>MARIJA KNEZOVIĆ</item>
      <item>ŽELJKO MILIČIĆ</item>
      <item>Klaudija Žvorc, OIB 53478732671, Turčišće 177,40000 Turčišće</item>
      <item>HERMINA TROŠELJ</item>
      <item>VISOKI TRGOVAČKI SUD REPUBLIKE HRVATSKE, Berislavićeva 11,10000 Zagreb</item>
      <item>IVICA MATIĆ</item>
      <item>Boris Tomak, OIB 63989066908, Borlin 25,47000 Karlovac</item>
      <item>BOŽIDAR ŠĆRBEC</item>
      <item>Odvj. društvo Hanžeković i partneri, Radnička cesta 22,10000 Zagreb</item>
      <item>Nevenko Radijevac</item>
      <item>Slavica Milat, OIB 12888531946, Panos 4,51250 Novi Vinodolski</item>
      <item>ALMIR BEĆIREVIĆ</item>
      <item>IVONA BARBALIĆ, 51000 Rijeka</item>
      <item>MARIO STARČEVIĆ</item>
      <item>EVA HORVATH-ŽAJA, Lanište 12c,10000 Zagreb</item>
      <item>ZDRAVKO DUNGER</item>
      <item>ĐULA MUJAKIĆ</item>
      <item>Nikola Juras, OIB 72380368643, Nova 23,40000 Palovec</item>
      <item>ELVEDIN MUJAKIĆ</item>
      <item>DRAGICA MAVROVIĆ, 51000 Rijeka</item>
      <item>Ivan Puhalo, OIB 94862726921, Antuna Branka Šimića 48,51000 Rijeka</item>
      <item>Dragoljub Vujasin, OIB 98732671121, Palanjek 15,44000 Palanjek</item>
      <item>trgovačko društvo Sando</item>
      <item>ŽDO RIJEKA</item>
      <item>Mario Starčević, OIB 56539746731, Povilska 42,51250 Novi Vinodolski</item>
      <item>GABOR KALMAR</item>
      <item>DIJANA DNEZ, 51000 Rijeka</item>
      <item>Neda Anđel, OIB 22754499403, Turopoljska 23,10010 Velika Mlaka</item>
      <item>Ana Turina, OIB 18509990261, Mel 7,51250 Novi Vinodolski</item>
      <item>OS Rijeka zk odjel Novi vinodolski, Trg Vinodolskog zakona 5,51250 Novi Vinodolski</item>
      <item>Danica Galetić, OIB 05206564110, Srednjaci 20,10000 Zagreb</item>
      <item>Gavranović d.o.o., Majstorska 9,10000 Zagreb</item>
      <item>Jelena Polić, OIB 95695690874, Cerovnik 6b,47303 Cerovnik</item>
      <item>Senad Handžić, OIB 27131757420, Lukoranska 11c,10000 Zagreb</item>
      <item>MAJA BARIČEVIĆ, 51000 Rijeka</item>
      <item>Biserka Ćosić, OIB 83423997246, Mavrići 67,51244 Grižane</item>
      <item>Marin Cvitković, OIB 80832888180, Ribarska Obala 22,51252 Klenovica</item>
      <item>Darko Perković, OIB 08363620776, Ante Kovačića 24,51000 Rijeka</item>
      <item>POREZNA UPRAVA RIJEKA</item>
      <item>Općinski sud Rijeka zk odjel, Trg Vinodolskog zakona 5,51250 Novi Vinodolski</item>
      <item>Svjetlana Andrić, OIB 61523170829, Nova Krasa 8a,51250 Novi Vinodolski</item>
      <item>DRAGAN DERANJA</item>
      <item>PETRA GJURAŠIĆ, 51000 Rijeka</item>
      <item>ĐURO FARKAŠ</item>
      <item>Mladen Štefančić, OIB 77574947580, Dobrodolska Cesta 31a,10360 Dobrodol</item>
      <item>IVICA PAVELIĆ</item>
      <item>DENIS MLADENIĆ, 51000 Rijeka</item>
      <item>DRAGAN DERANJA, Posteni 15,51250 Novi Vinodolski</item>
      <item>MAKI d.o.o. za trgovinu, popravak i održavanje motornih vozila i usluge, OIB 38541508228, Ulica Pavla Radića 110,33000 Virovitica</item>
      <item>Edvard Valić</item>
      <item>JANKO SIMEUNOVIĆ, A. Jakšića 3,10000 Zagreb</item>
      <item>ZORA FARKAŠ, ŠENOINA 22,51250 Novi Vinodolski</item>
      <item>Vedrana Pranjić Hamarić</item>
      <item>DANIEL STIPIĆ, A. ŠENOE 110,31550 Valpovo</item>
      <item>Ivica Vodopijak, Tišinska ulica III. odvojak 4,10000 Zagreb</item>
      <item>VOJIMIR ALAGIĆ, REISNEROVA ULICA 101,31000 Osijek</item>
      <item>Anita Cvetko</item>
      <item>Rok Kerin, OIB 78063435104, Papirniška Ulica 008,Krško</item>
      <item>Boris Marohnić, J. Trdine 1,51000 Rijeka</item>
      <item>VLADIMIR CIRKVENČIĆ, Jevnica 16,Kresnice</item>
      <item>Krešimir Loboja, Đorđićeva 14,10000 Zagreb</item>
      <item>Nenad Molc, OIB 13090594476, Novačka 267,10000 Zagreb</item>
      <item>Berislav Maksimović, Braće Radića 1,42000 Hrašćica</item>
      <item>ANTE MILAT</item>
      <item>RUŽICA SPASOJEVIĆ, Sokol kula 6,51000 Rijeka</item>
      <item>Bojan Perhoč, OIB 02020487786, Augusta Šenoe 2a,40000 Čakovec</item>
      <item>VLADIMIR MIOČINOVIĆ, Trg kralja Tomislava 15,10430 Samobor</item>
      <item>MITJA TEMENT</item>
      <item>SILVANA DEMARK, Čavja 9,51218 Čavle</item>
      <item>IRENA TEMENT</item>
      <item>EOS MATRIX d.o.o., Horvatova ulica 82,10000 Zagreb</item>
      <item>BEATA LAKATOSNE LASZLO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54696569762</item>
      <item>, OIB null</item>
      <item>, OIB null</item>
      <item>, OIB 28408384400</item>
      <item>, OIB null</item>
      <item>, OIB null</item>
      <item>, OIB null</item>
      <item>, OIB 56539746731</item>
      <item>, OIB 62898294202</item>
      <item>, OIB null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48630703347</item>
      <item>, OIB null</item>
      <item>, OIB null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94862726921</item>
      <item>, OIB 98732671121</item>
      <item>, OIB null</item>
      <item>, OIB null</item>
      <item>, OIB 56539746731</item>
      <item>, OIB null</item>
      <item>, OIB null</item>
      <item>, OIB 22754499403</item>
      <item>, OIB 18509990261</item>
      <item>, OIB null</item>
      <item>, OIB 05206564110</item>
      <item>, OIB null</item>
      <item>, OIB 95695690874</item>
      <item>, OIB 27131757420</item>
      <item>, OIB null</item>
      <item>, OIB 83423997246</item>
      <item>, OIB 80832888180</item>
      <item>, OIB 08363620776</item>
      <item>, OIB null</item>
      <item>, OIB null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54696569762</item>
      <item>, OIB null</item>
      <item>, OIB null</item>
      <item>, OIB 28408384400</item>
      <item>, OIB null</item>
      <item>, OIB null</item>
      <item>, OIB null</item>
      <item>, OIB 56539746731</item>
      <item>, OIB 62898294202</item>
      <item>, OIB null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48630703347</item>
      <item>, OIB null</item>
      <item>, OIB null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94862726921</item>
      <item>, OIB 98732671121</item>
      <item>, OIB null</item>
      <item>, OIB null</item>
      <item>, OIB 56539746731</item>
      <item>, OIB null</item>
      <item>, OIB null</item>
      <item>, OIB 22754499403</item>
      <item>, OIB 18509990261</item>
      <item>, OIB null</item>
      <item>, OIB 05206564110</item>
      <item>, OIB null</item>
      <item>, OIB 95695690874</item>
      <item>, OIB 27131757420</item>
      <item>, OIB null</item>
      <item>, OIB 83423997246</item>
      <item>, OIB 80832888180</item>
      <item>, OIB 08363620776</item>
      <item>, OIB null</item>
      <item>, OIB null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St-162/2010-1453</izvorni_sadrzaj>
    <derivirana_varijabla naziv="DomainObject.PredzadnjaOdlukaIzPredmeta.Oznaka_1">St-162/2010-1453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65DAF-BF1D-4C7F-A410-DBC8AB4F1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1172</properties:Words>
  <properties:Characters>6594</properties:Characters>
  <properties:Lines>135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2018-12-07T09:56:00Z</dcterms:created>
  <dc:creator>dcmelik</dc:creator>
  <cp:lastModifiedBy>Jasna Radulović</cp:lastModifiedBy>
  <cp:lastPrinted>2018-12-07T07:35:00Z</cp:lastPrinted>
  <dcterms:modified xmlns:xsi="http://www.w3.org/2001/XMLSchema-instance" xsi:type="dcterms:W3CDTF">2018-12-07T09:59:00Z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(162-10-1459 namirenje NOVO čl.254 27.3.docx)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