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ca0e" w14:paraId="3a3ca0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551A6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1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1A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1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1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1A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1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1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SAPORES HISTRIAE j.d.o.o. LAGINJI</izvorni_sadrzaj>
    <derivirana_varijabla naziv="DomainObject.Predmet.ProtustrankaFormated_1">  SAPORES HISTRIAE j.d.o.o. LAGINJI</derivirana_varijabla>
  </DomainObject.Predmet.ProtustrankaFormated>
  <DomainObject.Predmet.ProtustrankaFormatedOIB>
    <izvorni_sadrzaj>  SAPORES HISTRIAE j.d.o.o. LAGINJI, OIB 75772577775</izvorni_sadrzaj>
    <derivirana_varijabla naziv="DomainObject.Predmet.ProtustrankaFormatedOIB_1">  SAPORES HISTRIAE j.d.o.o. LAGINJI, OIB 75772577775</derivirana_varijabla>
  </DomainObject.Predmet.ProtustrankaFormatedOIB>
  <DomainObject.Predmet.ProtustrankaFormatedWithAdress>
    <izvorni_sadrzaj> SAPORES HISTRIAE j.d.o.o. LAGINJI, Hrusteti 20, 52341 Laginji</izvorni_sadrzaj>
    <derivirana_varijabla naziv="DomainObject.Predmet.ProtustrankaFormatedWithAdress_1"> SAPORES HISTRIAE j.d.o.o. LAGINJI, Hrusteti 20, 52341 Laginji</derivirana_varijabla>
  </DomainObject.Predmet.ProtustrankaFormatedWithAdress>
  <DomainObject.Predmet.ProtustrankaFormatedWithAdressOIB>
    <izvorni_sadrzaj> SAPORES HISTRIAE j.d.o.o. LAGINJI, OIB 75772577775, Hrusteti 20, 52341 Laginji</izvorni_sadrzaj>
    <derivirana_varijabla naziv="DomainObject.Predmet.ProtustrankaFormatedWithAdressOIB_1"> SAPORES HISTRIAE j.d.o.o. LAGINJI, OIB 75772577775, Hrusteti 20, 52341 Laginji</derivirana_varijabla>
  </DomainObject.Predmet.ProtustrankaFormatedWithAdressOIB>
  <DomainObject.Predmet.ProtustrankaWithAdress>
    <izvorni_sadrzaj>SAPORES HISTRIAE j.d.o.o. LAGINJI Hrusteti 20, 52341 Laginji</izvorni_sadrzaj>
    <derivirana_varijabla naziv="DomainObject.Predmet.ProtustrankaWithAdress_1">SAPORES HISTRIAE j.d.o.o. LAGINJI Hrusteti 20, 52341 Laginji</derivirana_varijabla>
  </DomainObject.Predmet.ProtustrankaWithAdress>
  <DomainObject.Predmet.ProtustrankaWithAdressOIB>
    <izvorni_sadrzaj>SAPORES HISTRIAE j.d.o.o. LAGINJI, OIB 75772577775, Hrusteti 20, 52341 Laginji</izvorni_sadrzaj>
    <derivirana_varijabla naziv="DomainObject.Predmet.ProtustrankaWithAdressOIB_1">SAPORES HISTRIAE j.d.o.o. LAGINJI, OIB 75772577775, Hrusteti 20, 52341 Laginji</derivirana_varijabla>
  </DomainObject.Predmet.ProtustrankaWithAdressOIB>
  <DomainObject.Predmet.ProtustrankaNazivFormated>
    <izvorni_sadrzaj>SAPORES HISTRIAE j.d.o.o. LAGINJI</izvorni_sadrzaj>
    <derivirana_varijabla naziv="DomainObject.Predmet.ProtustrankaNazivFormated_1">SAPORES HISTRIAE j.d.o.o. LAGINJI</derivirana_varijabla>
  </DomainObject.Predmet.ProtustrankaNazivFormated>
  <DomainObject.Predmet.ProtustrankaNazivFormatedOIB>
    <izvorni_sadrzaj>SAPORES HISTRIAE j.d.o.o. LAGINJI, OIB 75772577775</izvorni_sadrzaj>
    <derivirana_varijabla naziv="DomainObject.Predmet.ProtustrankaNazivFormatedOIB_1">SAPORES HISTRIAE j.d.o.o. LAGINJI, OIB 75772577775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36223.99</izvorni_sadrzaj>
    <derivirana_varijabla naziv="DomainObject.Predmet.TrenutnaVrijednost_1">36223.99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SAPORES HISTRIAE j.d.o.o. LAGINJI</item>
    </izvorni_sadrzaj>
    <derivirana_varijabla naziv="DomainObject.Predmet.ProtuStrankaListFormated_1">
      <item>SAPORES HISTRIAE j.d.o.o. LAGINJI</item>
    </derivirana_varijabla>
  </DomainObject.Predmet.ProtuStrankaListFormated>
  <DomainObject.Predmet.ProtuStrankaListFormatedOIB>
    <izvorni_sadrzaj>
      <item>SAPORES HISTRIAE j.d.o.o. LAGINJI, OIB 75772577775</item>
    </izvorni_sadrzaj>
    <derivirana_varijabla naziv="DomainObject.Predmet.ProtuStrankaListFormatedOIB_1">
      <item>SAPORES HISTRIAE j.d.o.o. LAGINJI, OIB 75772577775</item>
    </derivirana_varijabla>
  </DomainObject.Predmet.ProtuStrankaListFormatedOIB>
  <DomainObject.Predmet.ProtuStrankaListFormatedWithAdress>
    <izvorni_sadrzaj>
      <item>SAPORES HISTRIAE j.d.o.o. LAGINJI, Hrusteti 20, 52341 Laginji</item>
    </izvorni_sadrzaj>
    <derivirana_varijabla naziv="DomainObject.Predmet.ProtuStrankaListFormatedWithAdress_1">
      <item>SAPORES HISTRIAE j.d.o.o. LAGINJI, Hrusteti 20, 52341 Laginji</item>
    </derivirana_varijabla>
  </DomainObject.Predmet.ProtuStrankaListFormatedWithAdress>
  <DomainObject.Predmet.ProtuStrankaListFormatedWithAdressOIB>
    <izvorni_sadrzaj>
      <item>SAPORES HISTRIAE j.d.o.o. LAGINJI, OIB 75772577775, Hrusteti 20, 52341 Laginji</item>
    </izvorni_sadrzaj>
    <derivirana_varijabla naziv="DomainObject.Predmet.ProtuStrankaListFormatedWithAdressOIB_1">
      <item>SAPORES HISTRIAE j.d.o.o. LAGINJI, OIB 75772577775, Hrusteti 20, 52341 Laginji</item>
    </derivirana_varijabla>
  </DomainObject.Predmet.ProtuStrankaListFormatedWithAdressOIB>
  <DomainObject.Predmet.ProtuStrankaListNazivFormated>
    <izvorni_sadrzaj>
      <item>SAPORES HISTRIAE j.d.o.o. LAGINJI</item>
    </izvorni_sadrzaj>
    <derivirana_varijabla naziv="DomainObject.Predmet.ProtuStrankaListNazivFormated_1">
      <item>SAPORES HISTRIAE j.d.o.o. LAGINJI</item>
    </derivirana_varijabla>
  </DomainObject.Predmet.ProtuStrankaListNazivFormated>
  <DomainObject.Predmet.ProtuStrankaListNazivFormatedOIB>
    <izvorni_sadrzaj>
      <item>SAPORES HISTRIAE j.d.o.o. LAGINJI, OIB 75772577775</item>
    </izvorni_sadrzaj>
    <derivirana_varijabla naziv="DomainObject.Predmet.ProtuStrankaListNazivFormatedOIB_1">
      <item>SAPORES HISTRIAE j.d.o.o. LAGINJI, OIB 75772577775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SAPORES HISTRIAE j.d.o.o. LAGINJI</izvorni_sadrzaj>
    <derivirana_varijabla naziv="DomainObject.Predmet.ProtustrankaIDrugi_1">SAPORES HISTRIAE j.d.o.o. LAGINJI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SAPORES HISTRIAE j.d.o.o. LAGINJI, OIB 75772577775, Hrusteti 20, 52341 Laginji</izvorni_sadrzaj>
    <derivirana_varijabla naziv="DomainObject.Predmet.ProtustrankaIDrugiAdressOIB_1">SAPORES HISTRIAE j.d.o.o. LAGINJI, OIB 75772577775, Hrusteti 20, 52341 Laginji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SAPORES HISTRIAE j.d.o.o. LAGINJI</item>
    </izvorni_sadrzaj>
    <derivirana_varijabla naziv="DomainObject.Predmet.SudioniciListNaziv_1">
      <item>FINANCIJSKA AGENCIJA, RC RIJEKA, PODRUŽNICA PULA, PULA</item>
      <item>SAPORES HISTRIAE j.d.o.o. LAGINJI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SAPORES HISTRIAE j.d.o.o. LAGINJI, OIB 75772577775, Hrusteti 20,52341 Laginji</item>
    </izvorni_sadrzaj>
    <derivirana_varijabla naziv="DomainObject.Predmet.SudioniciListAdressOIB_1">
      <item>FINANCIJSKA AGENCIJA, RC RIJEKA, PODRUŽNICA PULA, PULA, OIB 85821130368, Giardini 5,52100 Pula</item>
      <item>SAPORES HISTRIAE j.d.o.o. LAGINJI, OIB 75772577775, Hrusteti 20,52341 Laginji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75772577775</item>
    </izvorni_sadrzaj>
    <derivirana_varijabla naziv="DomainObject.Predmet.SudioniciListNazivOIB_1">
      <item>, OIB 85821130368</item>
      <item>, OIB 75772577775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