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7089" w14:paraId="e247089" w:rsidRDefault="009B7381" w:rsidP="009B7381" w:rsidR="009B738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81" w:rsidP="009B7381" w:rsidR="009B738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7381" w:rsidP="009B7381" w:rsidR="009B73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7381" w:rsidP="009B7381" w:rsidR="009B73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7381" w:rsidP="009B7381" w:rsidR="009B738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7381" w:rsidP="009B7381" w:rsidR="009B738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7381" w:rsidP="009B7381" w:rsidR="009B7381" w:rsidRPr="005D578C">
      <w:pPr>
        <w:jc w:val="center"/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CANIS NOBILIS j. d. o. o. Vintijan (Općina Medulin), Vintijan 128, OIB </w:t>
      </w:r>
      <w:r w:rsidRPr="009B7381">
        <w:rPr>
          <w:rFonts w:cs="Times New Roman" w:eastAsia="Times New Roman"/>
          <w:szCs w:val="24"/>
        </w:rPr>
        <w:t>69719764297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7381">
        <w:rPr>
          <w:rFonts w:cs="Times New Roman" w:eastAsia="Times New Roman"/>
          <w:szCs w:val="24"/>
        </w:rPr>
        <w:t>040292975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CANIS NOBILIS j. d. o. o. Vintijan (Općina Medulin), Vintijan 128, OIB </w:t>
      </w:r>
      <w:r w:rsidRPr="009B7381">
        <w:rPr>
          <w:rFonts w:cs="Times New Roman" w:eastAsia="Times New Roman"/>
          <w:szCs w:val="24"/>
        </w:rPr>
        <w:t>69719764297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7381">
        <w:rPr>
          <w:rFonts w:cs="Times New Roman" w:eastAsia="Times New Roman"/>
          <w:szCs w:val="24"/>
        </w:rPr>
        <w:t>040292975</w:t>
      </w:r>
      <w:r>
        <w:rPr>
          <w:rFonts w:cs="Times New Roman" w:eastAsia="Times New Roman"/>
          <w:szCs w:val="24"/>
        </w:rPr>
        <w:t>.</w:t>
      </w: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B7381" w:rsidP="009B7381" w:rsidR="009B7381">
      <w:pPr>
        <w:rPr>
          <w:rFonts w:cs="Times New Roman" w:eastAsia="Times New Roman"/>
          <w:szCs w:val="20"/>
        </w:rPr>
      </w:pPr>
    </w:p>
    <w:p w:rsidRDefault="009B7381" w:rsidP="009B7381" w:rsidR="009B73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CANIS NOBILIS j. d. o. o. Vintijan (Općina Medulin), Vintijan 128, OIB </w:t>
      </w:r>
      <w:r w:rsidRPr="009B7381">
        <w:rPr>
          <w:rFonts w:cs="Times New Roman" w:eastAsia="Times New Roman"/>
          <w:szCs w:val="24"/>
        </w:rPr>
        <w:t>69719764297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7381">
        <w:rPr>
          <w:rFonts w:cs="Times New Roman" w:eastAsia="Times New Roman"/>
          <w:szCs w:val="24"/>
        </w:rPr>
        <w:t>040292975</w:t>
      </w:r>
      <w:r>
        <w:rPr>
          <w:rFonts w:cs="Times New Roman" w:eastAsia="Times New Roman"/>
          <w:szCs w:val="24"/>
        </w:rPr>
        <w:t>.</w:t>
      </w:r>
    </w:p>
    <w:p w:rsidRDefault="009B7381" w:rsidP="009B7381" w:rsidR="009B7381">
      <w:pPr>
        <w:ind w:firstLine="709"/>
        <w:rPr>
          <w:rFonts w:cs="Times New Roman" w:eastAsia="Times New Roman"/>
          <w:szCs w:val="24"/>
        </w:rPr>
      </w:pPr>
    </w:p>
    <w:p w:rsidRDefault="009B7381" w:rsidP="009B7381" w:rsidR="009B73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CANIS NOBILIS j. d. o. o. Vintijan (Općina Medulin), Vintijan 128, OIB </w:t>
      </w:r>
      <w:r w:rsidRPr="009B7381">
        <w:rPr>
          <w:rFonts w:cs="Times New Roman" w:eastAsia="Times New Roman"/>
          <w:szCs w:val="24"/>
        </w:rPr>
        <w:t>69719764297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B7381">
        <w:rPr>
          <w:rFonts w:cs="Times New Roman" w:eastAsia="Times New Roman"/>
          <w:szCs w:val="24"/>
        </w:rPr>
        <w:t>040292975</w:t>
      </w:r>
      <w:r>
        <w:rPr>
          <w:rFonts w:cs="Times New Roman" w:eastAsia="Times New Roman"/>
          <w:szCs w:val="24"/>
        </w:rPr>
        <w:t>.</w:t>
      </w:r>
    </w:p>
    <w:p w:rsidRDefault="009B7381" w:rsidP="009B7381" w:rsidR="009B7381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7381" w:rsidP="009B7381" w:rsidR="009B7381">
      <w:pPr>
        <w:ind w:firstLine="708"/>
        <w:rPr>
          <w:rFonts w:cs="Times New Roman" w:eastAsia="Times New Roman"/>
          <w:szCs w:val="24"/>
        </w:rPr>
      </w:pPr>
    </w:p>
    <w:p w:rsidRDefault="009B7381" w:rsidP="009B7381" w:rsidR="009B738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CANIS NOBILIS j. d. o. o. Vintijan (Općina Medulin).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7381" w:rsidP="009B7381" w:rsidR="009B738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7381" w:rsidP="009B7381" w:rsidR="009B7381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B7381" w:rsidP="009B7381" w:rsidR="009B73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364E4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9B7381" w:rsidP="009B7381" w:rsidR="009B7381">
      <w:pPr>
        <w:jc w:val="left"/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left"/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7381" w:rsidP="009B7381" w:rsidR="009B738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B7381" w:rsidP="009B7381" w:rsidR="009B7381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rPr>
          <w:rFonts w:cs="Times New Roman" w:eastAsia="Times New Roman"/>
          <w:szCs w:val="24"/>
        </w:rPr>
      </w:pPr>
    </w:p>
    <w:p w:rsidRDefault="009B7381" w:rsidP="009B7381" w:rsidR="009B73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CANIS NOBILIS j. d. o. o. Vintijan (Općina Medulin), Vintijan 128,</w:t>
      </w:r>
    </w:p>
    <w:p w:rsidRDefault="009B7381" w:rsidP="009B7381" w:rsidR="009B738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B7381" w:rsidP="009B7381" w:rsidR="009B738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9B7381" w:rsidP="009B7381" w:rsidR="009B738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B7381" w:rsidP="009B7381" w:rsidR="009B73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B7381" w:rsidP="009B7381" w:rsidR="009B7381"/>
    <w:p w:rsidRDefault="009B7381" w:rsidP="009B7381" w:rsidR="009B7381"/>
    <w:p w:rsidRDefault="00911889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81" w:rsidP="009B7381" w:rsidR="009B7381">
      <w:r>
        <w:separator/>
      </w:r>
    </w:p>
  </w:endnote>
  <w:endnote w:id="0" w:type="continuationSeparator">
    <w:p w:rsidRDefault="009B7381" w:rsidP="009B7381" w:rsidR="009B7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81" w:rsidP="009B7381" w:rsidR="009B7381">
      <w:r>
        <w:separator/>
      </w:r>
    </w:p>
  </w:footnote>
  <w:footnote w:id="0" w:type="continuationSeparator">
    <w:p w:rsidRDefault="009B7381" w:rsidP="009B7381" w:rsidR="009B7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381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188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381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0EB"/>
    <w:rsid w:val="002364E4"/>
    <w:rsid w:val="002970EB"/>
    <w:rsid w:val="0075528E"/>
    <w:rsid w:val="0079403F"/>
    <w:rsid w:val="00911889"/>
    <w:rsid w:val="009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73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73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73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73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7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73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8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18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1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1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73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73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73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7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73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7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73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8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18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1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1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CANIS NOBILIS j.d.o.o. VINTIJAN</izvorni_sadrzaj>
    <derivirana_varijabla naziv="DomainObject.Predmet.ProtustrankaFormated_1">  CANIS NOBILIS j.d.o.o. VINTIJAN</derivirana_varijabla>
  </DomainObject.Predmet.ProtustrankaFormated>
  <DomainObject.Predmet.ProtustrankaFormatedOIB>
    <izvorni_sadrzaj>  CANIS NOBILIS j.d.o.o. VINTIJAN, OIB 69719764297</izvorni_sadrzaj>
    <derivirana_varijabla naziv="DomainObject.Predmet.ProtustrankaFormatedOIB_1">  CANIS NOBILIS j.d.o.o. VINTIJAN, OIB 69719764297</derivirana_varijabla>
  </DomainObject.Predmet.ProtustrankaFormatedOIB>
  <DomainObject.Predmet.ProtustrankaFormatedWithAdress>
    <izvorni_sadrzaj> CANIS NOBILIS j.d.o.o. VINTIJAN, Vintijan 128, 52100 Vintijan</izvorni_sadrzaj>
    <derivirana_varijabla naziv="DomainObject.Predmet.ProtustrankaFormatedWithAdress_1"> CANIS NOBILIS j.d.o.o. VINTIJAN, Vintijan 128, 52100 Vintijan</derivirana_varijabla>
  </DomainObject.Predmet.ProtustrankaFormatedWithAdress>
  <DomainObject.Predmet.ProtustrankaFormatedWithAdressOIB>
    <izvorni_sadrzaj> CANIS NOBILIS j.d.o.o. VINTIJAN, OIB 69719764297, Vintijan 128, 52100 Vintijan</izvorni_sadrzaj>
    <derivirana_varijabla naziv="DomainObject.Predmet.ProtustrankaFormatedWithAdressOIB_1"> CANIS NOBILIS j.d.o.o. VINTIJAN, OIB 69719764297, Vintijan 128, 52100 Vintijan</derivirana_varijabla>
  </DomainObject.Predmet.ProtustrankaFormatedWithAdressOIB>
  <DomainObject.Predmet.ProtustrankaWithAdress>
    <izvorni_sadrzaj>CANIS NOBILIS j.d.o.o. VINTIJAN Vintijan 128, 52100 Vintijan</izvorni_sadrzaj>
    <derivirana_varijabla naziv="DomainObject.Predmet.ProtustrankaWithAdress_1">CANIS NOBILIS j.d.o.o. VINTIJAN Vintijan 128, 52100 Vintijan</derivirana_varijabla>
  </DomainObject.Predmet.ProtustrankaWithAdress>
  <DomainObject.Predmet.ProtustrankaWithAdressOIB>
    <izvorni_sadrzaj>CANIS NOBILIS j.d.o.o. VINTIJAN, OIB 69719764297, Vintijan 128, 52100 Vintijan</izvorni_sadrzaj>
    <derivirana_varijabla naziv="DomainObject.Predmet.ProtustrankaWithAdressOIB_1">CANIS NOBILIS j.d.o.o. VINTIJAN, OIB 69719764297, Vintijan 128, 52100 Vintijan</derivirana_varijabla>
  </DomainObject.Predmet.ProtustrankaWithAdressOIB>
  <DomainObject.Predmet.ProtustrankaNazivFormated>
    <izvorni_sadrzaj>CANIS NOBILIS j.d.o.o. VINTIJAN</izvorni_sadrzaj>
    <derivirana_varijabla naziv="DomainObject.Predmet.ProtustrankaNazivFormated_1">CANIS NOBILIS j.d.o.o. VINTIJAN</derivirana_varijabla>
  </DomainObject.Predmet.ProtustrankaNazivFormated>
  <DomainObject.Predmet.ProtustrankaNazivFormatedOIB>
    <izvorni_sadrzaj>CANIS NOBILIS j.d.o.o. VINTIJAN, OIB 69719764297</izvorni_sadrzaj>
    <derivirana_varijabla naziv="DomainObject.Predmet.ProtustrankaNazivFormatedOIB_1">CANIS NOBILIS j.d.o.o. VINTIJAN, OIB 69719764297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3795.45</izvorni_sadrzaj>
    <derivirana_varijabla naziv="DomainObject.Predmet.TrenutnaVrijednost_1">3795.45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CANIS NOBILIS j.d.o.o. VINTIJAN</item>
    </izvorni_sadrzaj>
    <derivirana_varijabla naziv="DomainObject.Predmet.ProtuStrankaListFormated_1">
      <item>CANIS NOBILIS j.d.o.o. VINTIJAN</item>
    </derivirana_varijabla>
  </DomainObject.Predmet.ProtuStrankaListFormated>
  <DomainObject.Predmet.ProtuStrankaListFormatedOIB>
    <izvorni_sadrzaj>
      <item>CANIS NOBILIS j.d.o.o. VINTIJAN, OIB 69719764297</item>
    </izvorni_sadrzaj>
    <derivirana_varijabla naziv="DomainObject.Predmet.ProtuStrankaListFormatedOIB_1">
      <item>CANIS NOBILIS j.d.o.o. VINTIJAN, OIB 69719764297</item>
    </derivirana_varijabla>
  </DomainObject.Predmet.ProtuStrankaListFormatedOIB>
  <DomainObject.Predmet.ProtuStrankaListFormatedWithAdress>
    <izvorni_sadrzaj>
      <item>CANIS NOBILIS j.d.o.o. VINTIJAN, Vintijan 128, 52100 Vintijan</item>
    </izvorni_sadrzaj>
    <derivirana_varijabla naziv="DomainObject.Predmet.ProtuStrankaListFormatedWithAdress_1">
      <item>CANIS NOBILIS j.d.o.o. VINTIJAN, Vintijan 128, 52100 Vintijan</item>
    </derivirana_varijabla>
  </DomainObject.Predmet.ProtuStrankaListFormatedWithAdress>
  <DomainObject.Predmet.ProtuStrankaListFormatedWithAdressOIB>
    <izvorni_sadrzaj>
      <item>CANIS NOBILIS j.d.o.o. VINTIJAN, OIB 69719764297, Vintijan 128, 52100 Vintijan</item>
    </izvorni_sadrzaj>
    <derivirana_varijabla naziv="DomainObject.Predmet.ProtuStrankaListFormatedWithAdressOIB_1">
      <item>CANIS NOBILIS j.d.o.o. VINTIJAN, OIB 69719764297, Vintijan 128, 52100 Vintijan</item>
    </derivirana_varijabla>
  </DomainObject.Predmet.ProtuStrankaListFormatedWithAdressOIB>
  <DomainObject.Predmet.ProtuStrankaListNazivFormated>
    <izvorni_sadrzaj>
      <item>CANIS NOBILIS j.d.o.o. VINTIJAN</item>
    </izvorni_sadrzaj>
    <derivirana_varijabla naziv="DomainObject.Predmet.ProtuStrankaListNazivFormated_1">
      <item>CANIS NOBILIS j.d.o.o. VINTIJAN</item>
    </derivirana_varijabla>
  </DomainObject.Predmet.ProtuStrankaListNazivFormated>
  <DomainObject.Predmet.ProtuStrankaListNazivFormatedOIB>
    <izvorni_sadrzaj>
      <item>CANIS NOBILIS j.d.o.o. VINTIJAN, OIB 69719764297</item>
    </izvorni_sadrzaj>
    <derivirana_varijabla naziv="DomainObject.Predmet.ProtuStrankaListNazivFormatedOIB_1">
      <item>CANIS NOBILIS j.d.o.o. VINTIJAN, OIB 69719764297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CANIS NOBILIS j.d.o.o. VINTIJAN</izvorni_sadrzaj>
    <derivirana_varijabla naziv="DomainObject.Predmet.ProtustrankaIDrugi_1">CANIS NOBILIS j.d.o.o. VINTIJAN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CANIS NOBILIS j.d.o.o. VINTIJAN, OIB 69719764297, Vintijan 128, 52100 Vintijan</izvorni_sadrzaj>
    <derivirana_varijabla naziv="DomainObject.Predmet.ProtustrankaIDrugiAdressOIB_1">CANIS NOBILIS j.d.o.o. VINTIJAN, OIB 69719764297, Vintijan 128, 52100 Vintijan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CANIS NOBILIS j.d.o.o. VINTIJAN</item>
    </izvorni_sadrzaj>
    <derivirana_varijabla naziv="DomainObject.Predmet.SudioniciListNaziv_1">
      <item>FINANCIJSKA AGENCIJA, RC RIJEKA, PODRUŽNICA PULA, PULA</item>
      <item>CANIS NOBILIS j.d.o.o. VINTIJAN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CANIS NOBILIS j.d.o.o. VINTIJAN, OIB 69719764297, Vintijan 128,52100 Vintijan</item>
    </izvorni_sadrzaj>
    <derivirana_varijabla naziv="DomainObject.Predmet.SudioniciListAdressOIB_1">
      <item>FINANCIJSKA AGENCIJA, RC RIJEKA, PODRUŽNICA PULA, PULA, OIB 85821130368, Giardini 5,52100 Pula</item>
      <item>CANIS NOBILIS j.d.o.o. VINTIJAN, OIB 69719764297, Vintijan 128,52100 Vintijan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69719764297</item>
    </izvorni_sadrzaj>
    <derivirana_varijabla naziv="DomainObject.Predmet.SudioniciListNazivOIB_1">
      <item>, OIB 85821130368</item>
      <item>, OIB 69719764297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3262</properties:Characters>
  <properties:Lines>80</properties:Lines>
  <properties:Paragraphs>29</properties:Paragraphs>
  <properties:TotalTime>6</properties:TotalTime>
  <properties:ScaleCrop>false</properties:ScaleCrop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2016-05-02T10:17:00Z</dcterms:created>
  <dc:creator>Mihaela Kaligari</dc:creator>
  <dc:description/>
  <cp:keywords/>
  <cp:lastModifiedBy>Mihaela Kaligari</cp:lastModifiedBy>
  <cp:lastPrinted>2016-05-03T06:29:00Z</cp:lastPrinted>
  <dcterms:modified xmlns:xsi="http://www.w3.org/2001/XMLSchema-instance" xsi:type="dcterms:W3CDTF">2016-05-03T06:57:00Z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