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0ec1" w14:paraId="47b0ec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10C32">
        <w:rPr>
          <w:rStyle w:val="Naglaeno"/>
          <w:b w:val="false"/>
        </w:rPr>
        <w:t>16</w:t>
      </w:r>
      <w:r w:rsidR="0049078E">
        <w:rPr>
          <w:rStyle w:val="Naglaeno"/>
          <w:b w:val="false"/>
        </w:rPr>
        <w:t>69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A52D3D">
        <w:t>ĐURĐICA ŠINIK jednostavno društvo s ograničenom odgovornošću</w:t>
      </w:r>
      <w:r w:rsidR="00540948">
        <w:t xml:space="preserve"> za usluge</w:t>
      </w:r>
      <w:r w:rsidR="00A52D3D">
        <w:t>, Donja Zelina</w:t>
      </w:r>
      <w:r w:rsidR="009407D7">
        <w:t xml:space="preserve">, </w:t>
      </w:r>
      <w:r w:rsidR="00A52D3D">
        <w:t>Ulica Milutina Barača 9</w:t>
      </w:r>
      <w:r w:rsidR="005B7C0B">
        <w:t xml:space="preserve">, </w:t>
      </w:r>
      <w:r w:rsidR="006152FF">
        <w:t xml:space="preserve">MBS: </w:t>
      </w:r>
      <w:r w:rsidR="00A52D3D">
        <w:t>081120770</w:t>
      </w:r>
      <w:r w:rsidR="006152FF">
        <w:t xml:space="preserve">, OIB: </w:t>
      </w:r>
      <w:r w:rsidR="00A52D3D">
        <w:t>76538055696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C012C5">
        <w:t>5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A52D3D">
        <w:t>ĐURĐICA ŠINIK jednostavno društvo s ograničenom odgovornošću</w:t>
      </w:r>
      <w:r w:rsidR="00540948">
        <w:t xml:space="preserve"> za usluge</w:t>
      </w:r>
      <w:r w:rsidR="00A52D3D">
        <w:t>, Donja Zelina, Ulica Milutina Barača 9, MBS: 081120770, OIB: 76538055696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A52D3D">
        <w:t>13.959,75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2D6BAB">
        <w:t xml:space="preserve">Stjepan </w:t>
      </w:r>
      <w:proofErr w:type="spellStart"/>
      <w:r w:rsidR="002D6BAB">
        <w:t>Dananić</w:t>
      </w:r>
      <w:proofErr w:type="spellEnd"/>
      <w:r w:rsidR="00167B70">
        <w:t xml:space="preserve">, </w:t>
      </w:r>
      <w:r w:rsidR="002D6BAB">
        <w:t>Donja Zelina</w:t>
      </w:r>
      <w:r w:rsidR="00167B70">
        <w:t xml:space="preserve">, </w:t>
      </w:r>
      <w:r w:rsidR="002D6BAB">
        <w:t>M. Barača 9</w:t>
      </w:r>
      <w:r w:rsidR="00046C5F">
        <w:t>,</w:t>
      </w:r>
      <w:r w:rsidR="006244B4">
        <w:t xml:space="preserve"> OIB: </w:t>
      </w:r>
      <w:r w:rsidR="002D6BAB">
        <w:t>70562589641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1602F9">
        <w:t>6</w:t>
      </w:r>
      <w:r w:rsidR="0049078E">
        <w:t>69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C012C5">
        <w:t>5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1617" w:rsidR="003D1617">
      <w:r>
        <w:separator/>
      </w:r>
    </w:p>
  </w:endnote>
  <w:endnote w:id="0" w:type="continuationSeparator">
    <w:p w:rsidRDefault="003D1617" w:rsidR="003D1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1617" w:rsidR="003D1617">
      <w:r>
        <w:separator/>
      </w:r>
    </w:p>
  </w:footnote>
  <w:footnote w:id="0" w:type="continuationSeparator">
    <w:p w:rsidRDefault="003D1617" w:rsidR="003D16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02F9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6BAB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1617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078E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0948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1316D"/>
    <w:rsid w:val="007234DE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2D3D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45C5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0E4F"/>
    <w:rsid w:val="00FD1F36"/>
    <w:rsid w:val="00FD49B4"/>
    <w:rsid w:val="00FE0CCA"/>
    <w:rsid w:val="00FE58E2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31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1316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1316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16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16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31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1316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1316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16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16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St-1669/2018-4</izvorni_sadrzaj>
    <derivirana_varijabla naziv="DomainObject.Oznaka_1">St-1669/2018-4</derivirana_varijabla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St-1669/2018</izvorni_sadrzaj>
    <derivirana_varijabla naziv="DomainObject.Predmet.OznakaBroj_1">St-1669/2018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ĐURĐICA ŠINIK jednostavno društvo s ograničenom odgovornošću za usluge</izvorni_sadrzaj>
    <derivirana_varijabla naziv="DomainObject.Predmet.ProtustrankaFormated_1">  ĐURĐICA ŠINIK jednostavno društvo s ograničenom odgovornošću za usluge</derivirana_varijabla>
  </DomainObject.Predmet.ProtustrankaFormated>
  <DomainObject.Predmet.ProtustrankaFormatedOIB>
    <izvorni_sadrzaj>  ĐURĐICA ŠINIK jednostavno društvo s ograničenom odgovornošću za usluge, OIB 76538055696</izvorni_sadrzaj>
    <derivirana_varijabla naziv="DomainObject.Predmet.ProtustrankaFormatedOIB_1">  ĐURĐICA ŠINIK jednostavno društvo s ograničenom odgovornošću za usluge, OIB 76538055696</derivirana_varijabla>
  </DomainObject.Predmet.ProtustrankaFormatedOIB>
  <DomainObject.Predmet.ProtustrankaFormatedWithAdress>
    <izvorni_sadrzaj> ĐURĐICA ŠINIK jednostavno društvo s ograničenom odgovornošću za usluge, Ulica Milutina Barača 9, 10382 Donja Zelina</izvorni_sadrzaj>
    <derivirana_varijabla naziv="DomainObject.Predmet.ProtustrankaFormatedWithAdress_1"> ĐURĐICA ŠINIK jednostavno društvo s ograničenom odgovornošću za usluge, Ulica Milutina Barača 9, 10382 Donja Zelina</derivirana_varijabla>
  </DomainObject.Predmet.ProtustrankaFormatedWithAdress>
  <DomainObject.Predmet.ProtustrankaFormatedWithAdressOIB>
    <izvorni_sadrzaj> ĐURĐICA ŠINIK jednostavno društvo s ograničenom odgovornošću za usluge, OIB 76538055696, Ulica Milutina Barača 9, 10382 Donja Zelina</izvorni_sadrzaj>
    <derivirana_varijabla naziv="DomainObject.Predmet.ProtustrankaFormatedWithAdressOIB_1"> ĐURĐICA ŠINIK jednostavno društvo s ograničenom odgovornošću za usluge, OIB 76538055696, Ulica Milutina Barača 9, 10382 Donja Zelina</derivirana_varijabla>
  </DomainObject.Predmet.ProtustrankaFormatedWithAdressOIB>
  <DomainObject.Predmet.ProtustrankaWithAdress>
    <izvorni_sadrzaj>ĐURĐICA ŠINIK jednostavno društvo s ograničenom odgovornošću za usluge Ulica Milutina Barača 9, 10382 Donja Zelina</izvorni_sadrzaj>
    <derivirana_varijabla naziv="DomainObject.Predmet.ProtustrankaWithAdress_1">ĐURĐICA ŠINIK jednostavno društvo s ograničenom odgovornošću za usluge Ulica Milutina Barača 9, 10382 Donja Zelina</derivirana_varijabla>
  </DomainObject.Predmet.ProtustrankaWithAdress>
  <DomainObject.Predmet.ProtustrankaWithAdressOIB>
    <izvorni_sadrzaj>ĐURĐICA ŠINIK jednostavno društvo s ograničenom odgovornošću za usluge, OIB 76538055696, Ulica Milutina Barača 9, 10382 Donja Zelina</izvorni_sadrzaj>
    <derivirana_varijabla naziv="DomainObject.Predmet.ProtustrankaWithAdressOIB_1">ĐURĐICA ŠINIK jednostavno društvo s ograničenom odgovornošću za usluge, OIB 76538055696, Ulica Milutina Barača 9, 10382 Donja Zelina</derivirana_varijabla>
  </DomainObject.Predmet.ProtustrankaWithAdressOIB>
  <DomainObject.Predmet.ProtustrankaNazivFormated>
    <izvorni_sadrzaj>ĐURĐICA ŠINIK jednostavno društvo s ograničenom odgovornošću za usluge</izvorni_sadrzaj>
    <derivirana_varijabla naziv="DomainObject.Predmet.ProtustrankaNazivFormated_1">ĐURĐICA ŠINIK jednostavno društvo s ograničenom odgovornošću za usluge</derivirana_varijabla>
  </DomainObject.Predmet.ProtustrankaNazivFormated>
  <DomainObject.Predmet.ProtustrankaNazivFormatedOIB>
    <izvorni_sadrzaj>ĐURĐICA ŠINIK jednostavno društvo s ograničenom odgovornošću za usluge, OIB 76538055696</izvorni_sadrzaj>
    <derivirana_varijabla naziv="DomainObject.Predmet.ProtustrankaNazivFormatedOIB_1">ĐURĐICA ŠINIK jednostavno društvo s ograničenom odgovornošću za usluge, OIB 76538055696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ĐURĐICA ŠINIK jednostavno društvo s ograničenom odgovornošću za usluge</item>
    </izvorni_sadrzaj>
    <derivirana_varijabla naziv="DomainObject.Predmet.ProtuStrankaListFormated_1">
      <item>ĐURĐICA ŠINIK jednostavno društvo s ograničenom odgovornošću za usluge</item>
    </derivirana_varijabla>
  </DomainObject.Predmet.ProtuStrankaListFormated>
  <DomainObject.Predmet.ProtuStrankaListFormatedOIB>
    <izvorni_sadrzaj>
      <item>ĐURĐICA ŠINIK jednostavno društvo s ograničenom odgovornošću za usluge, OIB 76538055696</item>
    </izvorni_sadrzaj>
    <derivirana_varijabla naziv="DomainObject.Predmet.ProtuStrankaListFormatedOIB_1">
      <item>ĐURĐICA ŠINIK jednostavno društvo s ograničenom odgovornošću za usluge, OIB 76538055696</item>
    </derivirana_varijabla>
  </DomainObject.Predmet.ProtuStrankaListFormatedOIB>
  <DomainObject.Predmet.ProtuStrankaListFormatedWithAdress>
    <izvorni_sadrzaj>
      <item>ĐURĐICA ŠINIK jednostavno društvo s ograničenom odgovornošću za usluge, Ulica Milutina Barača 9, 10382 Donja Zelina</item>
    </izvorni_sadrzaj>
    <derivirana_varijabla naziv="DomainObject.Predmet.ProtuStrankaListFormatedWithAdress_1">
      <item>ĐURĐICA ŠINIK jednostavno društvo s ograničenom odgovornošću za usluge, Ulica Milutina Barača 9, 10382 Donja Zelina</item>
    </derivirana_varijabla>
  </DomainObject.Predmet.ProtuStrankaListFormatedWithAdress>
  <DomainObject.Predmet.ProtuStrankaListFormatedWithAdressOIB>
    <izvorni_sadrzaj>
      <item>ĐURĐICA ŠINIK jednostavno društvo s ograničenom odgovornošću za usluge, OIB 76538055696, Ulica Milutina Barača 9, 10382 Donja Zelina</item>
    </izvorni_sadrzaj>
    <derivirana_varijabla naziv="DomainObject.Predmet.ProtuStrankaListFormatedWithAdressOIB_1">
      <item>ĐURĐICA ŠINIK jednostavno društvo s ograničenom odgovornošću za usluge, OIB 76538055696, Ulica Milutina Barača 9, 10382 Donja Zelina</item>
    </derivirana_varijabla>
  </DomainObject.Predmet.ProtuStrankaListFormatedWithAdressOIB>
  <DomainObject.Predmet.ProtuStrankaListNazivFormated>
    <izvorni_sadrzaj>
      <item>ĐURĐICA ŠINIK jednostavno društvo s ograničenom odgovornošću za usluge</item>
    </izvorni_sadrzaj>
    <derivirana_varijabla naziv="DomainObject.Predmet.ProtuStrankaListNazivFormated_1">
      <item>ĐURĐICA ŠINIK jednostavno društvo s ograničenom odgovornošću za usluge</item>
    </derivirana_varijabla>
  </DomainObject.Predmet.ProtuStrankaListNazivFormated>
  <DomainObject.Predmet.ProtuStrankaListNazivFormatedOIB>
    <izvorni_sadrzaj>
      <item>ĐURĐICA ŠINIK jednostavno društvo s ograničenom odgovornošću za usluge, OIB 76538055696</item>
    </izvorni_sadrzaj>
    <derivirana_varijabla naziv="DomainObject.Predmet.ProtuStrankaListNazivFormatedOIB_1">
      <item>ĐURĐICA ŠINIK jednostavno društvo s ograničenom odgovornošću za usluge, OIB 76538055696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St-1669/2018-4</izvorni_sadrzaj>
    <derivirana_varijabla naziv="DomainObject.PoslovniBrojDokumenta_1">St-1669/2018-4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ĐURĐICA ŠINIK jednostavno društvo s ograničenom odgovornošću za usluge</izvorni_sadrzaj>
    <derivirana_varijabla naziv="DomainObject.Predmet.ProtustrankaIDrugi_1">ĐURĐICA ŠINIK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ĐURĐICA ŠINIK jednostavno društvo s ograničenom odgovornošću za usluge, OIB 76538055696, Ulica Milutina Barača 9, 10382 Donja Zelina</izvorni_sadrzaj>
    <derivirana_varijabla naziv="DomainObject.Predmet.ProtustrankaIDrugiAdressOIB_1">ĐURĐICA ŠINIK jednostavno društvo s ograničenom odgovornošću za usluge, OIB 76538055696, Ulica Milutina Barača 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ĐURĐICA ŠINIK jednostavno društvo s ograničenom odgovornošću za usluge</item>
      <item>FINA Regionalni centar Zagreb</item>
    </izvorni_sadrzaj>
    <derivirana_varijabla naziv="DomainObject.Predmet.SudioniciListNaziv_1">
      <item>ĐURĐICA ŠINIK jednostavno društvo s ograničenom odgovornošću za usluge</item>
      <item>FINA Regionalni centar Zagreb</item>
    </derivirana_varijabla>
  </DomainObject.Predmet.SudioniciListNaziv>
  <DomainObject.Predmet.SudioniciListAdressOIB>
    <izvorni_sadrzaj>
      <item>ĐURĐICA ŠINIK jednostavno društvo s ograničenom odgovornošću za usluge, OIB 76538055696, Ulica Milutina Barača 9,10382 Donja Zelina</item>
      <item>FINA Regionalni centar Zagreb, OIB 85821130368, Trg svibanjskih žrtava 1995. 1,10000 Zagreb</item>
    </izvorni_sadrzaj>
    <derivirana_varijabla naziv="DomainObject.Predmet.SudioniciListAdressOIB_1">
      <item>ĐURĐICA ŠINIK jednostavno društvo s ograničenom odgovornošću za usluge, OIB 76538055696, Ulica Milutina Barača 9,10382 Donja Zelina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76538055696</item>
      <item>, OIB 85821130368</item>
    </izvorni_sadrzaj>
    <derivirana_varijabla naziv="DomainObject.Predmet.SudioniciListNazivOIB_1">
      <item>, OIB 76538055696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F8A21B-023C-4298-8893-356639CFD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2196</properties:Characters>
  <properties:Lines>51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2019-01-14T12:25:00Z</dcterms:created>
  <dc:creator>Korisnik</dc:creator>
  <cp:lastModifiedBy>Maja Videnović</cp:lastModifiedBy>
  <cp:lastPrinted>2019-01-14T10:03:00Z</cp:lastPrinted>
  <dcterms:modified xmlns:xsi="http://www.w3.org/2001/XMLSchema-instance" xsi:type="dcterms:W3CDTF">2019-01-15T07:07:00Z</dcterms:modified>
  <cp:revision>11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St-1669/2018-4 / Odluka - Oglas (oglas_-_1669-18-ZG.docx)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