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be79" w14:paraId="996be79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07704F">
        <w:rPr>
          <w:szCs w:val="24"/>
        </w:rPr>
        <w:t>16</w:t>
      </w:r>
      <w:r w:rsidR="0090293D">
        <w:rPr>
          <w:szCs w:val="24"/>
        </w:rPr>
        <w:t xml:space="preserve">. </w:t>
      </w:r>
      <w:r w:rsidR="0007704F">
        <w:rPr>
          <w:szCs w:val="24"/>
        </w:rPr>
        <w:t>rujna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07704F">
        <w:rPr>
          <w:szCs w:val="24"/>
        </w:rPr>
        <w:t>UDRUGA IZNAJMLJIVAČA PRIVATNOG SMJEŠTAJA U STAROJ GRADSKOJ JEZGRI "RASPRŠENI HOTEL ŠIBENIK"</w:t>
      </w:r>
      <w:r w:rsidR="00FF743D">
        <w:rPr>
          <w:szCs w:val="24"/>
        </w:rPr>
        <w:t xml:space="preserve">, </w:t>
      </w:r>
      <w:r w:rsidR="0007704F">
        <w:rPr>
          <w:szCs w:val="24"/>
        </w:rPr>
        <w:t>Šibenik</w:t>
      </w:r>
      <w:r w:rsidR="009B665E">
        <w:rPr>
          <w:szCs w:val="24"/>
        </w:rPr>
        <w:t xml:space="preserve">, </w:t>
      </w:r>
      <w:r w:rsidR="0007704F">
        <w:rPr>
          <w:szCs w:val="24"/>
        </w:rPr>
        <w:t>Kralja Tomislava 11</w:t>
      </w:r>
      <w:r w:rsidR="0090293D">
        <w:t>,</w:t>
      </w:r>
      <w:r>
        <w:t xml:space="preserve"> OIB:</w:t>
      </w:r>
      <w:r w:rsidR="00F75858">
        <w:t xml:space="preserve"> </w:t>
      </w:r>
      <w:r w:rsidR="0007704F">
        <w:t>55352043717</w:t>
      </w:r>
      <w:r w:rsidR="0090293D">
        <w:rPr>
          <w:szCs w:val="24"/>
        </w:rPr>
        <w:t xml:space="preserve">, </w:t>
      </w:r>
      <w:r w:rsidR="00EC74F0">
        <w:rPr>
          <w:szCs w:val="24"/>
        </w:rPr>
        <w:t>24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C74F0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07704F">
      <w:rPr>
        <w:rFonts w:cs="Times New Roman" w:eastAsia="Times New Roman" w:hAnsi="Times New Roman" w:ascii="Times New Roman"/>
        <w:sz w:val="24"/>
        <w:szCs w:val="24"/>
        <w:lang w:eastAsia="hr-HR"/>
      </w:rPr>
      <w:t>1056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07704F">
      <w:rPr>
        <w:rFonts w:cs="Times New Roman" w:eastAsia="Times New Roman" w:hAnsi="Times New Roman" w:ascii="Times New Roman"/>
        <w:sz w:val="24"/>
        <w:szCs w:val="24"/>
        <w:lang w:eastAsia="hr-HR"/>
      </w:rPr>
      <w:t>10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7704F"/>
    <w:rsid w:val="0008549A"/>
    <w:rsid w:val="000C59B2"/>
    <w:rsid w:val="000E2A8D"/>
    <w:rsid w:val="00145795"/>
    <w:rsid w:val="00164787"/>
    <w:rsid w:val="00223D57"/>
    <w:rsid w:val="00255E5D"/>
    <w:rsid w:val="00302F28"/>
    <w:rsid w:val="003C5A7A"/>
    <w:rsid w:val="00406EFC"/>
    <w:rsid w:val="00462226"/>
    <w:rsid w:val="00543603"/>
    <w:rsid w:val="0058023C"/>
    <w:rsid w:val="006F6AED"/>
    <w:rsid w:val="00705AA6"/>
    <w:rsid w:val="00850DC5"/>
    <w:rsid w:val="00901178"/>
    <w:rsid w:val="0090293D"/>
    <w:rsid w:val="009B665E"/>
    <w:rsid w:val="00A579E3"/>
    <w:rsid w:val="00B7120F"/>
    <w:rsid w:val="00CE25E2"/>
    <w:rsid w:val="00D64751"/>
    <w:rsid w:val="00DB5451"/>
    <w:rsid w:val="00EC74F0"/>
    <w:rsid w:val="00F75858"/>
    <w:rsid w:val="00FC7547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12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20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7120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7120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7120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12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2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712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712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712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St-1056/2016</izvorni_sadrzaj>
    <derivirana_varijabla naziv="DomainObject.Predmet.OznakaBroj_1">St-1056/2016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IZNAJMLJIVAČA PRIVATNOG SMJEŠTAJA U STAROJ GRADSKOJ JEZGRI "RASPRŠENI HOTEL ŠIBENIK"</izvorni_sadrzaj>
    <derivirana_varijabla naziv="DomainObject.Predmet.ProtustrankaFormated_1">  UDRUGA IZNAJMLJIVAČA PRIVATNOG SMJEŠTAJA U STAROJ GRADSKOJ JEZGRI "RASPRŠENI HOTEL ŠIBENIK"</derivirana_varijabla>
  </DomainObject.Predmet.ProtustrankaFormated>
  <DomainObject.Predmet.ProtustrankaFormatedOIB>
    <izvorni_sadrzaj>  UDRUGA IZNAJMLJIVAČA PRIVATNOG SMJEŠTAJA U STAROJ GRADSKOJ JEZGRI "RASPRŠENI HOTEL ŠIBENIK", OIB 55352043717</izvorni_sadrzaj>
    <derivirana_varijabla naziv="DomainObject.Predmet.ProtustrankaFormatedOIB_1">  UDRUGA IZNAJMLJIVAČA PRIVATNOG SMJEŠTAJA U STAROJ GRADSKOJ JEZGRI "RASPRŠENI HOTEL ŠIBENIK", OIB 55352043717</derivirana_varijabla>
  </DomainObject.Predmet.ProtustrankaFormatedOIB>
  <DomainObject.Predmet.ProtustrankaFormatedWithAdress>
    <izvorni_sadrzaj> UDRUGA IZNAJMLJIVAČA PRIVATNOG SMJEŠTAJA U STAROJ GRADSKOJ JEZGRI "RASPRŠENI HOTEL ŠIBENIK", Kralja Tomislava 11, 22000 Šibenik</izvorni_sadrzaj>
    <derivirana_varijabla naziv="DomainObject.Predmet.ProtustrankaFormatedWithAdress_1"> UDRUGA IZNAJMLJIVAČA PRIVATNOG SMJEŠTAJA U STAROJ GRADSKOJ JEZGRI "RASPRŠENI HOTEL ŠIBENIK", Kralja Tomislava 11, 22000 Šibenik</derivirana_varijabla>
  </DomainObject.Predmet.ProtustrankaFormatedWithAdress>
  <DomainObject.Predmet.ProtustrankaFormatedWithAdressOIB>
    <izvorni_sadrzaj> UDRUGA IZNAJMLJIVAČA PRIVATNOG SMJEŠTAJA U STAROJ GRADSKOJ JEZGRI "RASPRŠENI HOTEL ŠIBENIK", OIB 55352043717, Kralja Tomislava 11, 22000 Šibenik</izvorni_sadrzaj>
    <derivirana_varijabla naziv="DomainObject.Predmet.ProtustrankaFormatedWithAdressOIB_1"> UDRUGA IZNAJMLJIVAČA PRIVATNOG SMJEŠTAJA U STAROJ GRADSKOJ JEZGRI "RASPRŠENI HOTEL ŠIBENIK", OIB 55352043717, Kralja Tomislava 11, 22000 Šibenik</derivirana_varijabla>
  </DomainObject.Predmet.ProtustrankaFormatedWithAdressOIB>
  <DomainObject.Predmet.ProtustrankaWithAdress>
    <izvorni_sadrzaj>UDRUGA IZNAJMLJIVAČA PRIVATNOG SMJEŠTAJA U STAROJ GRADSKOJ JEZGRI "RASPRŠENI HOTEL ŠIBENIK" Kralja Tomislava 11, 22000 Šibenik</izvorni_sadrzaj>
    <derivirana_varijabla naziv="DomainObject.Predmet.ProtustrankaWithAdress_1">UDRUGA IZNAJMLJIVAČA PRIVATNOG SMJEŠTAJA U STAROJ GRADSKOJ JEZGRI "RASPRŠENI HOTEL ŠIBENIK" Kralja Tomislava 11, 22000 Šibenik</derivirana_varijabla>
  </DomainObject.Predmet.ProtustrankaWithAdress>
  <DomainObject.Predmet.ProtustrankaWithAdressOIB>
    <izvorni_sadrzaj>UDRUGA IZNAJMLJIVAČA PRIVATNOG SMJEŠTAJA U STAROJ GRADSKOJ JEZGRI "RASPRŠENI HOTEL ŠIBENIK", OIB 55352043717, Kralja Tomislava 11, 22000 Šibenik</izvorni_sadrzaj>
    <derivirana_varijabla naziv="DomainObject.Predmet.ProtustrankaWithAdressOIB_1">UDRUGA IZNAJMLJIVAČA PRIVATNOG SMJEŠTAJA U STAROJ GRADSKOJ JEZGRI "RASPRŠENI HOTEL ŠIBENIK", OIB 55352043717, Kralja Tomislava 11, 22000 Šibenik</derivirana_varijabla>
  </DomainObject.Predmet.ProtustrankaWithAdressOIB>
  <DomainObject.Predmet.ProtustrankaNazivFormated>
    <izvorni_sadrzaj>UDRUGA IZNAJMLJIVAČA PRIVATNOG SMJEŠTAJA U STAROJ GRADSKOJ JEZGRI "RASPRŠENI HOTEL ŠIBENIK"</izvorni_sadrzaj>
    <derivirana_varijabla naziv="DomainObject.Predmet.ProtustrankaNazivFormated_1">UDRUGA IZNAJMLJIVAČA PRIVATNOG SMJEŠTAJA U STAROJ GRADSKOJ JEZGRI "RASPRŠENI HOTEL ŠIBENIK"</derivirana_varijabla>
  </DomainObject.Predmet.ProtustrankaNazivFormated>
  <DomainObject.Predmet.ProtustrankaNazivFormatedOIB>
    <izvorni_sadrzaj>UDRUGA IZNAJMLJIVAČA PRIVATNOG SMJEŠTAJA U STAROJ GRADSKOJ JEZGRI "RASPRŠENI HOTEL ŠIBENIK", OIB 55352043717</izvorni_sadrzaj>
    <derivirana_varijabla naziv="DomainObject.Predmet.ProtustrankaNazivFormatedOIB_1">UDRUGA IZNAJMLJIVAČA PRIVATNOG SMJEŠTAJA U STAROJ GRADSKOJ JEZGRI "RASPRŠENI HOTEL ŠIBENIK", OIB 55352043717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IZNAJMLJIVAČA PRIVATNOG SMJEŠTAJA U STAROJ GRADSKOJ JEZGRI "RASPRŠENI HOTEL ŠIBENIK"</item>
    </izvorni_sadrzaj>
    <derivirana_varijabla naziv="DomainObject.Predmet.ProtuStrankaListFormated_1">
      <item>UDRUGA IZNAJMLJIVAČA PRIVATNOG SMJEŠTAJA U STAROJ GRADSKOJ JEZGRI "RASPRŠENI HOTEL ŠIBENIK"</item>
    </derivirana_varijabla>
  </DomainObject.Predmet.ProtuStrankaListFormated>
  <DomainObject.Predmet.ProtuStrankaListFormatedOIB>
    <izvorni_sadrzaj>
      <item>UDRUGA IZNAJMLJIVAČA PRIVATNOG SMJEŠTAJA U STAROJ GRADSKOJ JEZGRI "RASPRŠENI HOTEL ŠIBENIK", OIB 55352043717</item>
    </izvorni_sadrzaj>
    <derivirana_varijabla naziv="DomainObject.Predmet.ProtuStrankaListFormatedOIB_1">
      <item>UDRUGA IZNAJMLJIVAČA PRIVATNOG SMJEŠTAJA U STAROJ GRADSKOJ JEZGRI "RASPRŠENI HOTEL ŠIBENIK", OIB 55352043717</item>
    </derivirana_varijabla>
  </DomainObject.Predmet.ProtuStrankaListFormatedOIB>
  <DomainObject.Predmet.ProtuStrankaListFormatedWithAdress>
    <izvorni_sadrzaj>
      <item>UDRUGA IZNAJMLJIVAČA PRIVATNOG SMJEŠTAJA U STAROJ GRADSKOJ JEZGRI "RASPRŠENI HOTEL ŠIBENIK", Kralja Tomislava 11, 22000 Šibenik</item>
    </izvorni_sadrzaj>
    <derivirana_varijabla naziv="DomainObject.Predmet.ProtuStrankaListFormatedWithAdress_1">
      <item>UDRUGA IZNAJMLJIVAČA PRIVATNOG SMJEŠTAJA U STAROJ GRADSKOJ JEZGRI "RASPRŠENI HOTEL ŠIBENIK", Kralja Tomislava 11, 22000 Šibenik</item>
    </derivirana_varijabla>
  </DomainObject.Predmet.ProtuStrankaListFormatedWithAdress>
  <DomainObject.Predmet.ProtuStrankaListFormatedWithAdressOIB>
    <izvorni_sadrzaj>
      <item>UDRUGA IZNAJMLJIVAČA PRIVATNOG SMJEŠTAJA U STAROJ GRADSKOJ JEZGRI "RASPRŠENI HOTEL ŠIBENIK", OIB 55352043717, Kralja Tomislava 11, 22000 Šibenik</item>
    </izvorni_sadrzaj>
    <derivirana_varijabla naziv="DomainObject.Predmet.ProtuStrankaListFormatedWithAdressOIB_1">
      <item>UDRUGA IZNAJMLJIVAČA PRIVATNOG SMJEŠTAJA U STAROJ GRADSKOJ JEZGRI "RASPRŠENI HOTEL ŠIBENIK", OIB 55352043717, Kralja Tomislava 11, 22000 Šibenik</item>
    </derivirana_varijabla>
  </DomainObject.Predmet.ProtuStrankaListFormatedWithAdressOIB>
  <DomainObject.Predmet.ProtuStrankaListNazivFormated>
    <izvorni_sadrzaj>
      <item>UDRUGA IZNAJMLJIVAČA PRIVATNOG SMJEŠTAJA U STAROJ GRADSKOJ JEZGRI "RASPRŠENI HOTEL ŠIBENIK"</item>
    </izvorni_sadrzaj>
    <derivirana_varijabla naziv="DomainObject.Predmet.ProtuStrankaListNazivFormated_1">
      <item>UDRUGA IZNAJMLJIVAČA PRIVATNOG SMJEŠTAJA U STAROJ GRADSKOJ JEZGRI "RASPRŠENI HOTEL ŠIBENIK"</item>
    </derivirana_varijabla>
  </DomainObject.Predmet.ProtuStrankaListNazivFormated>
  <DomainObject.Predmet.ProtuStrankaListNazivFormatedOIB>
    <izvorni_sadrzaj>
      <item>UDRUGA IZNAJMLJIVAČA PRIVATNOG SMJEŠTAJA U STAROJ GRADSKOJ JEZGRI "RASPRŠENI HOTEL ŠIBENIK", OIB 55352043717</item>
    </izvorni_sadrzaj>
    <derivirana_varijabla naziv="DomainObject.Predmet.ProtuStrankaListNazivFormatedOIB_1">
      <item>UDRUGA IZNAJMLJIVAČA PRIVATNOG SMJEŠTAJA U STAROJ GRADSKOJ JEZGRI "RASPRŠENI HOTEL ŠIBENIK", OIB 55352043717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IZNAJMLJIVAČA PRIVATNOG SMJEŠTAJA U STAROJ GRADSKOJ JEZGRI "RASPRŠENI HOTEL ŠIBENIK"</izvorni_sadrzaj>
    <derivirana_varijabla naziv="DomainObject.Predmet.ProtustrankaIDrugi_1">UDRUGA IZNAJMLJIVAČA PRIVATNOG SMJEŠTAJA U STAROJ GRADSKOJ JEZGRI "RASPRŠENI HOTEL ŠIBENIK"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IZNAJMLJIVAČA PRIVATNOG SMJEŠTAJA U STAROJ GRADSKOJ JEZGRI "RASPRŠENI HOTEL ŠIBENIK", OIB 55352043717, Kralja Tomislava 11, 22000 Šibenik</izvorni_sadrzaj>
    <derivirana_varijabla naziv="DomainObject.Predmet.ProtustrankaIDrugiAdressOIB_1">UDRUGA IZNAJMLJIVAČA PRIVATNOG SMJEŠTAJA U STAROJ GRADSKOJ JEZGRI "RASPRŠENI HOTEL ŠIBENIK", OIB 55352043717, Kralja Tomislava 11,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IZNAJMLJIVAČA PRIVATNOG SMJEŠTAJA U STAROJ GRADSKOJ JEZGRI "RASPRŠENI HOTEL ŠIBENIK"</item>
    </izvorni_sadrzaj>
    <derivirana_varijabla naziv="DomainObject.Predmet.SudioniciListNaziv_1">
      <item>FINA - Podružnica Šibenik</item>
      <item>UDRUGA IZNAJMLJIVAČA PRIVATNOG SMJEŠTAJA U STAROJ GRADSKOJ JEZGRI "RASPRŠENI HOTEL ŠIBENIK"</item>
    </derivirana_varijabla>
  </DomainObject.Predmet.SudioniciListNaziv>
  <DomainObject.Predmet.SudioniciListAdressOIB>
    <izvorni_sadrzaj>
      <item>FINA - Podružnica Šibenik, OIB 85821130368, Perivoj L. Marune 1,22000 Šibenik</item>
      <item>UDRUGA IZNAJMLJIVAČA PRIVATNOG SMJEŠTAJA U STAROJ GRADSKOJ JEZGRI "RASPRŠENI HOTEL ŠIBENIK", OIB 55352043717, Kralja Tomislava 11,22000 Šibenik</item>
    </izvorni_sadrzaj>
    <derivirana_varijabla naziv="DomainObject.Predmet.SudioniciListAdressOIB_1">
      <item>FINA - Podružnica Šibenik, OIB 85821130368, Perivoj L. Marune 1,22000 Šibenik</item>
      <item>UDRUGA IZNAJMLJIVAČA PRIVATNOG SMJEŠTAJA U STAROJ GRADSKOJ JEZGRI "RASPRŠENI HOTEL ŠIBENIK", OIB 55352043717, Kralja Tomislava 11,22000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55352043717</item>
    </izvorni_sadrzaj>
    <derivirana_varijabla naziv="DomainObject.Predmet.SudioniciListNazivOIB_1">
      <item>, OIB 85821130368</item>
      <item>, OIB 55352043717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77CFB2-9350-47FA-9570-6CB83B1798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203</properties:Words>
  <properties:Characters>1029</properties:Characters>
  <properties:Lines>49</properties:Lines>
  <properties:Paragraphs>16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2017-03-24T12:22:00Z</cp:lastPrinted>
  <dcterms:modified xmlns:xsi="http://www.w3.org/2001/XMLSchema-instance" xsi:type="dcterms:W3CDTF">2017-03-24T12:48:00Z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