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3e88" w14:paraId="9dd3e88" w:rsidRDefault="00E45EF2" w:rsidR="002C5A29" w:rsidRPr="00417E53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3302B3">
        <w:t xml:space="preserve"> </w:t>
      </w:r>
      <w:r w:rsidR="00206FEF" w:rsidRPr="00417E53">
        <w:t xml:space="preserve"> </w:t>
      </w:r>
      <w:proofErr w:type="spellStart"/>
      <w:r w:rsidR="00BD0446" w:rsidRPr="00417E53">
        <w:t>Stpn</w:t>
      </w:r>
      <w:proofErr w:type="spellEnd"/>
      <w:r w:rsidR="00DC2F22">
        <w:t xml:space="preserve"> </w:t>
      </w:r>
      <w:r w:rsidR="00BD0446" w:rsidRPr="00417E53">
        <w:t>-</w:t>
      </w:r>
      <w:r w:rsidR="008C1404">
        <w:t>40</w:t>
      </w:r>
      <w:r w:rsidR="0094141E">
        <w:t>2</w:t>
      </w:r>
      <w:r w:rsidR="00BD0446" w:rsidRPr="00417E53">
        <w:t>/1</w:t>
      </w:r>
      <w:r w:rsidR="0094141E">
        <w:t>4</w:t>
      </w:r>
      <w:r w:rsidR="00EA442F" w:rsidRPr="00417E53">
        <w:t>-</w:t>
      </w:r>
    </w:p>
    <w:p w:rsidRDefault="00C7322E" w:rsidR="00C7322E" w:rsidRPr="00417E53"/>
    <w:p w:rsidRDefault="002C5A29" w:rsidR="002C5A29" w:rsidRPr="00417E53"/>
    <w:p w:rsidRDefault="00EE4329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 xml:space="preserve">Karlovac, Ljudevita </w:t>
      </w:r>
      <w:proofErr w:type="spellStart"/>
      <w:r w:rsidRPr="00417E53">
        <w:t>Šestića</w:t>
      </w:r>
      <w:proofErr w:type="spellEnd"/>
      <w:r w:rsidRPr="00417E53">
        <w:t xml:space="preserve">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94141E" w:rsidRPr="0094141E">
        <w:rPr>
          <w:color w:themeColor="text1" w:val="000000"/>
        </w:rPr>
        <w:t xml:space="preserve"> </w:t>
      </w:r>
      <w:r w:rsidR="0094141E">
        <w:rPr>
          <w:color w:themeColor="text1" w:val="000000"/>
        </w:rPr>
        <w:t>VIT d.o.o. Karlovac, Ivana Meštrovića 12, OIB:23094423809</w:t>
      </w:r>
      <w:r w:rsidR="007441B1" w:rsidRPr="00417E53">
        <w:t>,</w:t>
      </w:r>
      <w:r w:rsidR="00BD0446" w:rsidRPr="00417E53">
        <w:t xml:space="preserve"> </w:t>
      </w:r>
      <w:r w:rsidR="00FD6E7D" w:rsidRPr="00417E53">
        <w:t xml:space="preserve">pod brojem </w:t>
      </w:r>
      <w:proofErr w:type="spellStart"/>
      <w:r w:rsidR="00FD6E7D" w:rsidRPr="00417E53">
        <w:t>Stpn</w:t>
      </w:r>
      <w:proofErr w:type="spellEnd"/>
      <w:r w:rsidR="00FD6E7D" w:rsidRPr="00417E53">
        <w:t>-</w:t>
      </w:r>
      <w:r w:rsidR="0094141E">
        <w:t>402</w:t>
      </w:r>
      <w:r w:rsidR="00FD6E7D" w:rsidRPr="00417E53">
        <w:t>/1</w:t>
      </w:r>
      <w:r w:rsidR="0094141E">
        <w:t>4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</w:t>
      </w:r>
      <w:proofErr w:type="spellStart"/>
      <w:r w:rsidR="00FD6E7D" w:rsidRPr="00417E53">
        <w:t>predstečajnoj</w:t>
      </w:r>
      <w:proofErr w:type="spellEnd"/>
      <w:r w:rsidR="00FD6E7D" w:rsidRPr="00417E53">
        <w:t xml:space="preserve">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 xml:space="preserve">Određuje se ročište radi sklapanja </w:t>
      </w:r>
      <w:proofErr w:type="spellStart"/>
      <w:r w:rsidR="00194A82" w:rsidRPr="00417E53">
        <w:t>predstečajne</w:t>
      </w:r>
      <w:proofErr w:type="spellEnd"/>
      <w:r w:rsidR="00194A82" w:rsidRPr="00417E53">
        <w:t xml:space="preserve"> nagodbe nad dužnikom</w:t>
      </w:r>
      <w:r w:rsidR="0094141E" w:rsidRPr="0094141E">
        <w:rPr>
          <w:color w:themeColor="text1" w:val="000000"/>
        </w:rPr>
        <w:t xml:space="preserve"> </w:t>
      </w:r>
      <w:r w:rsidR="0094141E">
        <w:rPr>
          <w:color w:themeColor="text1" w:val="000000"/>
        </w:rPr>
        <w:t>VIT d.o.o. Karlovac, Ivana Meštrovića 12, OIB:23094423809</w:t>
      </w:r>
      <w:r w:rsidR="00EA442F" w:rsidRPr="00417E53">
        <w:t xml:space="preserve">, </w:t>
      </w:r>
      <w:r w:rsidR="00194A82" w:rsidRPr="00417E53">
        <w:t>za dan</w:t>
      </w:r>
      <w:r w:rsidR="003302B3">
        <w:t xml:space="preserve"> </w:t>
      </w:r>
      <w:r w:rsidR="00D47E36">
        <w:t>22. ožujak 20</w:t>
      </w:r>
      <w:r w:rsidR="00D47E36" w:rsidRPr="00707ABE">
        <w:t>16. studenog 201</w:t>
      </w:r>
      <w:r w:rsidR="00D47E36">
        <w:t>6</w:t>
      </w:r>
      <w:r w:rsidR="00D47E36" w:rsidRPr="00707ABE">
        <w:t>. godine u 1</w:t>
      </w:r>
      <w:r w:rsidR="00D47E36">
        <w:t>3</w:t>
      </w:r>
      <w:r w:rsidR="00D47E36" w:rsidRPr="00707ABE">
        <w:t>,</w:t>
      </w:r>
      <w:r w:rsidR="00D47E36">
        <w:t>00</w:t>
      </w:r>
      <w:r w:rsidR="00D47E36" w:rsidRPr="00707ABE">
        <w:t xml:space="preserve"> sati</w:t>
      </w:r>
      <w:r w:rsidR="00194A82" w:rsidRPr="00417E53">
        <w:t>, u zgradi Trgovačkog suda u Zagrebu, Stalna služba</w:t>
      </w:r>
      <w:r w:rsidR="00EA442F" w:rsidRPr="00417E53">
        <w:t xml:space="preserve">, Karlovac, Ljudevita </w:t>
      </w:r>
      <w:proofErr w:type="spellStart"/>
      <w:r w:rsidR="00EA442F" w:rsidRPr="00417E53">
        <w:t>Šestića</w:t>
      </w:r>
      <w:proofErr w:type="spellEnd"/>
      <w:r w:rsidR="00EA442F" w:rsidRPr="00417E53">
        <w:t xml:space="preserve">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94141E">
        <w:t>26. veljače 2016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5A0F7C" w:rsidR="001E6E43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  <w:bookmarkStart w:name="_GoBack" w:id="0"/>
      <w:bookmarkEnd w:id="0"/>
    </w:p>
    <w:p w:rsidRDefault="001E6E43" w:rsidP="001E6E43" w:rsidR="001E6E43">
      <w:pPr>
        <w:jc w:val="right"/>
      </w:pPr>
    </w:p>
    <w:p w:rsidRDefault="001E6E43" w:rsidP="001E6E43" w:rsidR="001E6E43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>FINA radi objave na web stranicama</w:t>
      </w:r>
      <w:r w:rsidR="00194A82" w:rsidRPr="00417E53">
        <w:t xml:space="preserve">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4D5" w:rsidR="002034D5">
      <w:r>
        <w:separator/>
      </w:r>
    </w:p>
  </w:endnote>
  <w:endnote w:id="0" w:type="continuationSeparator">
    <w:p w:rsidRDefault="002034D5" w:rsidR="00203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4D5" w:rsidR="002034D5">
      <w:r>
        <w:separator/>
      </w:r>
    </w:p>
  </w:footnote>
  <w:footnote w:id="0" w:type="continuationSeparator">
    <w:p w:rsidRDefault="002034D5" w:rsidR="00203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5765"/>
    <w:rsid w:val="00055E4C"/>
    <w:rsid w:val="00056C98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1E6E43"/>
    <w:rsid w:val="002034D5"/>
    <w:rsid w:val="00204A95"/>
    <w:rsid w:val="00206FEF"/>
    <w:rsid w:val="002221EB"/>
    <w:rsid w:val="00225AFD"/>
    <w:rsid w:val="002269F0"/>
    <w:rsid w:val="002A2D88"/>
    <w:rsid w:val="002C5A29"/>
    <w:rsid w:val="002D1BA2"/>
    <w:rsid w:val="002D56CF"/>
    <w:rsid w:val="00304EF9"/>
    <w:rsid w:val="00324B87"/>
    <w:rsid w:val="003302B3"/>
    <w:rsid w:val="00347D31"/>
    <w:rsid w:val="00384992"/>
    <w:rsid w:val="00385B86"/>
    <w:rsid w:val="00396039"/>
    <w:rsid w:val="003A364F"/>
    <w:rsid w:val="003C0F69"/>
    <w:rsid w:val="003C1A4A"/>
    <w:rsid w:val="003D2959"/>
    <w:rsid w:val="003F59EF"/>
    <w:rsid w:val="00417E53"/>
    <w:rsid w:val="004722CB"/>
    <w:rsid w:val="0049309C"/>
    <w:rsid w:val="004F39D7"/>
    <w:rsid w:val="00511110"/>
    <w:rsid w:val="005813DE"/>
    <w:rsid w:val="0058326B"/>
    <w:rsid w:val="00583CB5"/>
    <w:rsid w:val="005A0F7C"/>
    <w:rsid w:val="005D06CE"/>
    <w:rsid w:val="005D1392"/>
    <w:rsid w:val="005F7658"/>
    <w:rsid w:val="0061280D"/>
    <w:rsid w:val="006319EC"/>
    <w:rsid w:val="006538FC"/>
    <w:rsid w:val="00664D91"/>
    <w:rsid w:val="006A121D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36E15"/>
    <w:rsid w:val="00867D6E"/>
    <w:rsid w:val="008918FF"/>
    <w:rsid w:val="008B5D4F"/>
    <w:rsid w:val="008C1404"/>
    <w:rsid w:val="009068DA"/>
    <w:rsid w:val="00912C87"/>
    <w:rsid w:val="0091326A"/>
    <w:rsid w:val="0094141E"/>
    <w:rsid w:val="009708CB"/>
    <w:rsid w:val="00990979"/>
    <w:rsid w:val="009E7184"/>
    <w:rsid w:val="009F4825"/>
    <w:rsid w:val="00A14C72"/>
    <w:rsid w:val="00A45B49"/>
    <w:rsid w:val="00A80BE9"/>
    <w:rsid w:val="00AB29C3"/>
    <w:rsid w:val="00AD6B16"/>
    <w:rsid w:val="00B00C49"/>
    <w:rsid w:val="00B46AF4"/>
    <w:rsid w:val="00B67087"/>
    <w:rsid w:val="00B72A42"/>
    <w:rsid w:val="00B8067A"/>
    <w:rsid w:val="00B918B5"/>
    <w:rsid w:val="00BB0BB8"/>
    <w:rsid w:val="00BD0446"/>
    <w:rsid w:val="00BD62DB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D2088D"/>
    <w:rsid w:val="00D347D2"/>
    <w:rsid w:val="00D47E36"/>
    <w:rsid w:val="00D8705D"/>
    <w:rsid w:val="00DC2F22"/>
    <w:rsid w:val="00DC3D66"/>
    <w:rsid w:val="00E01512"/>
    <w:rsid w:val="00E15211"/>
    <w:rsid w:val="00E307C2"/>
    <w:rsid w:val="00E45EF2"/>
    <w:rsid w:val="00E80B4A"/>
    <w:rsid w:val="00EA442F"/>
    <w:rsid w:val="00EC0BCA"/>
    <w:rsid w:val="00EE4329"/>
    <w:rsid w:val="00F134E9"/>
    <w:rsid w:val="00F20831"/>
    <w:rsid w:val="00F718BA"/>
    <w:rsid w:val="00F725AA"/>
    <w:rsid w:val="00F76FDF"/>
    <w:rsid w:val="00FC652B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F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0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F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0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Stpn-402/2014-16</izvorni_sadrzaj>
    <derivirana_varijabla naziv="DomainObject.Oznaka_1">Stpn-402/2014-16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Stpn-402/2014</izvorni_sadrzaj>
    <derivirana_varijabla naziv="DomainObject.Predmet.OznakaBroj_1">Stpn-402/2014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 d.o.o. za proizvodnju, usluge i trgovinu</izvorni_sadrzaj>
    <derivirana_varijabla naziv="DomainObject.Predmet.ProtustrankaFormated_1">  VIT d.o.o. za proizvodnju, usluge i trgovinu</derivirana_varijabla>
  </DomainObject.Predmet.ProtustrankaFormated>
  <DomainObject.Predmet.ProtustrankaFormatedOIB>
    <izvorni_sadrzaj>  VIT d.o.o. za proizvodnju, usluge i trgovinu, OIB 23094423809</izvorni_sadrzaj>
    <derivirana_varijabla naziv="DomainObject.Predmet.ProtustrankaFormatedOIB_1">  VIT d.o.o. za proizvodnju, usluge i trgovinu, OIB 23094423809</derivirana_varijabla>
  </DomainObject.Predmet.ProtustrankaFormatedOIB>
  <DomainObject.Predmet.ProtustrankaFormatedWithAdress>
    <izvorni_sadrzaj> VIT d.o.o. za proizvodnju, usluge i trgovinu, Ivana Meštrovića 12, 47000 Karlovac</izvorni_sadrzaj>
    <derivirana_varijabla naziv="DomainObject.Predmet.ProtustrankaFormatedWithAdress_1"> VIT d.o.o. za proizvodnju, usluge i trgovinu, Ivana Meštrovića 12, 47000 Karlovac</derivirana_varijabla>
  </DomainObject.Predmet.ProtustrankaFormatedWithAdress>
  <DomainObject.Predmet.ProtustrankaFormatedWithAdressOIB>
    <izvorni_sadrzaj> VIT d.o.o. za proizvodnju, usluge i trgovinu, OIB 23094423809, Ivana Meštrovića 12, 47000 Karlovac</izvorni_sadrzaj>
    <derivirana_varijabla naziv="DomainObject.Predmet.ProtustrankaFormatedWithAdressOIB_1"> VIT d.o.o. za proizvodnju, usluge i trgovinu, OIB 23094423809, Ivana Meštrovića 12, 47000 Karlovac</derivirana_varijabla>
  </DomainObject.Predmet.ProtustrankaFormatedWithAdressOIB>
  <DomainObject.Predmet.ProtustrankaWithAdress>
    <izvorni_sadrzaj>VIT d.o.o. za proizvodnju, usluge i trgovinu Ivana Meštrovića 12, 47000 Karlovac</izvorni_sadrzaj>
    <derivirana_varijabla naziv="DomainObject.Predmet.ProtustrankaWithAdress_1">VIT d.o.o. za proizvodnju, usluge i trgovinu Ivana Meštrovića 12, 47000 Karlovac</derivirana_varijabla>
  </DomainObject.Predmet.ProtustrankaWithAdress>
  <DomainObject.Predmet.ProtustrankaWithAdressOIB>
    <izvorni_sadrzaj>VIT d.o.o. za proizvodnju, usluge i trgovinu, OIB 23094423809, Ivana Meštrovića 12, 47000 Karlovac</izvorni_sadrzaj>
    <derivirana_varijabla naziv="DomainObject.Predmet.ProtustrankaWithAdressOIB_1">VIT d.o.o. za proizvodnju, usluge i trgovinu, OIB 23094423809, Ivana Meštrovića 12, 47000 Karlovac</derivirana_varijabla>
  </DomainObject.Predmet.ProtustrankaWithAdressOIB>
  <DomainObject.Predmet.ProtustrankaNazivFormated>
    <izvorni_sadrzaj>VIT d.o.o. za proizvodnju, usluge i trgovinu</izvorni_sadrzaj>
    <derivirana_varijabla naziv="DomainObject.Predmet.ProtustrankaNazivFormated_1">VIT d.o.o. za proizvodnju, usluge i trgovinu</derivirana_varijabla>
  </DomainObject.Predmet.ProtustrankaNazivFormated>
  <DomainObject.Predmet.ProtustrankaNazivFormatedOIB>
    <izvorni_sadrzaj>VIT d.o.o. za proizvodnju, usluge i trgovinu, OIB 23094423809</izvorni_sadrzaj>
    <derivirana_varijabla naziv="DomainObject.Predmet.ProtustrankaNazivFormatedOIB_1">VIT d.o.o. za proizvodnju, usluge i trgovinu, OIB 23094423809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 d.o.o. za proizvodnju, usluge i trgovinu</izvorni_sadrzaj>
    <derivirana_varijabla naziv="DomainObject.Predmet.StrankaFormated_1">  VIT d.o.o. za proizvodnju, usluge i trgovinu</derivirana_varijabla>
  </DomainObject.Predmet.StrankaFormated>
  <DomainObject.Predmet.StrankaFormatedOIB>
    <izvorni_sadrzaj>  VIT d.o.o. za proizvodnju, usluge i trgovinu, OIB 23094423809</izvorni_sadrzaj>
    <derivirana_varijabla naziv="DomainObject.Predmet.StrankaFormatedOIB_1">  VIT d.o.o. za proizvodnju, usluge i trgovinu, OIB 23094423809</derivirana_varijabla>
  </DomainObject.Predmet.StrankaFormatedOIB>
  <DomainObject.Predmet.StrankaFormatedWithAdress>
    <izvorni_sadrzaj> VIT d.o.o. za proizvodnju, usluge i trgovinu, Ivana Meštrovića 12, 47000 Karlovac</izvorni_sadrzaj>
    <derivirana_varijabla naziv="DomainObject.Predmet.StrankaFormatedWithAdress_1"> VIT d.o.o. za proizvodnju, usluge i trgovinu, Ivana Meštrovića 12, 47000 Karlovac</derivirana_varijabla>
  </DomainObject.Predmet.StrankaFormatedWithAdress>
  <DomainObject.Predmet.StrankaFormatedWithAdressOIB>
    <izvorni_sadrzaj> VIT d.o.o. za proizvodnju, usluge i trgovinu, OIB 23094423809, Ivana Meštrovića 12, 47000 Karlovac</izvorni_sadrzaj>
    <derivirana_varijabla naziv="DomainObject.Predmet.StrankaFormatedWithAdressOIB_1"> VIT d.o.o. za proizvodnju, usluge i trgovinu, OIB 23094423809, Ivana Meštrovića 12, 47000 Karlovac</derivirana_varijabla>
  </DomainObject.Predmet.StrankaFormatedWithAdressOIB>
  <DomainObject.Predmet.StrankaWithAdress>
    <izvorni_sadrzaj>VIT d.o.o. za proizvodnju, usluge i trgovinu Ivana Meštrovića 12,47000 Karlovac</izvorni_sadrzaj>
    <derivirana_varijabla naziv="DomainObject.Predmet.StrankaWithAdress_1">VIT d.o.o. za proizvodnju, usluge i trgovinu Ivana Meštrovića 12,47000 Karlovac</derivirana_varijabla>
  </DomainObject.Predmet.StrankaWithAdress>
  <DomainObject.Predmet.StrankaWithAdressOIB>
    <izvorni_sadrzaj>VIT d.o.o. za proizvodnju, usluge i trgovinu, OIB 23094423809, Ivana Meštrovića 12,47000 Karlovac</izvorni_sadrzaj>
    <derivirana_varijabla naziv="DomainObject.Predmet.StrankaWithAdressOIB_1">VIT d.o.o. za proizvodnju, usluge i trgovinu, OIB 23094423809, Ivana Meštrovića 12,47000 Karlovac</derivirana_varijabla>
  </DomainObject.Predmet.StrankaWithAdressOIB>
  <DomainObject.Predmet.StrankaNazivFormated>
    <izvorni_sadrzaj>VIT d.o.o. za proizvodnju, usluge i trgovinu</izvorni_sadrzaj>
    <derivirana_varijabla naziv="DomainObject.Predmet.StrankaNazivFormated_1">VIT d.o.o. za proizvodnju, usluge i trgovinu</derivirana_varijabla>
  </DomainObject.Predmet.StrankaNazivFormated>
  <DomainObject.Predmet.StrankaNazivFormatedOIB>
    <izvorni_sadrzaj>VIT d.o.o. za proizvodnju, usluge i trgovinu, OIB 23094423809</izvorni_sadrzaj>
    <derivirana_varijabla naziv="DomainObject.Predmet.StrankaNazivFormatedOIB_1">VIT d.o.o. za proizvodnju, usluge i trgovinu, OIB 23094423809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VIT d.o.o. za proizvodnju, usluge i trgovinu</item>
    </izvorni_sadrzaj>
    <derivirana_varijabla naziv="DomainObject.Predmet.StrankaListFormated_1">
      <item>VIT d.o.o. za proizvodnju, usluge i trgovinu</item>
    </derivirana_varijabla>
  </DomainObject.Predmet.StrankaListFormated>
  <DomainObject.Predmet.StrankaListFormatedOIB>
    <izvorni_sadrzaj>
      <item>VIT d.o.o. za proizvodnju, usluge i trgovinu, OIB 23094423809</item>
    </izvorni_sadrzaj>
    <derivirana_varijabla naziv="DomainObject.Predmet.StrankaListFormatedOIB_1">
      <item>VIT d.o.o. za proizvodnju, usluge i trgovinu, OIB 23094423809</item>
    </derivirana_varijabla>
  </DomainObject.Predmet.StrankaListFormatedOIB>
  <DomainObject.Predmet.StrankaListFormatedWithAdress>
    <izvorni_sadrzaj>
      <item>VIT d.o.o. za proizvodnju, usluge i trgovinu, Ivana Meštrovića 12, 47000 Karlovac</item>
    </izvorni_sadrzaj>
    <derivirana_varijabla naziv="DomainObject.Predmet.StrankaListFormatedWithAdress_1">
      <item>VIT d.o.o. za proizvodnju, usluge i trgovinu, Ivana Meštrovića 12, 47000 Karlovac</item>
    </derivirana_varijabla>
  </DomainObject.Predmet.StrankaListFormatedWithAdress>
  <DomainObject.Predmet.StrankaListFormatedWithAdressOIB>
    <izvorni_sadrzaj>
      <item>VIT d.o.o. za proizvodnju, usluge i trgovinu, OIB 23094423809, Ivana Meštrovića 12, 47000 Karlovac</item>
    </izvorni_sadrzaj>
    <derivirana_varijabla naziv="DomainObject.Predmet.StrankaListFormatedWithAdressOIB_1">
      <item>VIT d.o.o. za proizvodnju, usluge i trgovinu, OIB 23094423809, Ivana Meštrovića 12, 47000 Karlovac</item>
    </derivirana_varijabla>
  </DomainObject.Predmet.StrankaListFormatedWithAdressOIB>
  <DomainObject.Predmet.StrankaListNazivFormated>
    <izvorni_sadrzaj>
      <item>VIT d.o.o. za proizvodnju, usluge i trgovinu</item>
    </izvorni_sadrzaj>
    <derivirana_varijabla naziv="DomainObject.Predmet.StrankaListNazivFormated_1">
      <item>VIT d.o.o. za proizvodnju, usluge i trgovinu</item>
    </derivirana_varijabla>
  </DomainObject.Predmet.StrankaListNazivFormated>
  <DomainObject.Predmet.StrankaListNazivFormatedOIB>
    <izvorni_sadrzaj>
      <item>VIT d.o.o. za proizvodnju, usluge i trgovinu, OIB 23094423809</item>
    </izvorni_sadrzaj>
    <derivirana_varijabla naziv="DomainObject.Predmet.StrankaListNazivFormatedOIB_1">
      <item>VIT d.o.o. za proizvodnju, usluge i trgovinu, OIB 23094423809</item>
    </derivirana_varijabla>
  </DomainObject.Predmet.StrankaListNazivFormatedOIB>
  <DomainObject.Predmet.ProtuStrankaListFormated>
    <izvorni_sadrzaj>
      <item>VIT d.o.o. za proizvodnju, usluge i trgovinu</item>
    </izvorni_sadrzaj>
    <derivirana_varijabla naziv="DomainObject.Predmet.ProtuStrankaListFormated_1">
      <item>VIT d.o.o. za proizvodnju, usluge i trgovinu</item>
    </derivirana_varijabla>
  </DomainObject.Predmet.ProtuStrankaListFormated>
  <DomainObject.Predmet.ProtuStrankaListFormatedOIB>
    <izvorni_sadrzaj>
      <item>VIT d.o.o. za proizvodnju, usluge i trgovinu, OIB 23094423809</item>
    </izvorni_sadrzaj>
    <derivirana_varijabla naziv="DomainObject.Predmet.ProtuStrankaListFormatedOIB_1">
      <item>VIT d.o.o. za proizvodnju, usluge i trgovinu, OIB 23094423809</item>
    </derivirana_varijabla>
  </DomainObject.Predmet.ProtuStrankaListFormatedOIB>
  <DomainObject.Predmet.ProtuStrankaListFormatedWithAdress>
    <izvorni_sadrzaj>
      <item>VIT d.o.o. za proizvodnju, usluge i trgovinu, Ivana Meštrovića 12, 47000 Karlovac</item>
    </izvorni_sadrzaj>
    <derivirana_varijabla naziv="DomainObject.Predmet.ProtuStrankaListFormatedWithAdress_1">
      <item>VIT d.o.o. za proizvodnju, usluge i trgovinu, Ivana Meštrovića 12, 47000 Karlovac</item>
    </derivirana_varijabla>
  </DomainObject.Predmet.ProtuStrankaListFormatedWithAdress>
  <DomainObject.Predmet.ProtuStrankaListFormatedWithAdressOIB>
    <izvorni_sadrzaj>
      <item>VIT d.o.o. za proizvodnju, usluge i trgovinu, OIB 23094423809, Ivana Meštrovića 12, 47000 Karlovac</item>
    </izvorni_sadrzaj>
    <derivirana_varijabla naziv="DomainObject.Predmet.ProtuStrankaListFormatedWithAdressOIB_1">
      <item>VIT d.o.o. za proizvodnju, usluge i trgovinu, OIB 23094423809, Ivana Meštrovića 12, 47000 Karlovac</item>
    </derivirana_varijabla>
  </DomainObject.Predmet.ProtuStrankaListFormatedWithAdressOIB>
  <DomainObject.Predmet.ProtuStrankaListNazivFormated>
    <izvorni_sadrzaj>
      <item>VIT d.o.o. za proizvodnju, usluge i trgovinu</item>
    </izvorni_sadrzaj>
    <derivirana_varijabla naziv="DomainObject.Predmet.ProtuStrankaListNazivFormated_1">
      <item>VIT d.o.o. za proizvodnju, usluge i trgovinu</item>
    </derivirana_varijabla>
  </DomainObject.Predmet.ProtuStrankaListNazivFormated>
  <DomainObject.Predmet.ProtuStrankaListNazivFormatedOIB>
    <izvorni_sadrzaj>
      <item>VIT d.o.o. za proizvodnju, usluge i trgovinu, OIB 23094423809</item>
    </izvorni_sadrzaj>
    <derivirana_varijabla naziv="DomainObject.Predmet.ProtuStrankaListNazivFormatedOIB_1">
      <item>VIT d.o.o. za proizvodnju, usluge i trgovinu, OIB 23094423809</item>
    </derivirana_varijabla>
  </DomainObject.Predmet.ProtuStrankaListNazivFormatedOIB>
  <DomainObject.Predmet.OstaliListFormated>
    <izvorni_sadrzaj>
      <item>Slavica Barić</item>
    </izvorni_sadrzaj>
    <derivirana_varijabla naziv="DomainObject.Predmet.OstaliListFormated_1">
      <item>Slavica Barić</item>
    </derivirana_varijabla>
  </DomainObject.Predmet.OstaliListFormated>
  <DomainObject.Predmet.OstaliListFormatedOIB>
    <izvorni_sadrzaj>
      <item>Slavica Barić, OIB 31440177937</item>
    </izvorni_sadrzaj>
    <derivirana_varijabla naziv="DomainObject.Predmet.OstaliListFormatedOIB_1">
      <item>Slavica Barić, OIB 31440177937</item>
    </derivirana_varijabla>
  </DomainObject.Predmet.OstaliListFormatedOIB>
  <DomainObject.Predmet.OstaliListFormatedWithAdress>
    <izvorni_sadrzaj>
      <item>Slavica Barić, Ivana Meštrovića 12, 47000 Karlovac</item>
    </izvorni_sadrzaj>
    <derivirana_varijabla naziv="DomainObject.Predmet.OstaliListFormatedWithAdress_1">
      <item>Slavica Barić, Ivana Meštrovića 12, 47000 Karlovac</item>
    </derivirana_varijabla>
  </DomainObject.Predmet.OstaliListFormatedWithAdress>
  <DomainObject.Predmet.OstaliListFormatedWithAdressOIB>
    <izvorni_sadrzaj>
      <item>Slavica Barić, OIB 31440177937, Ivana Meštrovića 12, 47000 Karlovac</item>
    </izvorni_sadrzaj>
    <derivirana_varijabla naziv="DomainObject.Predmet.OstaliListFormatedWithAdressOIB_1">
      <item>Slavica Barić, OIB 31440177937, Ivana Meštrovića 12, 47000 Karlovac</item>
    </derivirana_varijabla>
  </DomainObject.Predmet.OstaliListFormatedWithAdressOIB>
  <DomainObject.Predmet.OstaliListNazivFormated>
    <izvorni_sadrzaj>
      <item>Slavica Barić</item>
    </izvorni_sadrzaj>
    <derivirana_varijabla naziv="DomainObject.Predmet.OstaliListNazivFormated_1">
      <item>Slavica Barić</item>
    </derivirana_varijabla>
  </DomainObject.Predmet.OstaliListNazivFormated>
  <DomainObject.Predmet.OstaliListNazivFormatedOIB>
    <izvorni_sadrzaj>
      <item>Slavica Barić, OIB 31440177937</item>
    </izvorni_sadrzaj>
    <derivirana_varijabla naziv="DomainObject.Predmet.OstaliListNazivFormatedOIB_1">
      <item>Slavica Barić, OIB 31440177937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Stpn-402/2014-16</izvorni_sadrzaj>
    <derivirana_varijabla naziv="DomainObject.PoslovniBrojDokumenta_1">Stpn-402/2014-16</derivirana_varijabla>
  </DomainObject.PoslovniBrojDokumenta>
  <DomainObject.Predmet.StrankaIDrugi>
    <izvorni_sadrzaj>VIT d.o.o. za proizvodnju, usluge i trgovinu</izvorni_sadrzaj>
    <derivirana_varijabla naziv="DomainObject.Predmet.StrankaIDrugi_1">VIT d.o.o. za proizvodnju, usluge i trgovinu</derivirana_varijabla>
  </DomainObject.Predmet.StrankaIDrugi>
  <DomainObject.Predmet.ProtustrankaIDrugi>
    <izvorni_sadrzaj>VIT d.o.o. za proizvodnju, usluge i trgovinu</izvorni_sadrzaj>
    <derivirana_varijabla naziv="DomainObject.Predmet.ProtustrankaIDrugi_1">VIT d.o.o. za proizvodnju, usluge i trgovinu</derivirana_varijabla>
  </DomainObject.Predmet.ProtustrankaIDrugi>
  <DomainObject.Predmet.StrankaIDrugiAdressOIB>
    <izvorni_sadrzaj>VIT d.o.o. za proizvodnju, usluge i trgovinu, OIB 23094423809, Ivana Meštrovića 12, 47000 Karlovac</izvorni_sadrzaj>
    <derivirana_varijabla naziv="DomainObject.Predmet.StrankaIDrugiAdressOIB_1">VIT d.o.o. za proizvodnju, usluge i trgovinu, OIB 23094423809, Ivana Meštrovića 12, 47000 Karlovac</derivirana_varijabla>
  </DomainObject.Predmet.StrankaIDrugiAdressOIB>
  <DomainObject.Predmet.ProtustrankaIDrugiAdressOIB>
    <izvorni_sadrzaj>VIT d.o.o. za proizvodnju, usluge i trgovinu, OIB 23094423809, Ivana Meštrovića 12, 47000 Karlovac</izvorni_sadrzaj>
    <derivirana_varijabla naziv="DomainObject.Predmet.ProtustrankaIDrugiAdressOIB_1">VIT d.o.o. za proizvodnju, usluge i trgovinu, OIB 23094423809,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 d.o.o. za proizvodnju, usluge i trgovinu</item>
      <item>VIT d.o.o. za proizvodnju, usluge i trgovinu</item>
      <item>Slavica Barić</item>
    </izvorni_sadrzaj>
    <derivirana_varijabla naziv="DomainObject.Predmet.SudioniciListNaziv_1">
      <item>VIT d.o.o. za proizvodnju, usluge i trgovinu</item>
      <item>VIT d.o.o. za proizvodnju, usluge i trgovinu</item>
      <item>Slavica Barić</item>
    </derivirana_varijabla>
  </DomainObject.Predmet.SudioniciListNaziv>
  <DomainObject.Predmet.SudioniciListAdressOIB>
    <izvorni_sadrzaj>
      <item>VIT d.o.o. za proizvodnju, usluge i trgovinu, OIB 23094423809, Ivana Meštrovića 12,47000 Karlovac</item>
      <item>VIT d.o.o. za proizvodnju, usluge i trgovinu, OIB 23094423809, Ivana Meštrovića 12,47000 Karlovac</item>
      <item>Slavica Barić, OIB 31440177937, Ivana Meštrovića 12,47000 Karlovac</item>
    </izvorni_sadrzaj>
    <derivirana_varijabla naziv="DomainObject.Predmet.SudioniciListAdressOIB_1">
      <item>VIT d.o.o. za proizvodnju, usluge i trgovinu, OIB 23094423809, Ivana Meštrovića 12,47000 Karlovac</item>
      <item>VIT d.o.o. za proizvodnju, usluge i trgovinu, OIB 23094423809, Ivana Meštrovića 12,47000 Karlovac</item>
      <item>Slavica Barić, OIB 31440177937,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23094423809</item>
      <item>, OIB 23094423809</item>
      <item>, OIB 31440177937</item>
    </izvorni_sadrzaj>
    <derivirana_varijabla naziv="DomainObject.Predmet.SudioniciListNazivOIB_1">
      <item>, OIB 23094423809</item>
      <item>, OIB 23094423809</item>
      <item>, OIB 31440177937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6A9A2-EF8B-4109-A32F-9D16CC52E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847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2016-02-26T09:51:00Z</dcterms:created>
  <dc:creator>Korisnik</dc:creator>
  <cp:lastModifiedBy>Marina Markić</cp:lastModifiedBy>
  <cp:lastPrinted>2016-02-26T09:52:00Z</cp:lastPrinted>
  <dcterms:modified xmlns:xsi="http://www.w3.org/2001/XMLSchema-instance" xsi:type="dcterms:W3CDTF">2016-02-26T09:52:00Z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Stpn-402/2014-16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