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f126" w14:paraId="5e1f12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D79F6">
        <w:t>840</w:t>
      </w:r>
      <w:r w:rsidR="00C75945">
        <w:t>/2015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BD79F6" w:rsidRPr="00BD79F6">
        <w:rPr>
          <w:lang w:val="hr-HR"/>
        </w:rPr>
        <w:t xml:space="preserve">KULTURNO-INFORMACIJSKA UDRUGA MRIŽA - SPLIT </w:t>
      </w:r>
      <w:r w:rsidR="00BD79F6">
        <w:rPr>
          <w:lang w:val="hr-HR"/>
        </w:rPr>
        <w:t>"u likvidaciji"</w:t>
      </w:r>
      <w:r w:rsidR="00DD42CC">
        <w:rPr>
          <w:lang w:val="hr-HR"/>
        </w:rPr>
        <w:t>,</w:t>
      </w:r>
      <w:r w:rsidR="00BD79F6">
        <w:rPr>
          <w:lang w:val="hr-HR"/>
        </w:rPr>
        <w:t xml:space="preserve"> OIB: </w:t>
      </w:r>
      <w:r w:rsidR="00BD79F6" w:rsidRPr="00BD79F6">
        <w:rPr>
          <w:lang w:val="hr-HR"/>
        </w:rPr>
        <w:t>39814458671</w:t>
      </w:r>
      <w:r w:rsidR="00BD79F6">
        <w:rPr>
          <w:lang w:val="hr-HR"/>
        </w:rPr>
        <w:t xml:space="preserve">, Split, Kružićeva 3.,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DD42CC">
        <w:rPr>
          <w:lang w:val="hr-HR"/>
        </w:rPr>
        <w:t>05. rujna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BD79F6">
        <w:rPr>
          <w:lang w:val="hr-HR"/>
        </w:rPr>
        <w:t xml:space="preserve"> </w:t>
      </w:r>
      <w:r w:rsidR="00BD79F6" w:rsidRPr="00BD79F6">
        <w:rPr>
          <w:lang w:val="hr-HR"/>
        </w:rPr>
        <w:t xml:space="preserve">KULTURNO-INFORMACIJSKA UDRUGA MRIŽA - SPLIT </w:t>
      </w:r>
      <w:r w:rsidR="00BD79F6">
        <w:rPr>
          <w:lang w:val="hr-HR"/>
        </w:rPr>
        <w:t xml:space="preserve">"u likvidaciji", OIB: </w:t>
      </w:r>
      <w:r w:rsidR="00BD79F6" w:rsidRPr="00BD79F6">
        <w:rPr>
          <w:lang w:val="hr-HR"/>
        </w:rPr>
        <w:t>39814458671</w:t>
      </w:r>
      <w:r w:rsidR="00BD79F6">
        <w:rPr>
          <w:lang w:val="hr-HR"/>
        </w:rPr>
        <w:t>, Split, Kružićeva 3</w:t>
      </w:r>
      <w:r w:rsidR="00DD42CC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D42CC">
        <w:rPr>
          <w:lang w:val="hr-HR"/>
        </w:rPr>
        <w:t>05.rujna</w:t>
      </w:r>
      <w:r w:rsidR="003E3AE3">
        <w:rPr>
          <w:lang w:val="hr-HR"/>
        </w:rPr>
        <w:t xml:space="preserve">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A553C">
        <w:rPr>
          <w:lang w:val="hr-HR"/>
        </w:rPr>
        <w:t>1</w:t>
      </w:r>
      <w:r w:rsidR="00DD42CC">
        <w:rPr>
          <w:lang w:val="hr-HR"/>
        </w:rPr>
        <w:t>0</w:t>
      </w:r>
      <w:r w:rsidR="00C75945">
        <w:rPr>
          <w:lang w:val="hr-HR"/>
        </w:rPr>
        <w:t>,</w:t>
      </w:r>
      <w:r w:rsidR="00BD79F6">
        <w:rPr>
          <w:lang w:val="hr-HR"/>
        </w:rPr>
        <w:t>40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BD79F6" w:rsidR="00DD42CC" w:rsidRPr="00BD79F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BD79F6">
        <w:t>Danko Šinka, OIB:, 4</w:t>
      </w:r>
      <w:r w:rsidR="00BD79F6" w:rsidRPr="00ED0898">
        <w:rPr>
          <w:rFonts w:eastAsiaTheme="minorHAnsi"/>
        </w:rPr>
        <w:t>3572319915</w:t>
      </w:r>
      <w:r w:rsidR="00BD79F6">
        <w:rPr>
          <w:rFonts w:eastAsiaTheme="minorHAnsi"/>
        </w:rPr>
        <w:t>,</w:t>
      </w:r>
      <w:r w:rsidR="00BD79F6">
        <w:t xml:space="preserve">Osijek, Trg slobode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BD79F6" w:rsidR="00B55A03">
      <w:pPr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BD79F6" w:rsidRPr="00BD79F6">
        <w:rPr>
          <w:lang w:val="hr-HR"/>
        </w:rPr>
        <w:t xml:space="preserve">KULTURNO-INFORMACIJSKA UDRUGA MRIŽA - SPLIT </w:t>
      </w:r>
      <w:r w:rsidR="00BD79F6">
        <w:rPr>
          <w:lang w:val="hr-HR"/>
        </w:rPr>
        <w:t xml:space="preserve">"u likvidaciji", OIB: </w:t>
      </w:r>
      <w:r w:rsidR="00BD79F6" w:rsidRPr="00BD79F6">
        <w:rPr>
          <w:lang w:val="hr-HR"/>
        </w:rPr>
        <w:t>39814458671</w:t>
      </w:r>
      <w:r w:rsidR="00BD79F6">
        <w:rPr>
          <w:lang w:val="hr-HR"/>
        </w:rPr>
        <w:t>, Split, Kružićeva 3</w:t>
      </w:r>
      <w:r w:rsidR="00DD42CC">
        <w:rPr>
          <w:lang w:val="hr-HR"/>
        </w:rPr>
        <w:t>.</w:t>
      </w:r>
    </w:p>
    <w:p w:rsidRDefault="00334171" w:rsidP="00937455" w:rsidR="00334171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334171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BD79F6">
        <w:rPr>
          <w:lang w:val="hr-HR"/>
        </w:rPr>
        <w:t>02</w:t>
      </w:r>
      <w:r w:rsidR="00C75945">
        <w:rPr>
          <w:lang w:val="hr-HR"/>
        </w:rPr>
        <w:t>.</w:t>
      </w:r>
      <w:r w:rsidR="00DD42CC">
        <w:rPr>
          <w:lang w:val="hr-HR"/>
        </w:rPr>
        <w:t>studenoga 2</w:t>
      </w:r>
      <w:r w:rsidR="00C75945">
        <w:rPr>
          <w:lang w:val="hr-HR"/>
        </w:rPr>
        <w:t>015.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BD79F6" w:rsidRPr="00BD79F6">
        <w:rPr>
          <w:lang w:val="hr-HR"/>
        </w:rPr>
        <w:t xml:space="preserve">KULTURNO-INFORMACIJSKA UDRUGA MRIŽA </w:t>
      </w:r>
      <w:r w:rsidR="00BD79F6">
        <w:rPr>
          <w:lang w:val="hr-HR"/>
        </w:rPr>
        <w:t>–</w:t>
      </w:r>
      <w:r w:rsidR="00BD79F6" w:rsidRPr="00BD79F6">
        <w:rPr>
          <w:lang w:val="hr-HR"/>
        </w:rPr>
        <w:t xml:space="preserve"> SPLIT</w:t>
      </w:r>
      <w:r w:rsidR="00BD79F6">
        <w:rPr>
          <w:lang w:val="hr-HR"/>
        </w:rPr>
        <w:t xml:space="preserve">" u likvidaciji", OIB: </w:t>
      </w:r>
      <w:r w:rsidR="00BD79F6" w:rsidRPr="00BD79F6">
        <w:rPr>
          <w:lang w:val="hr-HR"/>
        </w:rPr>
        <w:t>39814458671</w:t>
      </w:r>
      <w:r w:rsidR="00BD79F6">
        <w:rPr>
          <w:lang w:val="hr-HR"/>
        </w:rPr>
        <w:t>, Split, Kružićeva 3</w:t>
      </w:r>
      <w:r w:rsidR="00DD42CC">
        <w:rPr>
          <w:lang w:val="hr-HR"/>
        </w:rPr>
        <w:t>.</w:t>
      </w:r>
    </w:p>
    <w:p w:rsidRDefault="00DD42CC" w:rsidP="00FB089B" w:rsidR="00DD42CC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BD79F6">
        <w:rPr>
          <w:lang w:val="hr-HR"/>
        </w:rPr>
        <w:t>1954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BD79F6">
        <w:rPr>
          <w:lang w:val="hr-HR"/>
        </w:rPr>
        <w:t>7.015,70</w:t>
      </w:r>
      <w:r w:rsidR="00DD42CC">
        <w:rPr>
          <w:lang w:val="hr-HR"/>
        </w:rPr>
        <w:t xml:space="preserve"> </w:t>
      </w:r>
      <w:r w:rsidR="00937455">
        <w:rPr>
          <w:lang w:val="hr-HR"/>
        </w:rPr>
        <w:t>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DD42CC">
        <w:rPr>
          <w:lang w:val="hr-HR"/>
        </w:rPr>
        <w:t>9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DD42CC">
        <w:rPr>
          <w:lang w:val="hr-HR"/>
        </w:rPr>
        <w:t xml:space="preserve">05.rujna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BD79F6">
        <w:t xml:space="preserve">Ured državne  uprave - </w:t>
      </w:r>
      <w:r w:rsidR="006D1139">
        <w:t>Registar</w:t>
      </w:r>
      <w:r w:rsidR="00BD79F6">
        <w:t xml:space="preserve"> udruga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6303065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67E" w:rsidRPr="0037767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BD79F6">
      <w:t>840</w:t>
    </w:r>
    <w:r>
      <w:t>/201</w:t>
    </w:r>
    <w:r w:rsidR="00C759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34171"/>
    <w:rsid w:val="00343249"/>
    <w:rsid w:val="00356556"/>
    <w:rsid w:val="0037767E"/>
    <w:rsid w:val="0037794F"/>
    <w:rsid w:val="003A06F7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6E72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D79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DD42CC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7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7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KULTURNO-INFORMACIJSKA UDRUGA MRIŽA - SPLIT U LIKVIDACIJI</izvorni_sadrzaj>
    <derivirana_varijabla naziv="DomainObject.Predmet.ProtustrankaFormated_1">  KULTURNO-INFORMACIJSKA UDRUGA MRIŽA - SPLIT U LIKVIDACIJI</derivirana_varijabla>
  </DomainObject.Predmet.ProtustrankaFormated>
  <DomainObject.Predmet.ProtustrankaFormatedOIB>
    <izvorni_sadrzaj>  KULTURNO-INFORMACIJSKA UDRUGA MRIŽA - SPLIT U LIKVIDACIJI, OIB 39814458671</izvorni_sadrzaj>
    <derivirana_varijabla naziv="DomainObject.Predmet.ProtustrankaFormatedOIB_1">  KULTURNO-INFORMACIJSKA UDRUGA MRIŽA - SPLIT U LIKVIDACIJI, OIB 39814458671</derivirana_varijabla>
  </DomainObject.Predmet.ProtustrankaFormatedOIB>
  <DomainObject.Predmet.ProtustrankaFormatedWithAdress>
    <izvorni_sadrzaj> KULTURNO-INFORMACIJSKA UDRUGA MRIŽA - SPLIT U LIKVIDACIJI, Kružićeva 3, 21000 Split</izvorni_sadrzaj>
    <derivirana_varijabla naziv="DomainObject.Predmet.ProtustrankaFormatedWithAdress_1"> KULTURNO-INFORMACIJSKA UDRUGA MRIŽA - SPLIT U LIKVIDACIJI, Kružićeva 3, 21000 Split</derivirana_varijabla>
  </DomainObject.Predmet.ProtustrankaFormatedWithAdress>
  <DomainObject.Predmet.ProtustrankaFormatedWithAdressOIB>
    <izvorni_sadrzaj> KULTURNO-INFORMACIJSKA UDRUGA MRIŽA - SPLIT U LIKVIDACIJI, OIB 39814458671, Kružićeva 3, 21000 Split</izvorni_sadrzaj>
    <derivirana_varijabla naziv="DomainObject.Predmet.ProtustrankaFormatedWithAdressOIB_1"> KULTURNO-INFORMACIJSKA UDRUGA MRIŽA - SPLIT U LIKVIDACIJI, OIB 39814458671, Kružićeva 3, 21000 Split</derivirana_varijabla>
  </DomainObject.Predmet.ProtustrankaFormatedWithAdressOIB>
  <DomainObject.Predmet.ProtustrankaWithAdress>
    <izvorni_sadrzaj>KULTURNO-INFORMACIJSKA UDRUGA MRIŽA - SPLIT U LIKVIDACIJI Kružićeva 3, 21000 Split</izvorni_sadrzaj>
    <derivirana_varijabla naziv="DomainObject.Predmet.ProtustrankaWithAdress_1">KULTURNO-INFORMACIJSKA UDRUGA MRIŽA - SPLIT U LIKVIDACIJI Kružićeva 3, 21000 Split</derivirana_varijabla>
  </DomainObject.Predmet.ProtustrankaWithAdress>
  <DomainObject.Predmet.ProtustrankaWithAdressOIB>
    <izvorni_sadrzaj>KULTURNO-INFORMACIJSKA UDRUGA MRIŽA - SPLIT U LIKVIDACIJI, OIB 39814458671, Kružićeva 3, 21000 Split</izvorni_sadrzaj>
    <derivirana_varijabla naziv="DomainObject.Predmet.ProtustrankaWithAdressOIB_1">KULTURNO-INFORMACIJSKA UDRUGA MRIŽA - SPLIT U LIKVIDACIJI, OIB 39814458671, Kružićeva 3, 21000 Split</derivirana_varijabla>
  </DomainObject.Predmet.ProtustrankaWithAdressOIB>
  <DomainObject.Predmet.ProtustrankaNazivFormated>
    <izvorni_sadrzaj>KULTURNO-INFORMACIJSKA UDRUGA MRIŽA - SPLIT U LIKVIDACIJI</izvorni_sadrzaj>
    <derivirana_varijabla naziv="DomainObject.Predmet.ProtustrankaNazivFormated_1">KULTURNO-INFORMACIJSKA UDRUGA MRIŽA - SPLIT U LIKVIDACIJI</derivirana_varijabla>
  </DomainObject.Predmet.ProtustrankaNazivFormated>
  <DomainObject.Predmet.ProtustrankaNazivFormatedOIB>
    <izvorni_sadrzaj>KULTURNO-INFORMACIJSKA UDRUGA MRIŽA - SPLIT U LIKVIDACIJI, OIB 39814458671</izvorni_sadrzaj>
    <derivirana_varijabla naziv="DomainObject.Predmet.ProtustrankaNazivFormatedOIB_1">KULTURNO-INFORMACIJSKA UDRUGA MRIŽA - SPLIT U LIKVIDACIJI, OIB 39814458671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7015.70</izvorni_sadrzaj>
    <derivirana_varijabla naziv="DomainObject.Predmet.TrenutnaVrijednost_1">7015.70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KULTURNO-INFORMACIJSKA UDRUGA MRIŽA - SPLIT U LIKVIDACIJI</item>
    </izvorni_sadrzaj>
    <derivirana_varijabla naziv="DomainObject.Predmet.ProtuStrankaListFormated_1">
      <item>KULTURNO-INFORMACIJSKA UDRUGA MRIŽA - SPLIT U LIKVIDACIJI</item>
    </derivirana_varijabla>
  </DomainObject.Predmet.ProtuStrankaListFormated>
  <DomainObject.Predmet.ProtuStrankaListFormatedOIB>
    <izvorni_sadrzaj>
      <item>KULTURNO-INFORMACIJSKA UDRUGA MRIŽA - SPLIT U LIKVIDACIJI, OIB 39814458671</item>
    </izvorni_sadrzaj>
    <derivirana_varijabla naziv="DomainObject.Predmet.ProtuStrankaListFormatedOIB_1">
      <item>KULTURNO-INFORMACIJSKA UDRUGA MRIŽA - SPLIT U LIKVIDACIJI, OIB 39814458671</item>
    </derivirana_varijabla>
  </DomainObject.Predmet.ProtuStrankaListFormatedOIB>
  <DomainObject.Predmet.ProtuStrankaListFormatedWithAdress>
    <izvorni_sadrzaj>
      <item>KULTURNO-INFORMACIJSKA UDRUGA MRIŽA - SPLIT U LIKVIDACIJI, Kružićeva 3, 21000 Split</item>
    </izvorni_sadrzaj>
    <derivirana_varijabla naziv="DomainObject.Predmet.ProtuStrankaListFormatedWithAdress_1">
      <item>KULTURNO-INFORMACIJSKA UDRUGA MRIŽA - SPLIT U LIKVIDACIJI, Kružićeva 3, 21000 Split</item>
    </derivirana_varijabla>
  </DomainObject.Predmet.ProtuStrankaListFormatedWithAdress>
  <DomainObject.Predmet.ProtuStrankaListFormatedWithAdressOIB>
    <izvorni_sadrzaj>
      <item>KULTURNO-INFORMACIJSKA UDRUGA MRIŽA - SPLIT U LIKVIDACIJI, OIB 39814458671, Kružićeva 3, 21000 Split</item>
    </izvorni_sadrzaj>
    <derivirana_varijabla naziv="DomainObject.Predmet.ProtuStrankaListFormatedWithAdressOIB_1">
      <item>KULTURNO-INFORMACIJSKA UDRUGA MRIŽA - SPLIT U LIKVIDACIJI, OIB 39814458671, Kružićeva 3, 21000 Split</item>
    </derivirana_varijabla>
  </DomainObject.Predmet.ProtuStrankaListFormatedWithAdressOIB>
  <DomainObject.Predmet.ProtuStrankaListNazivFormated>
    <izvorni_sadrzaj>
      <item>KULTURNO-INFORMACIJSKA UDRUGA MRIŽA - SPLIT U LIKVIDACIJI</item>
    </izvorni_sadrzaj>
    <derivirana_varijabla naziv="DomainObject.Predmet.ProtuStrankaListNazivFormated_1">
      <item>KULTURNO-INFORMACIJSKA UDRUGA MRIŽA - SPLIT U LIKVIDACIJI</item>
    </derivirana_varijabla>
  </DomainObject.Predmet.ProtuStrankaListNazivFormated>
  <DomainObject.Predmet.ProtuStrankaListNazivFormatedOIB>
    <izvorni_sadrzaj>
      <item>KULTURNO-INFORMACIJSKA UDRUGA MRIŽA - SPLIT U LIKVIDACIJI, OIB 39814458671</item>
    </izvorni_sadrzaj>
    <derivirana_varijabla naziv="DomainObject.Predmet.ProtuStrankaListNazivFormatedOIB_1">
      <item>KULTURNO-INFORMACIJSKA UDRUGA MRIŽA - SPLIT U LIKVIDACIJI, OIB 39814458671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KULTURNO-INFORMACIJSKA UDRUGA MRIŽA - SPLIT U LIKVIDACIJI</izvorni_sadrzaj>
    <derivirana_varijabla naziv="DomainObject.Predmet.ProtustrankaIDrugi_1">KULTURNO-INFORMACIJSKA UDRUGA MRIŽA - SPLIT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KULTURNO-INFORMACIJSKA UDRUGA MRIŽA - SPLIT U LIKVIDACIJI, OIB 39814458671, Kružićeva 3, 21000 Split</izvorni_sadrzaj>
    <derivirana_varijabla naziv="DomainObject.Predmet.ProtustrankaIDrugiAdressOIB_1">KULTURNO-INFORMACIJSKA UDRUGA MRIŽA - SPLIT U LIKVIDACIJI, OIB 39814458671, Kružićeva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KULTURNO-INFORMACIJSKA UDRUGA MRIŽA - SPLIT U LIKVIDACIJI</item>
      <item>FINANCIJSKA AGENCIJA, RC SPLIT</item>
    </izvorni_sadrzaj>
    <derivirana_varijabla naziv="DomainObject.Predmet.SudioniciListNaziv_1">
      <item>KULTURNO-INFORMACIJSKA UDRUGA MRIŽA - SPLIT U LIKVIDACIJI</item>
      <item>FINANCIJSKA AGENCIJA, RC SPLIT</item>
    </derivirana_varijabla>
  </DomainObject.Predmet.SudioniciListNaziv>
  <DomainObject.Predmet.SudioniciListAdressOIB>
    <izvorni_sadrzaj>
      <item>KULTURNO-INFORMACIJSKA UDRUGA MRIŽA - SPLIT U LIKVIDACIJI, OIB 39814458671, Kružićeva 3,21000 Split</item>
      <item>FINANCIJSKA AGENCIJA, RC SPLIT, OIB 85821130368, Mažuranićevo šetalište 24 b,21000 Split</item>
    </izvorni_sadrzaj>
    <derivirana_varijabla naziv="DomainObject.Predmet.SudioniciListAdressOIB_1">
      <item>KULTURNO-INFORMACIJSKA UDRUGA MRIŽA - SPLIT U LIKVIDACIJI, OIB 39814458671, Kružićeva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39814458671</item>
      <item>, OIB 85821130368</item>
    </izvorni_sadrzaj>
    <derivirana_varijabla naziv="DomainObject.Predmet.SudioniciListNazivOIB_1">
      <item>, OIB 39814458671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61439-BE8A-4DD4-AD65-15CBF75D5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4184</properties:Characters>
  <properties:Lines>104</properties:Lines>
  <properties:Paragraphs>35</properties:Paragraphs>
  <properties:TotalTime>223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1.St-840/2015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2017-09-05T08:15:00Z</cp:lastPrinted>
  <dcterms:modified xmlns:xsi="http://www.w3.org/2001/XMLSchema-instance" xsi:type="dcterms:W3CDTF">2017-09-05T08:15:00Z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