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bc1e" w14:paraId="03ebc1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E3938">
        <w:t>391</w:t>
      </w:r>
      <w:r>
        <w:t>/</w:t>
      </w:r>
      <w:r w:rsidR="00E8650F">
        <w:t>1</w:t>
      </w:r>
      <w:r w:rsidR="009D3A05">
        <w:t>8</w:t>
      </w:r>
      <w:r>
        <w:t>-</w:t>
      </w:r>
      <w:r w:rsidR="001278A8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DF75D0" w:rsidR="00DF75D0">
      <w:pPr>
        <w:jc w:val="both"/>
      </w:pPr>
      <w:r>
        <w:tab/>
      </w:r>
      <w:r w:rsidR="00DF75D0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4E3938">
        <w:t>DAFTEN jednostavno društvo s ograničenom odgovornošću</w:t>
      </w:r>
      <w:r w:rsidR="005E14CF">
        <w:t xml:space="preserve"> za </w:t>
      </w:r>
      <w:r w:rsidR="003E2BEC">
        <w:t>trgovin</w:t>
      </w:r>
      <w:r w:rsidR="005E14CF">
        <w:t>u</w:t>
      </w:r>
      <w:r w:rsidR="004E3938">
        <w:t>, graditeljstvo</w:t>
      </w:r>
      <w:r w:rsidR="005E14CF">
        <w:t xml:space="preserve"> i usluge,</w:t>
      </w:r>
      <w:r w:rsidR="004E3938">
        <w:t xml:space="preserve"> posredovanje u trgovini i sportu,</w:t>
      </w:r>
      <w:r w:rsidR="005E14CF">
        <w:t xml:space="preserve"> </w:t>
      </w:r>
      <w:r w:rsidR="003E2BEC">
        <w:t xml:space="preserve">Osijek, </w:t>
      </w:r>
      <w:r w:rsidR="0075766D">
        <w:t>Mije Kišpatića 7</w:t>
      </w:r>
      <w:r w:rsidR="00DF75D0" w:rsidRPr="00CE0AA2">
        <w:t>, MBS 030</w:t>
      </w:r>
      <w:r w:rsidR="003E2BEC">
        <w:t>136</w:t>
      </w:r>
      <w:r w:rsidR="0075766D">
        <w:t>633</w:t>
      </w:r>
      <w:r w:rsidR="00DF75D0" w:rsidRPr="00CE0AA2">
        <w:t xml:space="preserve">, OIB: </w:t>
      </w:r>
      <w:r w:rsidR="0075766D">
        <w:t>58007644042</w:t>
      </w:r>
      <w:r w:rsidR="00DF75D0" w:rsidRPr="0041082E">
        <w:t xml:space="preserve">, dana </w:t>
      </w:r>
      <w:r w:rsidR="0075766D">
        <w:t>12</w:t>
      </w:r>
      <w:r w:rsidR="00CC1B85" w:rsidRPr="00CC1B85">
        <w:t>. travnja 2018</w:t>
      </w:r>
      <w:r w:rsidR="00DF75D0" w:rsidRPr="0041082E"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75766D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75766D" w:rsidRPr="0075766D">
        <w:t>DAFTEN jednostavno društvo s ograničenom odgovornošću za trgovinu, graditeljstvo i usluge, posredovanje u trgovini i sportu, Osijek, Mije Kišpatića 7, MBS 030136633, OIB: 58007644042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20930">
        <w:t>Sabina Lalić, Osijek, Gundulićeva 5</w:t>
      </w:r>
      <w:r w:rsidR="0066407D" w:rsidRPr="0066407D">
        <w:t xml:space="preserve">, OIB </w:t>
      </w:r>
      <w:r w:rsidR="00620930">
        <w:t>09145874795</w:t>
      </w:r>
      <w:r>
        <w:t>, izabran</w:t>
      </w:r>
      <w:r w:rsidR="00620930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D52BD0">
        <w:t>9</w:t>
      </w:r>
      <w:r>
        <w:t>.0</w:t>
      </w:r>
      <w:r w:rsidR="0045125C">
        <w:t>5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D52BD0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52BD0" w:rsidRPr="00D52BD0">
        <w:t>DAFTEN jednostavno društvo s ograničenom odgovornošću za trgovinu, graditeljstvo i usluge, posredovanje u trgovini i sportu, Osijek, Mije Kišpatića 7, MBS 030136633, OIB: 58007644042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45125C" w:rsidP="00DF75D0" w:rsidR="00DF75D0">
      <w:pPr>
        <w:ind w:firstLine="720" w:left="2160"/>
      </w:pPr>
      <w:r>
        <w:t>1</w:t>
      </w:r>
      <w:r w:rsidR="00D52BD0">
        <w:t>5</w:t>
      </w:r>
      <w:r w:rsidR="00DF75D0">
        <w:t xml:space="preserve">. </w:t>
      </w:r>
      <w:r>
        <w:t>svib</w:t>
      </w:r>
      <w:r w:rsidR="00CD40A6">
        <w:t>nj</w:t>
      </w:r>
      <w:r w:rsidR="00DF75D0">
        <w:t xml:space="preserve">a 2018. u </w:t>
      </w:r>
      <w:r>
        <w:t>10,</w:t>
      </w:r>
      <w:r w:rsidR="00D52BD0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D52BD0">
        <w:t>11</w:t>
      </w:r>
      <w:r>
        <w:t>.</w:t>
      </w:r>
      <w:r w:rsidR="00CD40A6">
        <w:t>0</w:t>
      </w:r>
      <w:r w:rsidR="00170465">
        <w:t>4</w:t>
      </w:r>
      <w:r>
        <w:t>.201</w:t>
      </w:r>
      <w:r w:rsidR="00CD40A6">
        <w:t>8</w:t>
      </w:r>
      <w:r>
        <w:t>. zaprimljen je na ovome sudu zahtjev FINE Regionalni centar Osijek, Podružnica Osijek, klasa: 110-07/1</w:t>
      </w:r>
      <w:r w:rsidR="00C952F9">
        <w:t>8</w:t>
      </w:r>
      <w:r>
        <w:t>-01/04 Ur. broj 04-06-1</w:t>
      </w:r>
      <w:r w:rsidR="00C952F9">
        <w:t>8</w:t>
      </w:r>
      <w:r>
        <w:t>-</w:t>
      </w:r>
      <w:r w:rsidR="00C952F9">
        <w:t>1</w:t>
      </w:r>
      <w:r w:rsidR="00D52BD0">
        <w:t>611</w:t>
      </w:r>
      <w:r>
        <w:t xml:space="preserve"> od </w:t>
      </w:r>
      <w:r w:rsidR="00D52BD0">
        <w:t>10</w:t>
      </w:r>
      <w:r>
        <w:t>.</w:t>
      </w:r>
      <w:r w:rsidR="00C952F9">
        <w:t>0</w:t>
      </w:r>
      <w:r w:rsidR="00170465">
        <w:t>4</w:t>
      </w:r>
      <w:r>
        <w:t>.201</w:t>
      </w:r>
      <w:r w:rsidR="00C952F9">
        <w:t>8</w:t>
      </w:r>
      <w:r>
        <w:t xml:space="preserve">. godine, za otvaranje stečajnog postupka nad dužnikom </w:t>
      </w:r>
      <w:r w:rsidR="00D52BD0" w:rsidRPr="00D52BD0">
        <w:t>DAFTEN jednostavno društvo s ograničenom odgovornošću za trgovinu, graditeljstvo i usluge, posredovanje u trgovini i sportu, Osijek, Mije Kišpatića 7, MBS 030136633, OIB: 58007644042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E27F0C">
        <w:t>9</w:t>
      </w:r>
      <w:r>
        <w:t>.</w:t>
      </w:r>
      <w:r w:rsidR="00C952F9">
        <w:t>0</w:t>
      </w:r>
      <w:r w:rsidR="00E27F0C">
        <w:t>4</w:t>
      </w:r>
      <w:r>
        <w:t>.201</w:t>
      </w:r>
      <w:r w:rsidR="00C952F9">
        <w:t>8</w:t>
      </w:r>
      <w:r>
        <w:t>. dužnik u Očevidniku redoslijeda osnova za plaćanje ima evidentirane neizvršene osnove za plaćanje u neprekinutom razdoblju od 12</w:t>
      </w:r>
      <w:r w:rsidR="00E27F0C">
        <w:t>0</w:t>
      </w:r>
      <w:r>
        <w:t xml:space="preserve"> dana, u ukupnom iznosu od </w:t>
      </w:r>
      <w:r w:rsidR="00E27F0C">
        <w:t>18.859,80</w:t>
      </w:r>
      <w:r>
        <w:t xml:space="preserve"> kn, u koji iznos je uračunata kamata i naknada FINE za provedbe ovrhe na novčanim sredstvima dužnika. Navodi da dužnik ima </w:t>
      </w:r>
      <w:r w:rsidR="00170465">
        <w:t>jednog</w:t>
      </w:r>
      <w:r>
        <w:t xml:space="preserve"> zaposlen</w:t>
      </w:r>
      <w:r w:rsidR="00170465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E27F0C">
        <w:t>9</w:t>
      </w:r>
      <w:r w:rsidR="00E65EF2" w:rsidRPr="00E65EF2">
        <w:t>.0</w:t>
      </w:r>
      <w:r w:rsidR="00E27F0C">
        <w:t>4</w:t>
      </w:r>
      <w:r w:rsidR="002F1C40" w:rsidRPr="002F1C40">
        <w:t>.2018</w:t>
      </w:r>
      <w:r>
        <w:t xml:space="preserve">., te navodi da na temelju čl. 112. st. 5. SZ dužnik na ime predujma za namirenje troškova stečajnog postupka </w:t>
      </w:r>
      <w:r w:rsidR="00E27F0C">
        <w:t>i</w:t>
      </w:r>
      <w:r>
        <w:t>ma zaplijenjena novčana sredstva</w:t>
      </w:r>
      <w:r w:rsidR="002F1C40">
        <w:t xml:space="preserve"> </w:t>
      </w:r>
      <w:r w:rsidR="00E27F0C">
        <w:t xml:space="preserve">u iznosu od 825,00 kn </w:t>
      </w:r>
      <w:r>
        <w:t xml:space="preserve">na dan </w:t>
      </w:r>
      <w:r w:rsidR="00E27F0C">
        <w:t>9</w:t>
      </w:r>
      <w:r w:rsidR="00E65EF2" w:rsidRPr="00E65EF2">
        <w:t>.0</w:t>
      </w:r>
      <w:r w:rsidR="00E27F0C">
        <w:t>4</w:t>
      </w:r>
      <w:r w:rsidR="002F1C40" w:rsidRPr="002F1C40">
        <w:t>.2018</w:t>
      </w:r>
      <w:r>
        <w:t xml:space="preserve">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</w:t>
      </w:r>
      <w:r w:rsidRPr="000625B3">
        <w:lastRenderedPageBreak/>
        <w:t>državna tajnica u Ministarstvu pravosuđa u razdoblju od 12 mjeseci od dana prestanka obnašanja predmetne dužnosti ne može obavljati poslove stečajne upraviteljice, odnosno do 29.04.2018.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F75D0" w:rsidP="00DF75D0" w:rsidR="00DF75D0">
      <w:pPr>
        <w:ind w:firstLine="720"/>
        <w:jc w:val="both"/>
      </w:pPr>
    </w:p>
    <w:p w:rsidRDefault="00E65EF2" w:rsidP="00DF75D0" w:rsidR="00E65EF2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2B5C24">
        <w:t>1</w:t>
      </w:r>
      <w:r w:rsidR="003A2643">
        <w:t>2</w:t>
      </w:r>
      <w:r w:rsidR="00CC1B85" w:rsidRPr="00CC1B85">
        <w:t>. travnja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B5C24" w:rsidP="0094444D" w:rsidR="007158FC">
      <w:pPr>
        <w:numPr>
          <w:ilvl w:val="0"/>
          <w:numId w:val="7"/>
        </w:numPr>
        <w:jc w:val="both"/>
      </w:pPr>
      <w:r>
        <w:t>Davor Fabijan, Osijek, Mije Kišpatića 7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2B5C24">
        <w:t>a</w:t>
      </w:r>
      <w:r>
        <w:t xml:space="preserve"> stečajn</w:t>
      </w:r>
      <w:r w:rsidR="002B5C24">
        <w:t>a upraviteljica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366B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4E3938">
      <w:t>391</w:t>
    </w:r>
    <w:r w:rsidR="001278A8" w:rsidRPr="001278A8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5C24"/>
    <w:rsid w:val="002C130C"/>
    <w:rsid w:val="002C458E"/>
    <w:rsid w:val="002C4C28"/>
    <w:rsid w:val="002D5B4E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366B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F4B2A"/>
    <w:rsid w:val="00D02115"/>
    <w:rsid w:val="00D131ED"/>
    <w:rsid w:val="00D43995"/>
    <w:rsid w:val="00D45D6C"/>
    <w:rsid w:val="00D52BD0"/>
    <w:rsid w:val="00D5401B"/>
    <w:rsid w:val="00D54201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19C6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3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3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DAFTEN jednostavno društvo s ograničenom odgovornošću za trgovinu, graditeljstvo i usluge, posredovanje u trgovini i sportu</izvorni_sadrzaj>
    <derivirana_varijabla naziv="DomainObject.Predmet.ProtustrankaFormated_1">  DAFTEN jednostavno društvo s ograničenom odgovornošću za trgovinu, graditeljstvo i usluge, posredovanje u trgovini i sportu</derivirana_varijabla>
  </DomainObject.Predmet.ProtustrankaFormated>
  <DomainObject.Predmet.ProtustrankaFormatedOIB>
    <izvorni_sadrzaj>  DAFTEN jednostavno društvo s ograničenom odgovornošću za trgovinu, graditeljstvo i usluge, posredovanje u trgovini i sportu, OIB 58007644042</izvorni_sadrzaj>
    <derivirana_varijabla naziv="DomainObject.Predmet.ProtustrankaFormatedOIB_1">  DAFTEN jednostavno društvo s ograničenom odgovornošću za trgovinu, graditeljstvo i usluge, posredovanje u trgovini i sportu, OIB 58007644042</derivirana_varijabla>
  </DomainObject.Predmet.ProtustrankaFormatedOIB>
  <DomainObject.Predmet.ProtustrankaFormatedWithAdress>
    <izvorni_sadrzaj> DAFTEN jednostavno društvo s ograničenom odgovornošću za trgovinu, graditeljstvo i usluge, posredovanje u trgovini i sportu, Mije Kišpatića 7, 31000 Osijek</izvorni_sadrzaj>
    <derivirana_varijabla naziv="DomainObject.Predmet.ProtustrankaFormatedWithAdress_1"> DAFTEN jednostavno društvo s ograničenom odgovornošću za trgovinu, graditeljstvo i usluge, posredovanje u trgovini i sportu, Mije Kišpatića 7, 31000 Osijek</derivirana_varijabla>
  </DomainObject.Predmet.ProtustrankaFormatedWithAdress>
  <DomainObject.Predmet.ProtustrankaFormatedWithAdressOIB>
    <izvorni_sadrzaj> DAFTEN jednostavno društvo s ograničenom odgovornošću za trgovinu, graditeljstvo i usluge, posredovanje u trgovini i sportu, OIB 58007644042, Mije Kišpatića 7, 31000 Osijek</izvorni_sadrzaj>
    <derivirana_varijabla naziv="DomainObject.Predmet.ProtustrankaFormatedWithAdressOIB_1"> DAFTEN jednostavno društvo s ograničenom odgovornošću za trgovinu, graditeljstvo i usluge, posredovanje u trgovini i sportu, OIB 58007644042, Mije Kišpatića 7, 31000 Osijek</derivirana_varijabla>
  </DomainObject.Predmet.ProtustrankaFormatedWithAdressOIB>
  <DomainObject.Predmet.ProtustrankaWithAdress>
    <izvorni_sadrzaj>DAFTEN jednostavno društvo s ograničenom odgovornošću za trgovinu, graditeljstvo i usluge, posredovanje u trgovini i sportu Mije Kišpatića 7, 31000 Osijek</izvorni_sadrzaj>
    <derivirana_varijabla naziv="DomainObject.Predmet.ProtustrankaWithAdress_1">DAFTEN jednostavno društvo s ograničenom odgovornošću za trgovinu, graditeljstvo i usluge, posredovanje u trgovini i sportu Mije Kišpatića 7, 31000 Osijek</derivirana_varijabla>
  </DomainObject.Predmet.ProtustrankaWithAdress>
  <DomainObject.Predmet.ProtustrankaWith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WithAdressOIB_1">DAFTEN jednostavno društvo s ograničenom odgovornošću za trgovinu, graditeljstvo i usluge, posredovanje u trgovini i sportu, OIB 58007644042, Mije Kišpatića 7, 31000 Osijek</derivirana_varijabla>
  </DomainObject.Predmet.ProtustrankaWithAdressOIB>
  <DomainObject.Predmet.ProtustrankaNazivFormated>
    <izvorni_sadrzaj>DAFTEN jednostavno društvo s ograničenom odgovornošću za trgovinu, graditeljstvo i usluge, posredovanje u trgovini i sportu</izvorni_sadrzaj>
    <derivirana_varijabla naziv="DomainObject.Predmet.ProtustrankaNazivFormated_1">DAFTEN jednostavno društvo s ograničenom odgovornošću za trgovinu, graditeljstvo i usluge, posredovanje u trgovini i sportu</derivirana_varijabla>
  </DomainObject.Predmet.ProtustrankaNazivFormated>
  <DomainObject.Predmet.ProtustrankaNazivFormatedOIB>
    <izvorni_sadrzaj>DAFTEN jednostavno društvo s ograničenom odgovornošću za trgovinu, graditeljstvo i usluge, posredovanje u trgovini i sportu, OIB 58007644042</izvorni_sadrzaj>
    <derivirana_varijabla naziv="DomainObject.Predmet.ProtustrankaNazivFormatedOIB_1">DAFTEN jednostavno društvo s ograničenom odgovornošću za trgovinu, graditeljstvo i usluge, posredovanje u trgovini i sportu, OIB 58007644042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DAFTEN jednostavno društvo s ograničenom odgovornošću za trgovinu, graditeljstvo i usluge, posredovanje u trgovini i sportu</item>
    </izvorni_sadrzaj>
    <derivirana_varijabla naziv="DomainObject.Predmet.ProtuStrankaListFormated_1">
      <item>DAFTEN jednostavno društvo s ograničenom odgovornošću za trgovinu, graditeljstvo i usluge, posredovanje u trgovini i sportu</item>
    </derivirana_varijabla>
  </DomainObject.Predmet.ProtuStrankaListFormated>
  <DomainObject.Predmet.ProtuStrankaList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FormatedOIB_1">
      <item>DAFTEN jednostavno društvo s ograničenom odgovornošću za trgovinu, graditeljstvo i usluge, posredovanje u trgovini i sportu, OIB 58007644042</item>
    </derivirana_varijabla>
  </DomainObject.Predmet.ProtuStrankaListFormatedOIB>
  <DomainObject.Predmet.ProtuStrankaListFormatedWithAdress>
    <izvorni_sadrzaj>
      <item>DAFTEN jednostavno društvo s ograničenom odgovornošću za trgovinu, graditeljstvo i usluge, posredovanje u trgovini i sportu, Mije Kišpatića 7, 31000 Osijek</item>
    </izvorni_sadrzaj>
    <derivirana_varijabla naziv="DomainObject.Predmet.ProtuStrankaListFormatedWithAdress_1">
      <item>DAFTEN jednostavno društvo s ograničenom odgovornošću za trgovinu, graditeljstvo i usluge, posredovanje u trgovini i sportu, Mije Kišpatića 7, 31000 Osijek</item>
    </derivirana_varijabla>
  </DomainObject.Predmet.ProtuStrankaListFormatedWithAdress>
  <DomainObject.Predmet.ProtuStrankaListFormatedWithAdressOIB>
    <izvorni_sadrzaj>
      <item>DAFTEN jednostavno društvo s ograničenom odgovornošću za trgovinu, graditeljstvo i usluge, posredovanje u trgovini i sportu, OIB 58007644042, Mije Kišpatića 7, 31000 Osijek</item>
    </izvorni_sadrzaj>
    <derivirana_varijabla naziv="DomainObject.Predmet.ProtuStrankaListFormatedWithAdressOIB_1">
      <item>DAFTEN jednostavno društvo s ograničenom odgovornošću za trgovinu, graditeljstvo i usluge, posredovanje u trgovini i sportu, OIB 58007644042, Mije Kišpatića 7, 31000 Osijek</item>
    </derivirana_varijabla>
  </DomainObject.Predmet.ProtuStrankaListFormatedWithAdressOIB>
  <DomainObject.Predmet.ProtuStrankaListNazivFormated>
    <izvorni_sadrzaj>
      <item>DAFTEN jednostavno društvo s ograničenom odgovornošću za trgovinu, graditeljstvo i usluge, posredovanje u trgovini i sportu</item>
    </izvorni_sadrzaj>
    <derivirana_varijabla naziv="DomainObject.Predmet.ProtuStrankaListNazivFormated_1">
      <item>DAFTEN jednostavno društvo s ograničenom odgovornošću za trgovinu, graditeljstvo i usluge, posredovanje u trgovini i sportu</item>
    </derivirana_varijabla>
  </DomainObject.Predmet.ProtuStrankaListNazivFormated>
  <DomainObject.Predmet.ProtuStrankaListNaziv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NazivFormatedOIB_1">
      <item>DAFTEN jednostavno društvo s ograničenom odgovornošću za trgovinu, graditeljstvo i usluge, posredovanje u trgovini i sportu, OIB 58007644042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DAFTEN jednostavno društvo s ograničenom odgovornošću za trgovinu, graditeljstvo i usluge, posredovanje u trgovini i sportu</izvorni_sadrzaj>
    <derivirana_varijabla naziv="DomainObject.Predmet.ProtustrankaIDrugi_1">DAFTEN jednostavno društvo s ograničenom odgovornošću za trgovinu, graditeljstvo i usluge, posredovanje u trgovini i sportu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IDrugiAdressOIB_1">DAFTEN jednostavno društvo s ograničenom odgovornošću za trgovinu, graditeljstvo i usluge, posredovanje u trgovini i sportu, OIB 58007644042,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DAFTEN jednostavno društvo s ograničenom odgovornošću za trgovinu, graditeljstvo i usluge, posredovanje u trgovini i sportu</item>
    </izvorni_sadrzaj>
    <derivirana_varijabla naziv="DomainObject.Predmet.SudioniciListNaziv_1">
      <item>FINA RC OSIJEK</item>
      <item>DAFTEN jednostavno društvo s ograničenom odgovornošću za trgovinu, graditeljstvo i usluge, posredovanje u trgovini i sportu</item>
    </derivirana_varijabla>
  </DomainObject.Predmet.SudioniciListNaziv>
  <DomainObject.Predmet.SudioniciListAdressOIB>
    <izvorni_sadrzaj>
      <item>FINA RC OSIJEK, OIB 85821130368</item>
      <item>DAFTEN jednostavno društvo s ograničenom odgovornošću za trgovinu, graditeljstvo i usluge, posredovanje u trgovini i sportu, OIB 58007644042, Mije Kišpatića 7,31000 Osijek</item>
    </izvorni_sadrzaj>
    <derivirana_varijabla naziv="DomainObject.Predmet.SudioniciListAdressOIB_1">
      <item>FINA RC OSIJEK, OIB 85821130368</item>
      <item>DAFTEN jednostavno društvo s ograničenom odgovornošću za trgovinu, graditeljstvo i usluge, posredovanje u trgovini i sportu, OIB 58007644042,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58007644042</item>
    </izvorni_sadrzaj>
    <derivirana_varijabla naziv="DomainObject.Predmet.SudioniciListNazivOIB_1">
      <item>, OIB 85821130368</item>
      <item>, OIB 58007644042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5ECD6-DEEE-497E-93B7-545F2CA88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739</properties:Words>
  <properties:Characters>4236</properties:Characters>
  <properties:Lines>119</properties:Lines>
  <properties:Paragraphs>36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2018-04-12T06:42:00Z</cp:lastPrinted>
  <dcterms:modified xmlns:xsi="http://www.w3.org/2001/XMLSchema-instance" xsi:type="dcterms:W3CDTF">2018-04-12T09:33:00Z</dcterms:modified>
  <cp:revision>30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