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9ee8" w14:paraId="fbf9ee8" w:rsidRDefault="00461BD2" w:rsidP="00C81384" w:rsidR="00A26BB6" w:rsidRPr="00FE4BAB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FE4BA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BB6" w:rsidP="00A26BB6" w:rsidR="00A26BB6" w:rsidRPr="00FE4BA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E4BAB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A26BB6" w:rsidP="00A26BB6" w:rsidR="00A26BB6" w:rsidRPr="00FE4BA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E4BAB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A26BB6" w:rsidP="00A26BB6" w:rsidR="00A26BB6" w:rsidRPr="00FE4BA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E4BAB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FE4B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F3BC6" w:rsidRPr="00FE4B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FE4BAB" w:rsidRPr="00FE4BAB">
        <w:rPr>
          <w:rFonts w:hAnsi="Times New Roman" w:ascii="Times New Roman"/>
          <w:color w:val="auto"/>
          <w:sz w:val="24"/>
          <w:szCs w:val="24"/>
          <w:lang w:val="pl-PL"/>
        </w:rPr>
        <w:t>560/15</w:t>
      </w:r>
      <w:r w:rsidR="001F3BC6" w:rsidRPr="00FE4BAB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A26BB6" w:rsidP="00A26BB6" w:rsidR="00A26BB6" w:rsidRPr="00FE4BA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26BB6" w:rsidP="00A26BB6" w:rsidR="00A26BB6" w:rsidRPr="00FE4BA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FE4BAB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A26BB6" w:rsidP="00A26BB6" w:rsidR="00A26BB6" w:rsidRPr="00FE4BA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FE4BAB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A26BB6" w:rsidP="00A26BB6" w:rsidR="00A26BB6" w:rsidRPr="00FE4BA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E4BAB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A44856" w:rsidP="00A44856" w:rsidR="00A26BB6" w:rsidRPr="00FE4BAB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E4BAB">
        <w:rPr>
          <w:rFonts w:hAnsi="Times New Roman" w:ascii="Times New Roman"/>
          <w:color w:val="auto"/>
          <w:sz w:val="24"/>
          <w:szCs w:val="24"/>
          <w:lang w:val="pl-PL"/>
        </w:rPr>
        <w:t>TRGOVAČKI SUD U ZAGREBU  po sucu pojedincu Vesni Malenica kao stečajnom sucu u prethodnom postupku radi utvrđivanja uvjeta za otvaranje stečajnog postupka nad dužnikom</w:t>
      </w:r>
      <w:r w:rsidR="00FE4BAB" w:rsidRPr="00FE4BAB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FE4BAB" w:rsidRPr="00FE4BAB">
        <w:rPr>
          <w:rFonts w:hAnsi="Times New Roman" w:ascii="Times New Roman"/>
          <w:color w:val="auto"/>
          <w:sz w:val="24"/>
          <w:szCs w:val="24"/>
        </w:rPr>
        <w:t xml:space="preserve">PEREGRINATOR d. </w:t>
      </w:r>
      <w:proofErr w:type="gramStart"/>
      <w:r w:rsidR="00FE4BAB" w:rsidRPr="00FE4BAB">
        <w:rPr>
          <w:rFonts w:hAnsi="Times New Roman" w:ascii="Times New Roman"/>
          <w:color w:val="auto"/>
          <w:sz w:val="24"/>
          <w:szCs w:val="24"/>
        </w:rPr>
        <w:t>o</w:t>
      </w:r>
      <w:proofErr w:type="gramEnd"/>
      <w:r w:rsidR="00FE4BAB" w:rsidRPr="00FE4BAB">
        <w:rPr>
          <w:rFonts w:hAnsi="Times New Roman" w:ascii="Times New Roman"/>
          <w:color w:val="auto"/>
          <w:sz w:val="24"/>
          <w:szCs w:val="24"/>
        </w:rPr>
        <w:t>. o., Zagreb, Treskavička 5, OIB 55183704133, 23</w:t>
      </w:r>
      <w:r w:rsidR="006F7B27">
        <w:rPr>
          <w:rFonts w:hAnsi="Times New Roman" w:ascii="Times New Roman"/>
          <w:color w:val="auto"/>
          <w:sz w:val="24"/>
          <w:szCs w:val="24"/>
        </w:rPr>
        <w:t xml:space="preserve">. </w:t>
      </w:r>
      <w:proofErr w:type="gramStart"/>
      <w:r w:rsidR="006F7B27">
        <w:rPr>
          <w:rFonts w:hAnsi="Times New Roman" w:ascii="Times New Roman"/>
          <w:color w:val="auto"/>
          <w:sz w:val="24"/>
          <w:szCs w:val="24"/>
        </w:rPr>
        <w:t>studenog</w:t>
      </w:r>
      <w:proofErr w:type="gramEnd"/>
      <w:r w:rsidR="006F7B27">
        <w:rPr>
          <w:rFonts w:hAnsi="Times New Roman" w:ascii="Times New Roman"/>
          <w:color w:val="auto"/>
          <w:sz w:val="24"/>
          <w:szCs w:val="24"/>
        </w:rPr>
        <w:t xml:space="preserve"> 2015</w:t>
      </w:r>
      <w:r w:rsidR="00A26BB6" w:rsidRPr="00FE4BAB">
        <w:rPr>
          <w:rFonts w:hAnsi="Times New Roman" w:ascii="Times New Roman"/>
          <w:color w:val="auto"/>
          <w:sz w:val="24"/>
          <w:szCs w:val="24"/>
        </w:rPr>
        <w:t>.</w:t>
      </w:r>
    </w:p>
    <w:p w:rsidRDefault="00A26BB6" w:rsidP="00A26BB6" w:rsidR="00A26BB6" w:rsidRPr="00FE4BAB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26BB6" w:rsidP="00A26BB6" w:rsidR="00A26BB6" w:rsidRPr="00FE4BAB">
      <w:pPr>
        <w:jc w:val="center"/>
        <w:rPr>
          <w:rFonts w:hAnsi="Times New Roman" w:ascii="Times New Roman"/>
          <w:color w:val="auto"/>
          <w:sz w:val="24"/>
          <w:szCs w:val="24"/>
        </w:rPr>
      </w:pPr>
      <w:proofErr w:type="gramStart"/>
      <w:r w:rsidRPr="00FE4BAB">
        <w:rPr>
          <w:rFonts w:hAnsi="Times New Roman" w:ascii="Times New Roman"/>
          <w:color w:val="auto"/>
          <w:sz w:val="24"/>
          <w:szCs w:val="24"/>
        </w:rPr>
        <w:t>r</w:t>
      </w:r>
      <w:proofErr w:type="gramEnd"/>
      <w:r w:rsidRPr="00FE4BAB">
        <w:rPr>
          <w:rFonts w:hAnsi="Times New Roman" w:ascii="Times New Roman"/>
          <w:color w:val="auto"/>
          <w:sz w:val="24"/>
          <w:szCs w:val="24"/>
        </w:rPr>
        <w:t xml:space="preserve"> i j e š i o  j e</w:t>
      </w:r>
    </w:p>
    <w:p w:rsidRDefault="00356EFE" w:rsidP="00356EFE" w:rsidR="00356EFE" w:rsidRPr="00FE4BA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A44856" w:rsidR="00C81384" w:rsidRPr="00FE4BAB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1. Privremenom stečajnom upravitelju </w:t>
      </w:r>
      <w:r w:rsidR="00A05882" w:rsidRPr="00FE4BAB">
        <w:rPr>
          <w:rFonts w:hAnsi="Times New Roman" w:ascii="Times New Roman"/>
          <w:color w:val="auto"/>
          <w:sz w:val="24"/>
          <w:szCs w:val="24"/>
          <w:lang w:val="en-US"/>
        </w:rPr>
        <w:t>Nini Markovinović Belamarić iz Zagreba, Kralja Držislava 10, OIB 49920167790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, određuje se nagrada za obavljeni rad u bruto iznosu od  </w:t>
      </w:r>
      <w:r w:rsidR="00F60B07">
        <w:rPr>
          <w:rFonts w:hAnsi="Times New Roman" w:ascii="Times New Roman"/>
          <w:color w:val="auto"/>
          <w:sz w:val="24"/>
          <w:szCs w:val="24"/>
          <w:lang w:val="hr-HR"/>
        </w:rPr>
        <w:t xml:space="preserve">              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1306B" w:rsidP="00A44856" w:rsidR="0001306B" w:rsidRPr="00FE4BAB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FE4BAB">
        <w:rPr>
          <w:rFonts w:hAnsi="Times New Roman" w:ascii="Times New Roman"/>
          <w:color w:val="auto"/>
          <w:sz w:val="24"/>
          <w:szCs w:val="24"/>
        </w:rPr>
        <w:t>Nala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FE4BAB">
        <w:rPr>
          <w:rFonts w:hAnsi="Times New Roman" w:ascii="Times New Roman"/>
          <w:color w:val="auto"/>
          <w:sz w:val="24"/>
          <w:szCs w:val="24"/>
        </w:rPr>
        <w:t>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se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ra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E4BAB">
        <w:rPr>
          <w:rFonts w:hAnsi="Times New Roman" w:ascii="Times New Roman"/>
          <w:color w:val="auto"/>
          <w:sz w:val="24"/>
          <w:szCs w:val="24"/>
        </w:rPr>
        <w:t>unovodstvu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suda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da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navedenu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nagradu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isplati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privremenom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ste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E4BAB">
        <w:rPr>
          <w:rFonts w:hAnsi="Times New Roman" w:ascii="Times New Roman"/>
          <w:color w:val="auto"/>
          <w:sz w:val="24"/>
          <w:szCs w:val="24"/>
        </w:rPr>
        <w:t>ajnom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upravitelju</w:t>
      </w:r>
      <w:r w:rsidR="00251E4B"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iz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predujmljenih sredstava </w:t>
      </w:r>
      <w:r w:rsidRPr="00FE4BAB">
        <w:rPr>
          <w:rFonts w:hAnsi="Times New Roman" w:ascii="Times New Roman"/>
          <w:color w:val="auto"/>
          <w:sz w:val="24"/>
          <w:szCs w:val="24"/>
        </w:rPr>
        <w:t>za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pokri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ć</w:t>
      </w:r>
      <w:r w:rsidRPr="00FE4BAB">
        <w:rPr>
          <w:rFonts w:hAnsi="Times New Roman" w:ascii="Times New Roman"/>
          <w:color w:val="auto"/>
          <w:sz w:val="24"/>
          <w:szCs w:val="24"/>
        </w:rPr>
        <w:t>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tro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FE4BAB">
        <w:rPr>
          <w:rFonts w:hAnsi="Times New Roman" w:ascii="Times New Roman"/>
          <w:color w:val="auto"/>
          <w:sz w:val="24"/>
          <w:szCs w:val="24"/>
        </w:rPr>
        <w:t>kova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ovog </w:t>
      </w:r>
      <w:r w:rsidRPr="00FE4BAB">
        <w:rPr>
          <w:rFonts w:hAnsi="Times New Roman" w:ascii="Times New Roman"/>
          <w:color w:val="auto"/>
          <w:sz w:val="24"/>
          <w:szCs w:val="24"/>
        </w:rPr>
        <w:t>postupka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gramStart"/>
      <w:r w:rsidRPr="00FE4BAB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="00C81384"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="00C81384" w:rsidRPr="00FE4BAB">
        <w:rPr>
          <w:rFonts w:hAnsi="Times New Roman" w:ascii="Times New Roman"/>
          <w:color w:val="auto"/>
          <w:sz w:val="24"/>
          <w:szCs w:val="24"/>
        </w:rPr>
        <w:t>iro</w:t>
      </w:r>
      <w:r w:rsidR="00C81384" w:rsidRPr="00FE4BAB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 w:rsidRPr="00FE4BAB">
        <w:rPr>
          <w:rFonts w:hAnsi="Times New Roman" w:ascii="Times New Roman"/>
          <w:color w:val="auto"/>
          <w:sz w:val="24"/>
          <w:szCs w:val="24"/>
        </w:rPr>
        <w:t>ra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E4BAB">
        <w:rPr>
          <w:rFonts w:hAnsi="Times New Roman" w:ascii="Times New Roman"/>
          <w:color w:val="auto"/>
          <w:sz w:val="24"/>
          <w:szCs w:val="24"/>
        </w:rPr>
        <w:t>un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broj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26BB6" w:rsidRPr="00FE4BAB">
        <w:rPr>
          <w:rFonts w:hAnsi="Times New Roman" w:ascii="Times New Roman"/>
          <w:color w:val="auto"/>
          <w:sz w:val="24"/>
          <w:szCs w:val="24"/>
          <w:lang w:val="hr-HR"/>
        </w:rPr>
        <w:t>IBAN: HR</w:t>
      </w:r>
      <w:r w:rsidR="00A05882" w:rsidRPr="00FE4BAB">
        <w:rPr>
          <w:rFonts w:hAnsi="Times New Roman" w:ascii="Times New Roman"/>
          <w:color w:val="auto"/>
          <w:sz w:val="24"/>
          <w:szCs w:val="24"/>
          <w:lang w:val="hr-HR"/>
        </w:rPr>
        <w:t>8224840083116626527</w:t>
      </w:r>
      <w:r w:rsidR="00A26BB6"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otvoren </w:t>
      </w:r>
      <w:r w:rsidRPr="00FE4BAB">
        <w:rPr>
          <w:rFonts w:hAnsi="Times New Roman" w:ascii="Times New Roman"/>
          <w:color w:val="auto"/>
          <w:sz w:val="24"/>
          <w:szCs w:val="24"/>
        </w:rPr>
        <w:t>kod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05882" w:rsidRPr="00FE4BAB">
        <w:rPr>
          <w:rFonts w:hAnsi="Times New Roman" w:ascii="Times New Roman"/>
          <w:color w:val="auto"/>
          <w:sz w:val="24"/>
          <w:szCs w:val="24"/>
        </w:rPr>
        <w:t>Raiffeisenbank.</w:t>
      </w:r>
    </w:p>
    <w:p w:rsidRDefault="00D874FE" w:rsidP="00A44856" w:rsidR="00C81384" w:rsidRPr="00FE4BAB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A05882" w:rsidRPr="00FE4BAB">
        <w:rPr>
          <w:rFonts w:hAnsi="Times New Roman" w:ascii="Times New Roman"/>
          <w:color w:val="auto"/>
          <w:sz w:val="24"/>
          <w:szCs w:val="24"/>
          <w:lang w:val="hr-HR"/>
        </w:rPr>
        <w:t>e-oglasnoj ploči</w:t>
      </w:r>
      <w:r w:rsidR="00C81384"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bez naznake visine iznosa, time da se u spisu može izvršiti uvid u potpuni tekst rješenja.</w:t>
      </w:r>
    </w:p>
    <w:p w:rsidRDefault="0001306B" w:rsidP="0001306B" w:rsidR="0001306B" w:rsidRPr="00FE4B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FE4B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FE4B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FE4BA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FE4BAB">
        <w:rPr>
          <w:rFonts w:hAnsi="Times New Roman" w:ascii="Times New Roman"/>
          <w:color w:val="auto"/>
          <w:sz w:val="24"/>
          <w:szCs w:val="24"/>
        </w:rPr>
        <w:t>Temeljem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odredbe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FE4BAB">
        <w:rPr>
          <w:rFonts w:hAnsi="Times New Roman" w:ascii="Times New Roman"/>
          <w:color w:val="auto"/>
          <w:sz w:val="24"/>
          <w:szCs w:val="24"/>
        </w:rPr>
        <w:t>l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29 </w:t>
      </w:r>
      <w:r w:rsidRPr="00FE4BAB">
        <w:rPr>
          <w:rFonts w:hAnsi="Times New Roman" w:ascii="Times New Roman"/>
          <w:color w:val="auto"/>
          <w:sz w:val="24"/>
          <w:szCs w:val="24"/>
        </w:rPr>
        <w:t>st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FE4BAB">
        <w:rPr>
          <w:rFonts w:hAnsi="Times New Roman" w:ascii="Times New Roman"/>
          <w:color w:val="auto"/>
          <w:sz w:val="24"/>
          <w:szCs w:val="24"/>
        </w:rPr>
        <w:t>Ste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E4BAB">
        <w:rPr>
          <w:rFonts w:hAnsi="Times New Roman" w:ascii="Times New Roman"/>
          <w:color w:val="auto"/>
          <w:sz w:val="24"/>
          <w:szCs w:val="24"/>
        </w:rPr>
        <w:t>ajnog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zakona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odre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FE4BAB">
        <w:rPr>
          <w:rFonts w:hAnsi="Times New Roman" w:ascii="Times New Roman"/>
          <w:color w:val="auto"/>
          <w:sz w:val="24"/>
          <w:szCs w:val="24"/>
        </w:rPr>
        <w:t>ena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je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nagrada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privremenom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ste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E4BAB">
        <w:rPr>
          <w:rFonts w:hAnsi="Times New Roman" w:ascii="Times New Roman"/>
          <w:color w:val="auto"/>
          <w:sz w:val="24"/>
          <w:szCs w:val="24"/>
        </w:rPr>
        <w:t>ajnom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upravitelju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za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obavljanje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poslova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privremenog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ste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E4BAB">
        <w:rPr>
          <w:rFonts w:hAnsi="Times New Roman" w:ascii="Times New Roman"/>
          <w:color w:val="auto"/>
          <w:sz w:val="24"/>
          <w:szCs w:val="24"/>
        </w:rPr>
        <w:t>ajnog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upravitelja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u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ste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E4BAB">
        <w:rPr>
          <w:rFonts w:hAnsi="Times New Roman" w:ascii="Times New Roman"/>
          <w:color w:val="auto"/>
          <w:sz w:val="24"/>
          <w:szCs w:val="24"/>
        </w:rPr>
        <w:t>ajnom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postupku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C81384" w:rsidRPr="00FE4B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</w:rPr>
        <w:t>Visinu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nagrade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odredio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je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ste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E4BAB">
        <w:rPr>
          <w:rFonts w:hAnsi="Times New Roman" w:ascii="Times New Roman"/>
          <w:color w:val="auto"/>
          <w:sz w:val="24"/>
          <w:szCs w:val="24"/>
        </w:rPr>
        <w:t>ajni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sudac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obzirom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gramStart"/>
      <w:r w:rsidRPr="00FE4BAB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slo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FE4BAB">
        <w:rPr>
          <w:rFonts w:hAnsi="Times New Roman" w:ascii="Times New Roman"/>
          <w:color w:val="auto"/>
          <w:sz w:val="24"/>
          <w:szCs w:val="24"/>
        </w:rPr>
        <w:t>enosti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i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koli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E4BAB">
        <w:rPr>
          <w:rFonts w:hAnsi="Times New Roman" w:ascii="Times New Roman"/>
          <w:color w:val="auto"/>
          <w:sz w:val="24"/>
          <w:szCs w:val="24"/>
        </w:rPr>
        <w:t>inu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poslova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koje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je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privremeni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ste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E4BAB">
        <w:rPr>
          <w:rFonts w:hAnsi="Times New Roman" w:ascii="Times New Roman"/>
          <w:color w:val="auto"/>
          <w:sz w:val="24"/>
          <w:szCs w:val="24"/>
        </w:rPr>
        <w:t>ajni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upravitelj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obavio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u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ovom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postupku</w:t>
      </w:r>
      <w:r w:rsidR="00C81384"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te iznos uplaćenog predujma.</w:t>
      </w:r>
    </w:p>
    <w:p w:rsidRDefault="0001306B" w:rsidP="00C81384" w:rsidR="0001306B" w:rsidRPr="00FE4B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E4BAB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4BAB" w:rsidRPr="00FE4BAB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r w:rsidR="00A05882" w:rsidRPr="00FE4BAB">
        <w:rPr>
          <w:rFonts w:hAnsi="Times New Roman" w:ascii="Times New Roman"/>
          <w:color w:val="auto"/>
          <w:sz w:val="24"/>
          <w:szCs w:val="24"/>
          <w:lang w:val="hr-HR"/>
        </w:rPr>
        <w:t>. studenog 2015.</w:t>
      </w:r>
    </w:p>
    <w:p w:rsidRDefault="0001306B" w:rsidP="0001306B" w:rsidR="0001306B" w:rsidRPr="00FE4B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FE4B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</w:rPr>
        <w:t>SUDAC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FE4BA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FE4BAB">
        <w:rPr>
          <w:rFonts w:hAnsi="Times New Roman" w:ascii="Times New Roman"/>
          <w:color w:val="auto"/>
          <w:sz w:val="24"/>
          <w:szCs w:val="24"/>
        </w:rPr>
        <w:t>Vesna</w:t>
      </w:r>
      <w:r w:rsidRPr="00FE4B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E4BAB">
        <w:rPr>
          <w:rFonts w:hAnsi="Times New Roman" w:ascii="Times New Roman"/>
          <w:color w:val="auto"/>
          <w:sz w:val="24"/>
          <w:szCs w:val="24"/>
        </w:rPr>
        <w:t>Malenica</w:t>
      </w:r>
      <w:r w:rsidR="00F60B07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F60B07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FE4BA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E4BAB">
        <w:rPr>
          <w:rFonts w:hAnsi="Times New Roman" w:ascii="Times New Roman"/>
          <w:color w:val="auto"/>
          <w:sz w:val="24"/>
          <w:szCs w:val="24"/>
        </w:rPr>
        <w:t>POUKA O PRAVNOM LIJEKU:</w:t>
      </w:r>
    </w:p>
    <w:p w:rsidRDefault="0067630E" w:rsidR="0067630E" w:rsidRPr="00FE4BA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E4BAB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FE4BAB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FE4BAB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FE4BAB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FE4B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60B07" w:rsidP="00AB7A2F" w:rsidR="00F60B07" w:rsidRPr="00F60B0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60B0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60B07" w:rsidP="00995CE9" w:rsidR="00F60B07" w:rsidRPr="00F60B0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60B0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60B0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60B0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60B0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60B0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60B0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60B0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60B0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F60B0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FE4BA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A26BB6" w:rsidR="00FA2933" w:rsidRPr="00FE4BAB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3BC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1E4B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D2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5CFA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B27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166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57B73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882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BB6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856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0B07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4BAB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B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BD2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F7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B2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B2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B2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B2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B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BD2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F7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B2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B2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B2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B2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"St-560/2015-16".</izvorni_sadrzaj>
    <derivirana_varijabla naziv="DomainObject.Primjedba_1">Nastalo zbog anonimizacija odluke/dopisa "St-560/2015-16".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2015.</izvorni_sadrzaj>
    <derivirana_varijabla naziv="DomainObject.Predmet.DatumOsnivanja_1">28.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St-560/2015</izvorni_sadrzaj>
    <derivirana_varijabla naziv="DomainObject.Predmet.OznakaBroj_1">St-560/2015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PEREGRINATOR d.o.o. zastupanog po punomoćniku Josip Kozjak</izvorni_sadrzaj>
    <derivirana_varijabla naziv="DomainObject.Predmet.ProtustrankaFormated_1">  PEREGRINATOR d.o.o. zastupanog po punomoćniku Josip Kozjak</derivirana_varijabla>
  </DomainObject.Predmet.ProtustrankaFormated>
  <DomainObject.Predmet.ProtustrankaFormatedOIB>
    <izvorni_sadrzaj>  PEREGRINATOR d.o.o., OIB 55183704133 zastupanog po punomoćniku Josip Kozjak</izvorni_sadrzaj>
    <derivirana_varijabla naziv="DomainObject.Predmet.ProtustrankaFormatedOIB_1">  PEREGRINATOR d.o.o., OIB 55183704133 zastupanog po punomoćniku Josip Kozjak</derivirana_varijabla>
  </DomainObject.Predmet.ProtustrankaFormatedOIB>
  <DomainObject.Predmet.ProtustrankaFormatedWithAdress>
    <izvorni_sadrzaj> PEREGRINATOR d.o.o., Treskavička 5, 10000 Zagreb zastupanog po punomoćniku Josip Kozjak</izvorni_sadrzaj>
    <derivirana_varijabla naziv="DomainObject.Predmet.ProtustrankaFormatedWithAdress_1"> PEREGRINATOR d.o.o., Treskavička 5, 10000 Zagreb zastupanog po punomoćniku Josip Kozjak</derivirana_varijabla>
  </DomainObject.Predmet.ProtustrankaFormatedWithAdress>
  <DomainObject.Predmet.ProtustrankaFormatedWithAdressOIB>
    <izvorni_sadrzaj> PEREGRINATOR d.o.o., OIB 55183704133, Treskavička 5, 10000 Zagreb zastupanog po punomoćniku Josip Kozjak</izvorni_sadrzaj>
    <derivirana_varijabla naziv="DomainObject.Predmet.ProtustrankaFormatedWithAdressOIB_1"> PEREGRINATOR d.o.o., OIB 55183704133, Treskavička 5, 10000 Zagreb zastupanog po punomoćniku Josip Kozjak</derivirana_varijabla>
  </DomainObject.Predmet.ProtustrankaFormatedWithAdressOIB>
  <DomainObject.Predmet.ProtustrankaWithAdress>
    <izvorni_sadrzaj>PEREGRINATOR d.o.o. Treskavička 5, 10000 Zagreb</izvorni_sadrzaj>
    <derivirana_varijabla naziv="DomainObject.Predmet.ProtustrankaWithAdress_1">PEREGRINATOR d.o.o. Treskavička 5, 10000 Zagreb</derivirana_varijabla>
  </DomainObject.Predmet.ProtustrankaWithAdress>
  <DomainObject.Predmet.ProtustrankaWithAdressOIB>
    <izvorni_sadrzaj>PEREGRINATOR d.o.o., OIB 55183704133, Treskavička 5, 10000 Zagreb</izvorni_sadrzaj>
    <derivirana_varijabla naziv="DomainObject.Predmet.ProtustrankaWithAdressOIB_1">PEREGRINATOR d.o.o., OIB 55183704133, Treskavička 5, 10000 Zagreb</derivirana_varijabla>
  </DomainObject.Predmet.ProtustrankaWithAdressOIB>
  <DomainObject.Predmet.ProtustrankaNazivFormated>
    <izvorni_sadrzaj>PEREGRINATOR d.o.o.</izvorni_sadrzaj>
    <derivirana_varijabla naziv="DomainObject.Predmet.ProtustrankaNazivFormated_1">PEREGRINATOR d.o.o.</derivirana_varijabla>
  </DomainObject.Predmet.ProtustrankaNazivFormated>
  <DomainObject.Predmet.ProtustrankaNazivFormatedOIB>
    <izvorni_sadrzaj>PEREGRINATOR d.o.o., OIB 55183704133</izvorni_sadrzaj>
    <derivirana_varijabla naziv="DomainObject.Predmet.ProtustrankaNazivFormatedOIB_1">PEREGRINATOR d.o.o., OIB 55183704133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PEREGRINATOR d.o.o.; vjerovnici</izvorni_sadrzaj>
    <derivirana_varijabla naziv="DomainObject.Predmet.StrankaFormated_1">  PEREGRINATOR d.o.o.; vjerovnici</derivirana_varijabla>
  </DomainObject.Predmet.StrankaFormated>
  <DomainObject.Predmet.StrankaFormatedOIB>
    <izvorni_sadrzaj>  PEREGRINATOR d.o.o., OIB 55183704133; vjerovnici</izvorni_sadrzaj>
    <derivirana_varijabla naziv="DomainObject.Predmet.StrankaFormatedOIB_1">  PEREGRINATOR d.o.o., OIB 55183704133; vjerovnici</derivirana_varijabla>
  </DomainObject.Predmet.StrankaFormatedOIB>
  <DomainObject.Predmet.StrankaFormatedWithAdress>
    <izvorni_sadrzaj> PEREGRINATOR d.o.o., Treskavička 5, 10000 Zagreb; vjerovnici</izvorni_sadrzaj>
    <derivirana_varijabla naziv="DomainObject.Predmet.StrankaFormatedWithAdress_1"> PEREGRINATOR d.o.o., Treskavička 5, 10000 Zagreb; vjerovnici</derivirana_varijabla>
  </DomainObject.Predmet.StrankaFormatedWithAdress>
  <DomainObject.Predmet.StrankaFormatedWithAdressOIB>
    <izvorni_sadrzaj> PEREGRINATOR d.o.o., OIB 55183704133, Treskavička 5, 10000 Zagreb; vjerovnici</izvorni_sadrzaj>
    <derivirana_varijabla naziv="DomainObject.Predmet.StrankaFormatedWithAdressOIB_1"> PEREGRINATOR d.o.o., OIB 55183704133, Treskavička 5, 10000 Zagreb; vjerovnici</derivirana_varijabla>
  </DomainObject.Predmet.StrankaFormatedWithAdressOIB>
  <DomainObject.Predmet.StrankaWithAdress>
    <izvorni_sadrzaj>PEREGRINATOR d.o.o. Treskavička 5,10000 Zagreb,vjerovnici </izvorni_sadrzaj>
    <derivirana_varijabla naziv="DomainObject.Predmet.StrankaWithAdress_1">PEREGRINATOR d.o.o. Treskavička 5,10000 Zagreb,vjerovnici </derivirana_varijabla>
  </DomainObject.Predmet.StrankaWithAdress>
  <DomainObject.Predmet.StrankaWithAdressOIB>
    <izvorni_sadrzaj>PEREGRINATOR d.o.o., OIB 55183704133, Treskavička 5,10000 Zagreb,vjerovnici</izvorni_sadrzaj>
    <derivirana_varijabla naziv="DomainObject.Predmet.StrankaWithAdressOIB_1">PEREGRINATOR d.o.o., OIB 55183704133, Treskavička 5,10000 Zagreb,vjerovnici</derivirana_varijabla>
  </DomainObject.Predmet.StrankaWithAdressOIB>
  <DomainObject.Predmet.StrankaNazivFormated>
    <izvorni_sadrzaj>PEREGRINATOR d.o.o.,vjerovnici</izvorni_sadrzaj>
    <derivirana_varijabla naziv="DomainObject.Predmet.StrankaNazivFormated_1">PEREGRINATOR d.o.o.,vjerovnici</derivirana_varijabla>
  </DomainObject.Predmet.StrankaNazivFormated>
  <DomainObject.Predmet.StrankaNazivFormatedOIB>
    <izvorni_sadrzaj>PEREGRINATOR d.o.o., OIB 55183704133,vjerovnici</izvorni_sadrzaj>
    <derivirana_varijabla naziv="DomainObject.Predmet.StrankaNazivFormatedOIB_1">PEREGRINATOR d.o.o., OIB 55183704133,vjerovnici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PEREGRINATOR d.o.o.</item>
      <item>vjerovnici</item>
    </izvorni_sadrzaj>
    <derivirana_varijabla naziv="DomainObject.Predmet.StrankaListFormated_1">
      <item>PEREGRINATOR d.o.o.</item>
      <item>vjerovnici</item>
    </derivirana_varijabla>
  </DomainObject.Predmet.StrankaListFormated>
  <DomainObject.Predmet.StrankaListFormatedOIB>
    <izvorni_sadrzaj>
      <item>PEREGRINATOR d.o.o., OIB 55183704133</item>
      <item>vjerovnici</item>
    </izvorni_sadrzaj>
    <derivirana_varijabla naziv="DomainObject.Predmet.StrankaListFormatedOIB_1">
      <item>PEREGRINATOR d.o.o., OIB 55183704133</item>
      <item>vjerovnici</item>
    </derivirana_varijabla>
  </DomainObject.Predmet.StrankaListFormatedOIB>
  <DomainObject.Predmet.StrankaListFormatedWithAdress>
    <izvorni_sadrzaj>
      <item>PEREGRINATOR d.o.o., Treskavička 5, 10000 Zagreb</item>
      <item>vjerovnici</item>
    </izvorni_sadrzaj>
    <derivirana_varijabla naziv="DomainObject.Predmet.StrankaListFormatedWithAdress_1">
      <item>PEREGRINATOR d.o.o., Treskavička 5, 10000 Zagreb</item>
      <item>vjerovnici</item>
    </derivirana_varijabla>
  </DomainObject.Predmet.StrankaListFormatedWithAdress>
  <DomainObject.Predmet.StrankaListFormatedWithAdressOIB>
    <izvorni_sadrzaj>
      <item>PEREGRINATOR d.o.o., OIB 55183704133, Treskavička 5, 10000 Zagreb</item>
      <item>vjerovnici</item>
    </izvorni_sadrzaj>
    <derivirana_varijabla naziv="DomainObject.Predmet.StrankaListFormatedWithAdressOIB_1">
      <item>PEREGRINATOR d.o.o., OIB 55183704133, Treskavička 5, 10000 Zagreb</item>
      <item>vjerovnici</item>
    </derivirana_varijabla>
  </DomainObject.Predmet.StrankaListFormatedWithAdressOIB>
  <DomainObject.Predmet.StrankaListNazivFormated>
    <izvorni_sadrzaj>
      <item>PEREGRINATOR d.o.o.</item>
      <item>vjerovnici</item>
    </izvorni_sadrzaj>
    <derivirana_varijabla naziv="DomainObject.Predmet.StrankaListNazivFormated_1">
      <item>PEREGRINATOR d.o.o.</item>
      <item>vjerovnici</item>
    </derivirana_varijabla>
  </DomainObject.Predmet.StrankaListNazivFormated>
  <DomainObject.Predmet.StrankaListNazivFormatedOIB>
    <izvorni_sadrzaj>
      <item>PEREGRINATOR d.o.o., OIB 55183704133</item>
      <item>vjerovnici</item>
    </izvorni_sadrzaj>
    <derivirana_varijabla naziv="DomainObject.Predmet.StrankaListNazivFormatedOIB_1">
      <item>PEREGRINATOR d.o.o., OIB 55183704133</item>
      <item>vjerovnici</item>
    </derivirana_varijabla>
  </DomainObject.Predmet.StrankaListNazivFormatedOIB>
  <DomainObject.Predmet.ProtuStrankaListFormated>
    <izvorni_sadrzaj>
      <item>PEREGRINATOR d.o.o. zastupanog po punomoćniku Josip Kozjak</item>
    </izvorni_sadrzaj>
    <derivirana_varijabla naziv="DomainObject.Predmet.ProtuStrankaListFormated_1">
      <item>PEREGRINATOR d.o.o. zastupanog po punomoćniku Josip Kozjak</item>
    </derivirana_varijabla>
  </DomainObject.Predmet.ProtuStrankaListFormated>
  <DomainObject.Predmet.ProtuStrankaListFormatedOIB>
    <izvorni_sadrzaj>
      <item>PEREGRINATOR d.o.o., OIB 55183704133 zastupanog po punomoćniku Josip Kozjak</item>
    </izvorni_sadrzaj>
    <derivirana_varijabla naziv="DomainObject.Predmet.ProtuStrankaListFormatedOIB_1">
      <item>PEREGRINATOR d.o.o., OIB 55183704133 zastupanog po punomoćniku Josip Kozjak</item>
    </derivirana_varijabla>
  </DomainObject.Predmet.ProtuStrankaListFormatedOIB>
  <DomainObject.Predmet.ProtuStrankaListFormatedWithAdress>
    <izvorni_sadrzaj>
      <item>PEREGRINATOR d.o.o., Treskavička 5, 10000 Zagreb zastupanog po punomoćniku Josip Kozjak</item>
    </izvorni_sadrzaj>
    <derivirana_varijabla naziv="DomainObject.Predmet.ProtuStrankaListFormatedWithAdress_1">
      <item>PEREGRINATOR d.o.o., Treskavička 5, 10000 Zagreb zastupanog po punomoćniku Josip Kozjak</item>
    </derivirana_varijabla>
  </DomainObject.Predmet.ProtuStrankaListFormatedWithAdress>
  <DomainObject.Predmet.ProtuStrankaListFormatedWithAdressOIB>
    <izvorni_sadrzaj>
      <item>PEREGRINATOR d.o.o., OIB 55183704133, Treskavička 5, 10000 Zagreb zastupanog po punomoćniku Josip Kozjak</item>
    </izvorni_sadrzaj>
    <derivirana_varijabla naziv="DomainObject.Predmet.ProtuStrankaListFormatedWithAdressOIB_1">
      <item>PEREGRINATOR d.o.o., OIB 55183704133, Treskavička 5, 10000 Zagreb zastupanog po punomoćniku Josip Kozjak</item>
    </derivirana_varijabla>
  </DomainObject.Predmet.ProtuStrankaListFormatedWithAdressOIB>
  <DomainObject.Predmet.ProtuStrankaListNazivFormated>
    <izvorni_sadrzaj>
      <item>PEREGRINATOR d.o.o.</item>
    </izvorni_sadrzaj>
    <derivirana_varijabla naziv="DomainObject.Predmet.ProtuStrankaListNazivFormated_1">
      <item>PEREGRINATOR d.o.o.</item>
    </derivirana_varijabla>
  </DomainObject.Predmet.ProtuStrankaListNazivFormated>
  <DomainObject.Predmet.ProtuStrankaListNazivFormatedOIB>
    <izvorni_sadrzaj>
      <item>PEREGRINATOR d.o.o., OIB 55183704133</item>
    </izvorni_sadrzaj>
    <derivirana_varijabla naziv="DomainObject.Predmet.ProtuStrankaListNazivFormatedOIB_1">
      <item>PEREGRINATOR d.o.o., OIB 55183704133</item>
    </derivirana_varijabla>
  </DomainObject.Predmet.ProtuStrankaListNazivFormatedOIB>
  <DomainObject.Predmet.OstaliListFormated>
    <izvorni_sadrzaj>
      <item>Josip Kozjak punomoćnik sudionika u postupku PEREGRINATOR d.o.o.</item>
      <item>Viktor Kranjčec</item>
      <item>Nina Markovinović Belamarić</item>
      <item>Damir Maletić</item>
    </izvorni_sadrzaj>
    <derivirana_varijabla naziv="DomainObject.Predmet.OstaliListFormated_1">
      <item>Josip Kozjak punomoćnik sudionika u postupku PEREGRINATOR d.o.o.</item>
      <item>Viktor Kranjčec</item>
      <item>Nina Markovinović Belamarić</item>
      <item>Damir Maletić</item>
    </derivirana_varijabla>
  </DomainObject.Predmet.OstaliListFormated>
  <DomainObject.Predmet.OstaliListFormatedOIB>
    <izvorni_sadrzaj>
      <item>Josip Kozjak punomoćnik sudionika u postupku PEREGRINATOR d.o.o.</item>
      <item>Viktor Kranjčec, OIB 72883004240</item>
      <item>Nina Markovinović Belamarić, OIB 49920167790</item>
      <item>Damir Maletić, OIB 56491356334</item>
    </izvorni_sadrzaj>
    <derivirana_varijabla naziv="DomainObject.Predmet.OstaliListFormatedOIB_1">
      <item>Josip Kozjak punomoćnik sudionika u postupku PEREGRINATOR d.o.o.</item>
      <item>Viktor Kranjčec, OIB 72883004240</item>
      <item>Nina Markovinović Belamarić, OIB 49920167790</item>
      <item>Damir Maletić, OIB 56491356334</item>
    </derivirana_varijabla>
  </DomainObject.Predmet.OstaliListFormatedOIB>
  <DomainObject.Predmet.OstaliListFormatedWithAdress>
    <izvorni_sadrzaj>
      <item>Josip Kozjak, Franjevački trg 11, 42000 Varaždin punomoćnik sudionika u postupku PEREGRINATOR d.o.o.</item>
      <item>Viktor Kranjčec, Grete Turković-Srića 4, 10360 Sesvete</item>
      <item>Nina Markovinović Belamarić, Kralja Držislava 10, 10000 Zagreb</item>
      <item>Damir Maletić, Ulica Jasmina 17, 10000 Zagreb</item>
    </izvorni_sadrzaj>
    <derivirana_varijabla naziv="DomainObject.Predmet.OstaliListFormatedWithAdress_1">
      <item>Josip Kozjak, Franjevački trg 11, 42000 Varaždin punomoćnik sudionika u postupku PEREGRINATOR d.o.o.</item>
      <item>Viktor Kranjčec, Grete Turković-Srića 4, 10360 Sesvete</item>
      <item>Nina Markovinović Belamarić, Kralja Držislava 10, 10000 Zagreb</item>
      <item>Damir Maletić, Ulica Jasmina 17, 10000 Zagreb</item>
    </derivirana_varijabla>
  </DomainObject.Predmet.OstaliListFormatedWithAdress>
  <DomainObject.Predmet.OstaliListFormatedWithAdressOIB>
    <izvorni_sadrzaj>
      <item>Josip Kozjak, Franjevački trg 11, 42000 Varaždin punomoćnik sudionika u postupku PEREGRINATOR d.o.o.</item>
      <item>Viktor Kranjčec, OIB 72883004240, Grete Turković-Srića 4, 10360 Sesvete</item>
      <item>Nina Markovinović Belamarić, OIB 49920167790, Kralja Držislava 10, 10000 Zagreb</item>
      <item>Damir Maletić, OIB 56491356334, Ulica Jasmina 17, 10000 Zagreb</item>
    </izvorni_sadrzaj>
    <derivirana_varijabla naziv="DomainObject.Predmet.OstaliListFormatedWithAdressOIB_1">
      <item>Josip Kozjak, Franjevački trg 11, 42000 Varaždin punomoćnik sudionika u postupku PEREGRINATOR d.o.o.</item>
      <item>Viktor Kranjčec, OIB 72883004240, Grete Turković-Srića 4, 10360 Sesvete</item>
      <item>Nina Markovinović Belamarić, OIB 49920167790, Kralja Držislava 10, 10000 Zagreb</item>
      <item>Damir Maletić, OIB 56491356334, Ulica Jasmina 17, 10000 Zagreb</item>
    </derivirana_varijabla>
  </DomainObject.Predmet.OstaliListFormatedWithAdressOIB>
  <DomainObject.Predmet.OstaliListNazivFormated>
    <izvorni_sadrzaj>
      <item>Josip Kozjak</item>
      <item>Viktor Kranjčec</item>
      <item>Nina Markovinović Belamarić</item>
      <item>Damir Maletić</item>
    </izvorni_sadrzaj>
    <derivirana_varijabla naziv="DomainObject.Predmet.OstaliListNazivFormated_1">
      <item>Josip Kozjak</item>
      <item>Viktor Kranjčec</item>
      <item>Nina Markovinović Belamarić</item>
      <item>Damir Maletić</item>
    </derivirana_varijabla>
  </DomainObject.Predmet.OstaliListNazivFormated>
  <DomainObject.Predmet.OstaliListNazivFormatedOIB>
    <izvorni_sadrzaj>
      <item>Josip Kozjak</item>
      <item>Viktor Kranjčec, OIB 72883004240</item>
      <item>Nina Markovinović Belamarić, OIB 49920167790</item>
      <item>Damir Maletić, OIB 56491356334</item>
    </izvorni_sadrzaj>
    <derivirana_varijabla naziv="DomainObject.Predmet.OstaliListNazivFormatedOIB_1">
      <item>Josip Kozjak</item>
      <item>Viktor Kranjčec, OIB 72883004240</item>
      <item>Nina Markovinović Belamarić, OIB 49920167790</item>
      <item>Damir Maletić, OIB 56491356334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PEREGRINATOR d.o.o. i dr.</izvorni_sadrzaj>
    <derivirana_varijabla naziv="DomainObject.Predmet.StrankaIDrugi_1">PEREGRINATOR d.o.o. i dr.</derivirana_varijabla>
  </DomainObject.Predmet.StrankaIDrugi>
  <DomainObject.Predmet.ProtustrankaIDrugi>
    <izvorni_sadrzaj>PEREGRINATOR d.o.o.</izvorni_sadrzaj>
    <derivirana_varijabla naziv="DomainObject.Predmet.ProtustrankaIDrugi_1">PEREGRINATOR d.o.o.</derivirana_varijabla>
  </DomainObject.Predmet.ProtustrankaIDrugi>
  <DomainObject.Predmet.StrankaIDrugiAdressOIB>
    <izvorni_sadrzaj>PEREGRINATOR d.o.o., OIB 55183704133, Treskavička 5, 10000 Zagreb i dr.</izvorni_sadrzaj>
    <derivirana_varijabla naziv="DomainObject.Predmet.StrankaIDrugiAdressOIB_1">PEREGRINATOR d.o.o., OIB 55183704133, Treskavička 5, 10000 Zagreb i dr.</derivirana_varijabla>
  </DomainObject.Predmet.StrankaIDrugiAdressOIB>
  <DomainObject.Predmet.ProtustrankaIDrugiAdressOIB>
    <izvorni_sadrzaj>PEREGRINATOR d.o.o., OIB 55183704133, Treskavička 5, 10000 Zagreb</izvorni_sadrzaj>
    <derivirana_varijabla naziv="DomainObject.Predmet.ProtustrankaIDrugiAdressOIB_1">PEREGRINATOR d.o.o., OIB 55183704133, Treskavička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PEREGRINATOR d.o.o.</item>
      <item>PEREGRINATOR d.o.o.</item>
      <item>Josip Kozjak</item>
      <item>Viktor Kranjčec</item>
      <item>Nina Markovinović Belamarić</item>
      <item>Damir Maletić</item>
      <item>vjerovnici</item>
    </izvorni_sadrzaj>
    <derivirana_varijabla naziv="DomainObject.Predmet.SudioniciListNaziv_1">
      <item>PEREGRINATOR d.o.o.</item>
      <item>PEREGRINATOR d.o.o.</item>
      <item>Josip Kozjak</item>
      <item>Viktor Kranjčec</item>
      <item>Nina Markovinović Belamarić</item>
      <item>Damir Maletić</item>
      <item>vjerovnici</item>
    </derivirana_varijabla>
  </DomainObject.Predmet.SudioniciListNaziv>
  <DomainObject.Predmet.SudioniciListAdressOIB>
    <izvorni_sadrzaj>
      <item>PEREGRINATOR d.o.o., OIB 55183704133, Treskavička 5,10000 Zagreb</item>
      <item>PEREGRINATOR d.o.o., OIB 55183704133, Treskavička 5,10000 Zagreb</item>
      <item>Josip Kozjak, Franjevački trg 11,42000 Varaždin</item>
      <item>Viktor Kranjčec, OIB 72883004240, Grete Turković-Srića 4,10360 Sesvete</item>
      <item>Nina Markovinović Belamarić, OIB 49920167790, Kralja Držislava 10,10000 Zagreb</item>
      <item>Damir Maletić, OIB 56491356334, Ulica Jasmina 17,10000 Zagreb</item>
      <item>vjerovnici</item>
    </izvorni_sadrzaj>
    <derivirana_varijabla naziv="DomainObject.Predmet.SudioniciListAdressOIB_1">
      <item>PEREGRINATOR d.o.o., OIB 55183704133, Treskavička 5,10000 Zagreb</item>
      <item>PEREGRINATOR d.o.o., OIB 55183704133, Treskavička 5,10000 Zagreb</item>
      <item>Josip Kozjak, Franjevački trg 11,42000 Varaždin</item>
      <item>Viktor Kranjčec, OIB 72883004240, Grete Turković-Srića 4,10360 Sesvete</item>
      <item>Nina Markovinović Belamarić, OIB 49920167790, Kralja Držislava 10,10000 Zagreb</item>
      <item>Damir Maletić, OIB 56491356334, Ulica Jasmina 17,10000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55183704133</item>
      <item>, OIB 55183704133</item>
      <item>, OIB null</item>
      <item>, OIB 72883004240</item>
      <item>, OIB 49920167790</item>
      <item>, OIB 56491356334</item>
      <item>, OIB null</item>
    </izvorni_sadrzaj>
    <derivirana_varijabla naziv="DomainObject.Predmet.SudioniciListNazivOIB_1">
      <item>, OIB 55183704133</item>
      <item>, OIB 55183704133</item>
      <item>, OIB null</item>
      <item>, OIB 72883004240</item>
      <item>, OIB 49920167790</item>
      <item>, OIB 56491356334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1432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2015-11-23T11:44:00Z</dcterms:created>
  <dc:creator>malenicav</dc:creator>
  <cp:lastModifiedBy>Kristina Švajger</cp:lastModifiedBy>
  <cp:lastPrinted>2015-11-23T13:21:00Z</cp:lastPrinted>
  <dcterms:modified xmlns:xsi="http://www.w3.org/2001/XMLSchema-instance" xsi:type="dcterms:W3CDTF">2015-11-23T13:21:00Z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