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03d7" w14:paraId="d2303d7" w:rsidRDefault="006D5227" w:rsidR="006D52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6D5227">
        <w:rPr>
          <w:sz w:val="24"/>
          <w:szCs w:val="24"/>
        </w:rPr>
        <w:t xml:space="preserve">                   </w:t>
      </w:r>
      <w:r w:rsidR="006B6B11">
        <w:rPr>
          <w:sz w:val="24"/>
          <w:szCs w:val="24"/>
        </w:rPr>
        <w:t>67. St-1056</w:t>
      </w:r>
      <w:r w:rsidR="00FB5B12">
        <w:rPr>
          <w:sz w:val="24"/>
          <w:szCs w:val="24"/>
        </w:rPr>
        <w:t>/13</w:t>
      </w:r>
      <w:r w:rsidR="006D5227">
        <w:rPr>
          <w:sz w:val="24"/>
          <w:szCs w:val="24"/>
        </w:rPr>
        <w:t>-66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CB71A9" w:rsidP="008875CB" w:rsidR="00CB71A9" w:rsidRPr="00CB71A9">
      <w:pPr>
        <w:jc w:val="center"/>
        <w:rPr>
          <w:sz w:val="24"/>
          <w:szCs w:val="24"/>
        </w:rPr>
      </w:pP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9C1E70" w:rsidP="008875CB" w:rsidR="00142285" w:rsidRPr="008875CB">
      <w:pPr>
        <w:jc w:val="both"/>
        <w:rPr>
          <w:sz w:val="24"/>
          <w:szCs w:val="24"/>
        </w:rPr>
      </w:pPr>
      <w:r w:rsidRPr="009C1E70">
        <w:rPr>
          <w:sz w:val="24"/>
          <w:szCs w:val="24"/>
        </w:rPr>
        <w:t xml:space="preserve">Trgovački sud u Zagrebu, po sucu Gordanu </w:t>
      </w:r>
      <w:proofErr w:type="spellStart"/>
      <w:r w:rsidRPr="009C1E70">
        <w:rPr>
          <w:sz w:val="24"/>
          <w:szCs w:val="24"/>
        </w:rPr>
        <w:t>Zubaku</w:t>
      </w:r>
      <w:proofErr w:type="spellEnd"/>
      <w:r w:rsidRPr="009C1E70">
        <w:rPr>
          <w:sz w:val="24"/>
          <w:szCs w:val="24"/>
        </w:rPr>
        <w:t xml:space="preserve">, u stečajnom  postupku nad dužnikom </w:t>
      </w:r>
      <w:r w:rsidR="006B6B11" w:rsidRPr="006B6B11">
        <w:rPr>
          <w:bCs/>
          <w:sz w:val="24"/>
          <w:szCs w:val="24"/>
          <w:lang w:val="pt-BR"/>
        </w:rPr>
        <w:t>B PLUS M ARHITEKTURA d.o.o. u stečaju, Ivanić-Grad, Ulica Slobode 1,</w:t>
      </w:r>
      <w:r w:rsidR="006B6B11" w:rsidRPr="006B6B11">
        <w:rPr>
          <w:bCs/>
          <w:sz w:val="24"/>
          <w:szCs w:val="24"/>
        </w:rPr>
        <w:t xml:space="preserve"> OIB: 07555973518</w:t>
      </w:r>
      <w:r w:rsidR="00142285" w:rsidRPr="008875CB">
        <w:rPr>
          <w:sz w:val="24"/>
          <w:szCs w:val="24"/>
        </w:rPr>
        <w:t xml:space="preserve">, </w:t>
      </w:r>
      <w:r w:rsidR="00FB5B12">
        <w:rPr>
          <w:sz w:val="24"/>
          <w:szCs w:val="24"/>
        </w:rPr>
        <w:t>18</w:t>
      </w:r>
      <w:r w:rsidR="00CB71A9">
        <w:rPr>
          <w:sz w:val="24"/>
          <w:szCs w:val="24"/>
        </w:rPr>
        <w:t xml:space="preserve">. </w:t>
      </w:r>
      <w:r w:rsidR="00FB5B12">
        <w:rPr>
          <w:sz w:val="24"/>
          <w:szCs w:val="24"/>
        </w:rPr>
        <w:t>prosinca</w:t>
      </w:r>
      <w:r w:rsidR="00CF6F6B">
        <w:rPr>
          <w:sz w:val="24"/>
          <w:szCs w:val="24"/>
        </w:rPr>
        <w:t xml:space="preserve"> 2015</w:t>
      </w:r>
      <w:r w:rsidR="00142285" w:rsidRPr="008875CB">
        <w:rPr>
          <w:sz w:val="24"/>
          <w:szCs w:val="24"/>
        </w:rPr>
        <w:t>.,</w:t>
      </w:r>
    </w:p>
    <w:p w:rsidRDefault="00221B3D" w:rsidP="00221B3D" w:rsidR="00221B3D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FB5B12" w:rsidRPr="00FB5B12">
        <w:rPr>
          <w:bCs/>
          <w:sz w:val="24"/>
          <w:szCs w:val="24"/>
          <w:lang w:val="pt-BR"/>
        </w:rPr>
        <w:t>ELINMONT d.o.o. u stečaju, Zagreb, Cerovac 20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9C1E70">
        <w:rPr>
          <w:sz w:val="24"/>
          <w:szCs w:val="24"/>
        </w:rPr>
        <w:br/>
      </w:r>
      <w:r w:rsidR="006B6B11">
        <w:rPr>
          <w:sz w:val="24"/>
          <w:szCs w:val="24"/>
        </w:rPr>
        <w:t>3. veljače 2016. u 10</w:t>
      </w:r>
      <w:r w:rsidR="00CF6F6B" w:rsidRPr="00CB71A9">
        <w:rPr>
          <w:sz w:val="24"/>
          <w:szCs w:val="24"/>
        </w:rPr>
        <w:t>.3</w:t>
      </w:r>
      <w:r w:rsidR="008875CB" w:rsidRPr="00CB71A9">
        <w:rPr>
          <w:sz w:val="24"/>
          <w:szCs w:val="24"/>
        </w:rPr>
        <w:t>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142285" w:rsidRPr="008875CB">
        <w:rPr>
          <w:sz w:val="24"/>
          <w:szCs w:val="24"/>
        </w:rPr>
        <w:t xml:space="preserve">soba 85/II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B6B1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Ovo rješenje će se objaviti </w:t>
      </w:r>
      <w:r w:rsidR="00FB5B12">
        <w:rPr>
          <w:sz w:val="24"/>
          <w:szCs w:val="24"/>
        </w:rPr>
        <w:t>na</w:t>
      </w:r>
      <w:r w:rsidR="006B6B11">
        <w:rPr>
          <w:sz w:val="24"/>
          <w:szCs w:val="24"/>
        </w:rPr>
        <w:t xml:space="preserve"> mrežnoj stranici</w:t>
      </w:r>
      <w:r w:rsidR="00FB5B12">
        <w:rPr>
          <w:sz w:val="24"/>
          <w:szCs w:val="24"/>
        </w:rPr>
        <w:t xml:space="preserve"> e-</w:t>
      </w:r>
      <w:r w:rsidR="006B6B11">
        <w:rPr>
          <w:sz w:val="24"/>
          <w:szCs w:val="24"/>
        </w:rPr>
        <w:t>oglasna ploča Trgovačkog suda u Zagrebu</w:t>
      </w:r>
      <w:r w:rsidRPr="008875CB">
        <w:rPr>
          <w:sz w:val="24"/>
          <w:szCs w:val="24"/>
        </w:rPr>
        <w:t>.</w:t>
      </w:r>
    </w:p>
    <w:p w:rsidRDefault="00CB71A9" w:rsidP="00221B3D" w:rsidR="00CB71A9">
      <w:pPr>
        <w:ind w:left="720"/>
        <w:rPr>
          <w:sz w:val="24"/>
          <w:szCs w:val="24"/>
        </w:rPr>
      </w:pPr>
    </w:p>
    <w:p w:rsidRDefault="00CB71A9" w:rsidP="00CB71A9" w:rsidR="00CB71A9">
      <w:pPr>
        <w:rPr>
          <w:sz w:val="24"/>
          <w:szCs w:val="24"/>
        </w:rPr>
      </w:pPr>
    </w:p>
    <w:p w:rsidRDefault="00CB71A9" w:rsidP="00CB71A9" w:rsidR="00CB71A9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O b r a z l o ž e nj e</w:t>
      </w:r>
    </w:p>
    <w:p w:rsidRDefault="00CB71A9" w:rsidP="00CB71A9" w:rsidR="00CB71A9" w:rsidRPr="00CB71A9">
      <w:pPr>
        <w:rPr>
          <w:sz w:val="24"/>
          <w:szCs w:val="24"/>
        </w:rPr>
      </w:pPr>
    </w:p>
    <w:p w:rsidRDefault="00FB5B12" w:rsidP="00CB71A9" w:rsidR="00CB71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</w:t>
      </w:r>
      <w:r w:rsidR="00CB71A9" w:rsidRPr="00CB71A9">
        <w:rPr>
          <w:sz w:val="24"/>
          <w:szCs w:val="24"/>
        </w:rPr>
        <w:t xml:space="preserve"> </w:t>
      </w:r>
      <w:r>
        <w:rPr>
          <w:sz w:val="24"/>
          <w:szCs w:val="24"/>
        </w:rPr>
        <w:t>upravitelj podnio</w:t>
      </w:r>
      <w:r w:rsidR="00CB71A9">
        <w:rPr>
          <w:sz w:val="24"/>
          <w:szCs w:val="24"/>
        </w:rPr>
        <w:t xml:space="preserve"> je</w:t>
      </w:r>
      <w:r w:rsidR="00CB71A9" w:rsidRPr="00CB71A9">
        <w:rPr>
          <w:sz w:val="24"/>
          <w:szCs w:val="24"/>
        </w:rPr>
        <w:t xml:space="preserve"> sudu prijedlog za sazivanje skupštine vjerovnika u ovom stečajnom postupku. S obzirom na to da su za to bili ispunjeni uvjeti propisani odredbom č</w:t>
      </w:r>
      <w:r w:rsidR="00CB71A9">
        <w:rPr>
          <w:sz w:val="24"/>
          <w:szCs w:val="24"/>
        </w:rPr>
        <w:t>l. 38.b st. 1. t. 1</w:t>
      </w:r>
      <w:r w:rsidR="00CB71A9" w:rsidRPr="00CB71A9">
        <w:rPr>
          <w:sz w:val="24"/>
          <w:szCs w:val="24"/>
        </w:rPr>
        <w:t>. Stečajnog zakona („Narodne novine“ broj 44/96, 29/99, 129/00, 123/03, 82/06, 116/10, 25/12 i 133/12 dalje: SZ)</w:t>
      </w:r>
      <w:r w:rsidR="00CB71A9">
        <w:rPr>
          <w:sz w:val="24"/>
          <w:szCs w:val="24"/>
        </w:rPr>
        <w:t>, koja</w:t>
      </w:r>
      <w:r w:rsidR="00CB71A9" w:rsidRPr="00CB71A9">
        <w:rPr>
          <w:sz w:val="24"/>
          <w:szCs w:val="24"/>
        </w:rPr>
        <w:t xml:space="preserve"> se primjenjuje na temelju odredbe čl. 441. Stečajnog zakona („Narodne novine“ broj 71/15, dalje SZ/2015), sud je na temelju odredbe čl. 103. st. 1. SZ/2015 sazvao skupštinu vjerovnika te su vrijeme i mjesto održavanja i dnevni red skupštine vjerovnika objavljeni na mrežnoj stranici e-Oglasna ploča sudova (čl. 103. st. 2. u vezi s čl. 12. SZ/2015).</w:t>
      </w:r>
    </w:p>
    <w:p w:rsidRDefault="00CB71A9" w:rsidP="00221B3D" w:rsidR="00D65985" w:rsidRPr="008875C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6D5227" w:rsidP="00B07129" w:rsidR="006D5227">
      <w:pPr>
        <w:ind w:firstLine="720"/>
        <w:jc w:val="center"/>
        <w:rPr>
          <w:sz w:val="24"/>
          <w:szCs w:val="24"/>
        </w:rPr>
      </w:pPr>
    </w:p>
    <w:p w:rsidRDefault="00D65985" w:rsidP="00B07129" w:rsidR="00D65985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18. prosinca</w:t>
      </w:r>
      <w:r w:rsidR="00CF6F6B">
        <w:rPr>
          <w:sz w:val="24"/>
          <w:szCs w:val="24"/>
        </w:rPr>
        <w:t xml:space="preserve"> 2015</w:t>
      </w:r>
      <w:r w:rsidR="007B2F69" w:rsidRPr="008875CB">
        <w:rPr>
          <w:sz w:val="24"/>
          <w:szCs w:val="24"/>
        </w:rPr>
        <w:t>.</w:t>
      </w:r>
    </w:p>
    <w:p w:rsidRDefault="006D5227" w:rsidP="00B07129" w:rsidR="006D5227" w:rsidRPr="008875CB">
      <w:pPr>
        <w:ind w:firstLine="720"/>
        <w:jc w:val="center"/>
        <w:rPr>
          <w:sz w:val="24"/>
          <w:szCs w:val="24"/>
        </w:rPr>
      </w:pP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6D5227" w:rsidR="00D65985" w:rsidRPr="008875CB">
      <w:pPr>
        <w:pStyle w:val="Tijeloteksta"/>
        <w:ind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  <w:t>SUDAC:</w:t>
      </w:r>
    </w:p>
    <w:p w:rsidRDefault="007B2F69" w:rsidP="006D5227" w:rsidR="007B2F69" w:rsidRPr="008875CB">
      <w:pPr>
        <w:pStyle w:val="Tijeloteksta"/>
        <w:ind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 xml:space="preserve">   Gordan Zubak</w:t>
      </w:r>
      <w:r w:rsidR="006D5227">
        <w:rPr>
          <w:sz w:val="24"/>
          <w:szCs w:val="24"/>
        </w:rPr>
        <w:t>, v.r.</w:t>
      </w:r>
    </w:p>
    <w:p w:rsidRDefault="00D65985" w:rsidP="00D65985" w:rsidR="00D65985" w:rsidRPr="008875CB">
      <w:pPr>
        <w:rPr>
          <w:sz w:val="24"/>
          <w:szCs w:val="24"/>
        </w:rPr>
      </w:pPr>
    </w:p>
    <w:p w:rsidRDefault="006D5227" w:rsidP="00221B3D" w:rsidR="006D5227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EA4ED3" w:rsidR="00221B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221B3D" w:rsidRPr="008875CB">
        <w:rPr>
          <w:sz w:val="24"/>
          <w:szCs w:val="24"/>
        </w:rPr>
        <w:t>dopuštena</w:t>
      </w:r>
      <w:r>
        <w:rPr>
          <w:sz w:val="24"/>
          <w:szCs w:val="24"/>
        </w:rPr>
        <w:t xml:space="preserve"> je</w:t>
      </w:r>
      <w:r w:rsidR="00221B3D" w:rsidRPr="008875CB">
        <w:rPr>
          <w:sz w:val="24"/>
          <w:szCs w:val="24"/>
        </w:rPr>
        <w:t xml:space="preserve"> žalba. </w:t>
      </w:r>
      <w:r w:rsidRPr="00EA4ED3">
        <w:rPr>
          <w:sz w:val="24"/>
          <w:szCs w:val="24"/>
        </w:rPr>
        <w:t>Žalba se izjavljuje u roku od osam dana od dostave prvostupanjskoga rješenja</w:t>
      </w:r>
      <w:r>
        <w:rPr>
          <w:sz w:val="24"/>
          <w:szCs w:val="24"/>
        </w:rPr>
        <w:t>.</w:t>
      </w:r>
    </w:p>
    <w:p w:rsidRDefault="00221B3D" w:rsidP="006D5227" w:rsidR="00221B3D" w:rsidRPr="006D5227">
      <w:pPr>
        <w:rPr>
          <w:sz w:val="32"/>
          <w:szCs w:val="24"/>
        </w:rPr>
      </w:pPr>
    </w:p>
    <w:p w:rsidRDefault="006D5227" w:rsidP="001745C1" w:rsidR="006D5227" w:rsidRPr="006D5227">
      <w:pPr>
        <w:jc w:val="right"/>
        <w:rPr>
          <w:sz w:val="24"/>
        </w:rPr>
      </w:pPr>
      <w:r w:rsidRPr="006D5227">
        <w:rPr>
          <w:sz w:val="24"/>
        </w:rPr>
        <w:t xml:space="preserve">Za točnost </w:t>
      </w:r>
      <w:proofErr w:type="spellStart"/>
      <w:r w:rsidRPr="006D5227">
        <w:rPr>
          <w:sz w:val="24"/>
        </w:rPr>
        <w:t>otpravka</w:t>
      </w:r>
      <w:proofErr w:type="spellEnd"/>
      <w:r w:rsidRPr="006D5227">
        <w:rPr>
          <w:sz w:val="24"/>
        </w:rPr>
        <w:t>-ovlašteni službenik:</w:t>
      </w:r>
      <w:r w:rsidRPr="006D5227">
        <w:rPr>
          <w:sz w:val="24"/>
        </w:rPr>
        <w:br/>
        <w:t>Ivana Rogić</w:t>
      </w:r>
    </w:p>
    <w:p w:rsidRDefault="006D5227" w:rsidP="006D5227" w:rsidR="006D5227" w:rsidRPr="008875CB">
      <w:pPr>
        <w:rPr>
          <w:sz w:val="24"/>
          <w:szCs w:val="24"/>
        </w:rPr>
      </w:pPr>
    </w:p>
    <w:sectPr w:rsidR="006D5227" w:rsidRPr="008875CB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227" w:rsidP="006D5227" w:rsidR="006D5227">
      <w:r>
        <w:separator/>
      </w:r>
    </w:p>
  </w:endnote>
  <w:endnote w:id="0" w:type="continuationSeparator">
    <w:p w:rsidRDefault="006D5227" w:rsidP="006D5227" w:rsidR="006D5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227" w:rsidP="006D5227" w:rsidR="006D5227">
      <w:r>
        <w:separator/>
      </w:r>
    </w:p>
  </w:footnote>
  <w:footnote w:id="0" w:type="continuationSeparator">
    <w:p w:rsidRDefault="006D5227" w:rsidP="006D5227" w:rsidR="006D52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227" w:rsidR="006D5227">
    <w:pPr>
      <w:pStyle w:val="Zaglavlje"/>
    </w:pPr>
    <w:r>
      <w:tab/>
    </w:r>
    <w:r>
      <w:tab/>
    </w:r>
    <w:r w:rsidRPr="006D5227">
      <w:rPr>
        <w:sz w:val="24"/>
      </w:rPr>
      <w:t>67.</w:t>
    </w:r>
    <w:r>
      <w:rPr>
        <w:sz w:val="24"/>
      </w:rPr>
      <w:t xml:space="preserve"> St-</w:t>
    </w:r>
    <w:r w:rsidRPr="006D5227">
      <w:rPr>
        <w:sz w:val="24"/>
      </w:rPr>
      <w:t>1056/13-66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490AD9"/>
    <w:rsid w:val="00577C20"/>
    <w:rsid w:val="006B6B11"/>
    <w:rsid w:val="006D5227"/>
    <w:rsid w:val="007B2F69"/>
    <w:rsid w:val="007C516D"/>
    <w:rsid w:val="008875CB"/>
    <w:rsid w:val="008A286D"/>
    <w:rsid w:val="008F612B"/>
    <w:rsid w:val="00935ABA"/>
    <w:rsid w:val="009C1E70"/>
    <w:rsid w:val="00B07129"/>
    <w:rsid w:val="00BF0374"/>
    <w:rsid w:val="00C00CB9"/>
    <w:rsid w:val="00CB71A9"/>
    <w:rsid w:val="00CF6F6B"/>
    <w:rsid w:val="00D65985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2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2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2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2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2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D52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522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D52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D5227"/>
  </w:style>
  <w:style w:styleId="Podnoje" w:type="paragraph">
    <w:name w:val="footer"/>
    <w:basedOn w:val="Normal"/>
    <w:link w:val="PodnojeChar"/>
    <w:rsid w:val="006D52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D522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2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2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2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2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2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D52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522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D52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D5227"/>
  </w:style>
  <w:style w:styleId="Podnoje" w:type="paragraph">
    <w:name w:val="footer"/>
    <w:basedOn w:val="Normal"/>
    <w:link w:val="PodnojeChar"/>
    <w:rsid w:val="006D52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D522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2013.</izvorni_sadrzaj>
    <derivirana_varijabla naziv="DomainObject.Predmet.DatumOsnivanja_1">9.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St-1056/2013</izvorni_sadrzaj>
    <derivirana_varijabla naziv="DomainObject.Predmet.OznakaBroj_1">St-1056/2013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 PLUS M ARHITEKTURA d.o.o. za usluge zastupanog po punomoćniku ZZ Igor Bilandžić; ZZ Miljenko Mesić</izvorni_sadrzaj>
    <derivirana_varijabla naziv="DomainObject.Predmet.ProtustrankaFormated_1">  B PLUS M ARHITEKTURA d.o.o. za usluge zastupanog po punomoćniku ZZ Igor Bilandžić; ZZ Miljenko Mesić</derivirana_varijabla>
  </DomainObject.Predmet.ProtustrankaFormated>
  <DomainObject.Predmet.ProtustrankaFormatedOIB>
    <izvorni_sadrzaj>  B PLUS M ARHITEKTURA d.o.o. za usluge, OIB 07555973518 zastupanog po punomoćniku ZZ Igor Bilandžić; ZZ Miljenko Mesić</izvorni_sadrzaj>
    <derivirana_varijabla naziv="DomainObject.Predmet.ProtustrankaFormatedOIB_1">  B PLUS M ARHITEKTURA d.o.o. za usluge, OIB 07555973518 zastupanog po punomoćniku ZZ Igor Bilandžić; ZZ Miljenko Mesić</derivirana_varijabla>
  </DomainObject.Predmet.ProtustrankaFormatedOIB>
  <DomainObject.Predmet.ProtustrankaFormatedWithAdress>
    <izvorni_sadrzaj> B PLUS M ARHITEKTURA d.o.o. za usluge, Ulica Slobode 1, 10310 Ivanić-Grad zastupanog po punomoćniku ZZ Igor Bilandžić; ZZ Miljenko Mesić</izvorni_sadrzaj>
    <derivirana_varijabla naziv="DomainObject.Predmet.ProtustrankaFormatedWithAdress_1"> B PLUS M ARHITEKTURA d.o.o. za usluge, Ulica Slobode 1, 10310 Ivanić-Grad zastupanog po punomoćniku ZZ Igor Bilandžić; ZZ Miljenko Mesić</derivirana_varijabla>
  </DomainObject.Predmet.ProtustrankaFormatedWithAdress>
  <DomainObject.Predmet.ProtustrankaFormatedWithAdressOIB>
    <izvorni_sadrzaj> B PLUS M ARHITEKTURA d.o.o. za usluge, OIB 07555973518, Ulica Slobode 1, 10310 Ivanić-Grad zastupanog po punomoćniku ZZ Igor Bilandžić; ZZ Miljenko Mesić</izvorni_sadrzaj>
    <derivirana_varijabla naziv="DomainObject.Predmet.ProtustrankaFormatedWithAdressOIB_1"> B PLUS M ARHITEKTURA d.o.o. za usluge, OIB 07555973518, Ulica Slobode 1, 10310 Ivanić-Grad zastupanog po punomoćniku ZZ Igor Bilandžić; ZZ Miljenko Mesić</derivirana_varijabla>
  </DomainObject.Predmet.ProtustrankaFormatedWithAdressOIB>
  <DomainObject.Predmet.ProtustrankaWithAdress>
    <izvorni_sadrzaj>B PLUS M ARHITEKTURA d.o.o. za usluge Ulica Slobode 1, 10310 Ivanić-Grad</izvorni_sadrzaj>
    <derivirana_varijabla naziv="DomainObject.Predmet.ProtustrankaWithAdress_1">B PLUS M ARHITEKTURA d.o.o. za usluge Ulica Slobode 1, 10310 Ivanić-Grad</derivirana_varijabla>
  </DomainObject.Predmet.ProtustrankaWithAdress>
  <DomainObject.Predmet.ProtustrankaWithAdressOIB>
    <izvorni_sadrzaj>B PLUS M ARHITEKTURA d.o.o. za usluge, OIB 07555973518, Ulica Slobode 1, 10310 Ivanić-Grad</izvorni_sadrzaj>
    <derivirana_varijabla naziv="DomainObject.Predmet.ProtustrankaWithAdressOIB_1">B PLUS M ARHITEKTURA d.o.o. za usluge, OIB 07555973518, Ulica Slobode 1, 10310 Ivanić-Grad</derivirana_varijabla>
  </DomainObject.Predmet.ProtustrankaWithAdressOIB>
  <DomainObject.Predmet.ProtustrankaNazivFormated>
    <izvorni_sadrzaj>B PLUS M ARHITEKTURA d.o.o. za usluge</izvorni_sadrzaj>
    <derivirana_varijabla naziv="DomainObject.Predmet.ProtustrankaNazivFormated_1">B PLUS M ARHITEKTURA d.o.o. za usluge</derivirana_varijabla>
  </DomainObject.Predmet.ProtustrankaNazivFormated>
  <DomainObject.Predmet.ProtustrankaNazivFormatedOIB>
    <izvorni_sadrzaj>B PLUS M ARHITEKTURA d.o.o. za usluge, OIB 07555973518</izvorni_sadrzaj>
    <derivirana_varijabla naziv="DomainObject.Predmet.ProtustrankaNazivFormatedOIB_1">B PLUS M ARHITEKTURA d.o.o. za usluge, OIB 07555973518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BILANDŽIĆ D.O.O.; HEP OPERATOR; Općinski građanski sud u Zagrebu</izvorni_sadrzaj>
    <derivirana_varijabla naziv="DomainObject.Predmet.StrankaFormated_1">  FINA ZAGREB; BILANDŽIĆ D.O.O.; HEP OPERATOR; Općinski građanski sud u Zagrebu</derivirana_varijabla>
  </DomainObject.Predmet.StrankaFormated>
  <DomainObject.Predmet.StrankaFormatedOIB>
    <izvorni_sadrzaj>  FINA ZAGREB, OIB 85821130368; BILANDŽIĆ D.O.O., OIB 44190655827; HEP OPERATOR, OIB 46830600751; Općinski građanski sud u Zagrebu, OIB 01252163117</izvorni_sadrzaj>
    <derivirana_varijabla naziv="DomainObject.Predmet.StrankaFormatedOIB_1">  FINA ZAGREB, OIB 85821130368; BILANDŽIĆ D.O.O., OIB 44190655827; HEP OPERATOR, OIB 46830600751; Općinski građanski sud u Zagrebu, OIB 01252163117</derivirana_varijabla>
  </DomainObject.Predmet.StrankaFormatedOIB>
  <DomainObject.Predmet.StrankaFormatedWithAdress>
    <izvorni_sadrzaj> FINA ZAGREB, Albrechtova 42, 10000 Zagreb; BILANDŽIĆ D.O.O., Josipa Badalića 8/a, 10310 Deanovec; HEP OPERATOR, Gundulićeva 32, 10000 Zagreb; Općinski građanski sud u Zagrebu, Ul. grada Vukovara 84, 10000 Zagreb</izvorni_sadrzaj>
    <derivirana_varijabla naziv="DomainObject.Predmet.StrankaFormatedWithAdress_1"> FINA ZAGREB, Albrechtova 42, 10000 Zagreb; BILANDŽIĆ D.O.O., Josipa Badalića 8/a, 10310 Deanovec; HEP OPERATOR, Gundulićeva 32, 10000 Zagreb; Općinski građanski sud u Zagrebu, Ul. grada Vukovara 84, 10000 Zagreb</derivirana_varijabla>
  </DomainObject.Predmet.StrankaFormatedWithAdress>
  <DomainObject.Predmet.StrankaFormatedWithAdressOIB>
    <izvorni_sadrzaj> FINA ZAGREB, OIB 85821130368, Albrechtova 42, 10000 Zagreb; BILANDŽIĆ D.O.O., OIB 44190655827, Josipa Badalića 8/a, 10310 Deanovec; HEP OPERATOR, OIB 46830600751, Gundulićeva 32, 10000 Zagreb; Općinski građanski sud u Zagrebu, OIB 01252163117, Ul. grada Vukovara 84, 10000 Zagreb</izvorni_sadrzaj>
    <derivirana_varijabla naziv="DomainObject.Predmet.StrankaFormatedWithAdressOIB_1"> FINA ZAGREB, OIB 85821130368, Albrechtova 42, 10000 Zagreb; BILANDŽIĆ D.O.O., OIB 44190655827, Josipa Badalića 8/a, 10310 Deanovec; HEP OPERATOR, OIB 46830600751, Gundulićeva 32, 10000 Zagreb; Općinski građanski sud u Zagrebu, OIB 01252163117, Ul. grada Vukovara 84, 10000 Zagreb</derivirana_varijabla>
  </DomainObject.Predmet.StrankaFormatedWithAdressOIB>
  <DomainObject.Predmet.StrankaWithAdress>
    <izvorni_sadrzaj>FINA ZAGREB Albrechtova 42,10000 Zagreb,BILANDŽIĆ D.O.O. Josipa Badalića 8/a,10310 Deanovec,HEP OPERATOR Gundulićeva 32,10000 Zagreb,Općinski građanski sud u Zagrebu Ul. grada Vukovara 84,10000 Zagreb</izvorni_sadrzaj>
    <derivirana_varijabla naziv="DomainObject.Predmet.StrankaWithAdress_1">FINA ZAGREB Albrechtova 42,10000 Zagreb,BILANDŽIĆ D.O.O. Josipa Badalića 8/a,10310 Deanovec,HEP OPERATOR Gundulićeva 32,10000 Zagreb,Općinski građanski sud u Zagrebu Ul. grada Vukovara 84,10000 Zagreb</derivirana_varijabla>
  </DomainObject.Predmet.StrankaWithAdress>
  <DomainObject.Predmet.StrankaWithAdressOIB>
    <izvorni_sadrzaj>FINA ZAGREB, OIB 85821130368, Albrechtova 42,10000 Zagreb,BILANDŽIĆ D.O.O., OIB 44190655827, Josipa Badalića 8/a,10310 Deanovec,HEP OPERATOR, OIB 46830600751, Gundulićeva 32,10000 Zagreb,Općinski građanski sud u Zagrebu, OIB 01252163117, Ul. grada Vukovara 84,10000 Zagreb</izvorni_sadrzaj>
    <derivirana_varijabla naziv="DomainObject.Predmet.StrankaWithAdressOIB_1">FINA ZAGREB, OIB 85821130368, Albrechtova 42,10000 Zagreb,BILANDŽIĆ D.O.O., OIB 44190655827, Josipa Badalića 8/a,10310 Deanovec,HEP OPERATOR, OIB 46830600751, Gundulićeva 32,10000 Zagreb,Općinski građanski sud u Zagrebu, OIB 01252163117, Ul. grada Vukovara 84,10000 Zagreb</derivirana_varijabla>
  </DomainObject.Predmet.StrankaWithAdressOIB>
  <DomainObject.Predmet.StrankaNazivFormated>
    <izvorni_sadrzaj>FINA ZAGREB,BILANDŽIĆ D.O.O.,HEP OPERATOR,Općinski građanski sud u Zagrebu</izvorni_sadrzaj>
    <derivirana_varijabla naziv="DomainObject.Predmet.StrankaNazivFormated_1">FINA ZAGREB,BILANDŽIĆ D.O.O.,HEP OPERATOR,Općinski građanski sud u Zagrebu</derivirana_varijabla>
  </DomainObject.Predmet.StrankaNazivFormated>
  <DomainObject.Predmet.StrankaNazivFormatedOIB>
    <izvorni_sadrzaj>FINA ZAGREB, OIB 85821130368,BILANDŽIĆ D.O.O., OIB 44190655827,HEP OPERATOR, OIB 46830600751,Općinski građanski sud u Zagrebu, OIB 01252163117</izvorni_sadrzaj>
    <derivirana_varijabla naziv="DomainObject.Predmet.StrankaNazivFormatedOIB_1">FINA ZAGREB, OIB 85821130368,BILANDŽIĆ D.O.O., OIB 44190655827,HEP OPERATOR, OIB 46830600751,Općinski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BILANDŽIĆ D.O.O.</item>
      <item>HEP OPERATOR</item>
      <item>Općinski građanski sud u Zagrebu</item>
    </izvorni_sadrzaj>
    <derivirana_varijabla naziv="DomainObject.Predmet.StrankaListFormated_1">
      <item>FINA ZAGREB</item>
      <item>BILANDŽIĆ D.O.O.</item>
      <item>HEP OPERATOR</item>
      <item>Općinski građanski sud u Zagrebu</item>
    </derivirana_varijabla>
  </DomainObject.Predmet.StrankaListFormated>
  <DomainObject.Predmet.StrankaListFormatedOIB>
    <izvorni_sadrzaj>
      <item>FINA ZAGREB, OIB 85821130368</item>
      <item>BILANDŽIĆ D.O.O., OIB 44190655827</item>
      <item>HEP OPERATOR, OIB 46830600751</item>
      <item>Općinski građanski sud u Zagrebu, OIB 01252163117</item>
    </izvorni_sadrzaj>
    <derivirana_varijabla naziv="DomainObject.Predmet.StrankaListFormatedOIB_1">
      <item>FINA ZAGREB, OIB 85821130368</item>
      <item>BILANDŽIĆ D.O.O., OIB 44190655827</item>
      <item>HEP OPERATOR, OIB 46830600751</item>
      <item>Općinski građanski sud u Zagrebu, OIB 01252163117</item>
    </derivirana_varijabla>
  </DomainObject.Predmet.StrankaListFormatedOIB>
  <DomainObject.Predmet.StrankaListFormatedWithAdress>
    <izvorni_sadrzaj>
      <item>FINA ZAGREB, Albrechtova 42, 10000 Zagreb</item>
      <item>BILANDŽIĆ D.O.O., Josipa Badalića 8/a, 10310 Deanovec</item>
      <item>HEP OPERATOR, Gundulićeva 32, 10000 Zagreb</item>
      <item>Općinski građanski sud u Zagrebu, Ul. grada Vukovara 84, 10000 Zagreb</item>
    </izvorni_sadrzaj>
    <derivirana_varijabla naziv="DomainObject.Predmet.StrankaListFormatedWithAdress_1">
      <item>FINA ZAGREB, Albrechtova 42, 10000 Zagreb</item>
      <item>BILANDŽIĆ D.O.O., Josipa Badalića 8/a, 10310 Deanovec</item>
      <item>HEP OPERATOR, Gundulićeva 32, 10000 Zagreb</item>
      <item>Općinski građanski sud u Zagrebu, Ul. grada Vukovara 84, 10000 Zagreb</item>
    </derivirana_varijabla>
  </DomainObject.Predmet.StrankaListFormatedWithAdress>
  <DomainObject.Predmet.StrankaListFormatedWithAdressOIB>
    <izvorni_sadrzaj>
      <item>FINA ZAGREB, OIB 85821130368, Albrechtova 42, 10000 Zagreb</item>
      <item>BILANDŽIĆ D.O.O., OIB 44190655827, Josipa Badalića 8/a, 10310 Deanovec</item>
      <item>HEP OPERATOR, OIB 46830600751, Gundulićeva 32, 10000 Zagreb</item>
      <item>Općinski građanski sud u Zagrebu, OIB 01252163117, Ul. grada Vukovara 84, 10000 Zagreb</item>
    </izvorni_sadrzaj>
    <derivirana_varijabla naziv="DomainObject.Predmet.StrankaListFormatedWithAdressOIB_1">
      <item>FINA ZAGREB, OIB 85821130368, Albrechtova 42, 10000 Zagreb</item>
      <item>BILANDŽIĆ D.O.O., OIB 44190655827, Josipa Badalića 8/a, 10310 Deanovec</item>
      <item>HEP OPERATOR, OIB 46830600751, Gundulićeva 32, 10000 Zagreb</item>
      <item>Općinski građanski sud u Zagrebu, OIB 01252163117, Ul. grada Vukovara 84, 10000 Zagreb</item>
    </derivirana_varijabla>
  </DomainObject.Predmet.StrankaListFormatedWithAdressOIB>
  <DomainObject.Predmet.StrankaListNazivFormated>
    <izvorni_sadrzaj>
      <item>FINA ZAGREB</item>
      <item>BILANDŽIĆ D.O.O.</item>
      <item>HEP OPERATOR</item>
      <item>Općinski građanski sud u Zagrebu</item>
    </izvorni_sadrzaj>
    <derivirana_varijabla naziv="DomainObject.Predmet.StrankaListNazivFormated_1">
      <item>FINA ZAGREB</item>
      <item>BILANDŽIĆ D.O.O.</item>
      <item>HEP OPERATOR</item>
      <item>Općinski građanski sud u Zagrebu</item>
    </derivirana_varijabla>
  </DomainObject.Predmet.StrankaListNazivFormated>
  <DomainObject.Predmet.StrankaListNazivFormatedOIB>
    <izvorni_sadrzaj>
      <item>FINA ZAGREB, OIB 85821130368</item>
      <item>BILANDŽIĆ D.O.O., OIB 44190655827</item>
      <item>HEP OPERATOR, OIB 46830600751</item>
      <item>Općinski građanski sud u Zagrebu, OIB 01252163117</item>
    </izvorni_sadrzaj>
    <derivirana_varijabla naziv="DomainObject.Predmet.StrankaListNazivFormatedOIB_1">
      <item>FINA ZAGREB, OIB 85821130368</item>
      <item>BILANDŽIĆ D.O.O., OIB 44190655827</item>
      <item>HEP OPERATOR, OIB 46830600751</item>
      <item>Općinski građanski sud u Zagrebu, OIB 01252163117</item>
    </derivirana_varijabla>
  </DomainObject.Predmet.StrankaListNazivFormatedOIB>
  <DomainObject.Predmet.ProtuStrankaListFormated>
    <izvorni_sadrzaj>
      <item>B PLUS M ARHITEKTURA d.o.o. za usluge zastupanog po punomoćniku ZZ Igor Bilandžić; ZZ Miljenko Mesić</item>
    </izvorni_sadrzaj>
    <derivirana_varijabla naziv="DomainObject.Predmet.ProtuStrankaListFormated_1">
      <item>B PLUS M ARHITEKTURA d.o.o. za usluge zastupanog po punomoćniku ZZ Igor Bilandžić; ZZ Miljenko Mesić</item>
    </derivirana_varijabla>
  </DomainObject.Predmet.ProtuStrankaListFormated>
  <DomainObject.Predmet.ProtuStrankaListFormatedOIB>
    <izvorni_sadrzaj>
      <item>B PLUS M ARHITEKTURA d.o.o. za usluge, OIB 07555973518 zastupanog po punomoćniku ZZ Igor Bilandžić; ZZ Miljenko Mesić</item>
    </izvorni_sadrzaj>
    <derivirana_varijabla naziv="DomainObject.Predmet.ProtuStrankaListFormatedOIB_1">
      <item>B PLUS M ARHITEKTURA d.o.o. za usluge, OIB 07555973518 zastupanog po punomoćniku ZZ Igor Bilandžić; ZZ Miljenko Mesić</item>
    </derivirana_varijabla>
  </DomainObject.Predmet.ProtuStrankaListFormatedOIB>
  <DomainObject.Predmet.ProtuStrankaListFormatedWithAdress>
    <izvorni_sadrzaj>
      <item>B PLUS M ARHITEKTURA d.o.o. za usluge, Ulica Slobode 1, 10310 Ivanić-Grad zastupanog po punomoćniku ZZ Igor Bilandžić; ZZ Miljenko Mesić</item>
    </izvorni_sadrzaj>
    <derivirana_varijabla naziv="DomainObject.Predmet.ProtuStrankaListFormatedWithAdress_1">
      <item>B PLUS M ARHITEKTURA d.o.o. za usluge, Ulica Slobode 1, 10310 Ivanić-Grad zastupanog po punomoćniku ZZ Igor Bilandžić; ZZ Miljenko Mesić</item>
    </derivirana_varijabla>
  </DomainObject.Predmet.ProtuStrankaListFormatedWithAdress>
  <DomainObject.Predmet.ProtuStrankaListFormatedWithAdressOIB>
    <izvorni_sadrzaj>
      <item>B PLUS M ARHITEKTURA d.o.o. za usluge, OIB 07555973518, Ulica Slobode 1, 10310 Ivanić-Grad zastupanog po punomoćniku ZZ Igor Bilandžić; ZZ Miljenko Mesić</item>
    </izvorni_sadrzaj>
    <derivirana_varijabla naziv="DomainObject.Predmet.ProtuStrankaListFormatedWithAdressOIB_1">
      <item>B PLUS M ARHITEKTURA d.o.o. za usluge, OIB 07555973518, Ulica Slobode 1, 10310 Ivanić-Grad zastupanog po punomoćniku ZZ Igor Bilandžić; ZZ Miljenko Mesić</item>
    </derivirana_varijabla>
  </DomainObject.Predmet.ProtuStrankaListFormatedWithAdressOIB>
  <DomainObject.Predmet.ProtuStrankaListNazivFormated>
    <izvorni_sadrzaj>
      <item>B PLUS M ARHITEKTURA d.o.o. za usluge</item>
    </izvorni_sadrzaj>
    <derivirana_varijabla naziv="DomainObject.Predmet.ProtuStrankaListNazivFormated_1">
      <item>B PLUS M ARHITEKTURA d.o.o. za usluge</item>
    </derivirana_varijabla>
  </DomainObject.Predmet.ProtuStrankaListNazivFormated>
  <DomainObject.Predmet.ProtuStrankaListNazivFormatedOIB>
    <izvorni_sadrzaj>
      <item>B PLUS M ARHITEKTURA d.o.o. za usluge, OIB 07555973518</item>
    </izvorni_sadrzaj>
    <derivirana_varijabla naziv="DomainObject.Predmet.ProtuStrankaListNazivFormatedOIB_1">
      <item>B PLUS M ARHITEKTURA d.o.o. za usluge, OIB 07555973518</item>
    </derivirana_varijabla>
  </DomainObject.Predmet.ProtuStrankaListNazivFormatedOIB>
  <DomainObject.Predmet.OstaliListFormated>
    <izvorni_sadrzaj>
      <item>ZZ Miljenko Mesić punomoćnik sudionika u postupku B PLUS M ARHITEKTURA d.o.o. za usluge</item>
      <item>ZZ Igor Bilandžić punomoćnik sudionika u postupku B PLUS M ARHITEKTURA d.o.o. za usluge</item>
      <item>Jurica Kešina</item>
      <item>Porezna uprava</item>
      <item>Erste&amp;Steiermarkische bank d.d.</item>
    </izvorni_sadrzaj>
    <derivirana_varijabla naziv="DomainObject.Predmet.OstaliListFormated_1">
      <item>ZZ Miljenko Mesić punomoćnik sudionika u postupku B PLUS M ARHITEKTURA d.o.o. za usluge</item>
      <item>ZZ Igor Bilandžić punomoćnik sudionika u postupku B PLUS M ARHITEKTURA d.o.o. za usluge</item>
      <item>Jurica Kešina</item>
      <item>Porezna uprava</item>
      <item>Erste&amp;Steiermarkische bank d.d.</item>
    </derivirana_varijabla>
  </DomainObject.Predmet.OstaliListFormated>
  <DomainObject.Predmet.OstaliListFormatedOIB>
    <izvorni_sadrzaj>
      <item>ZZ Miljenko Mesić punomoćnik sudionika u postupku B PLUS M ARHITEKTURA d.o.o. za usluge</item>
      <item>ZZ Igor Bilandžić punomoćnik sudionika u postupku B PLUS M ARHITEKTURA d.o.o. za usluge</item>
      <item>Jurica Kešina, OIB 41612742422</item>
      <item>Porezna uprava</item>
      <item>Erste&amp;Steiermarkische bank d.d.</item>
    </izvorni_sadrzaj>
    <derivirana_varijabla naziv="DomainObject.Predmet.OstaliListFormatedOIB_1">
      <item>ZZ Miljenko Mesić punomoćnik sudionika u postupku B PLUS M ARHITEKTURA d.o.o. za usluge</item>
      <item>ZZ Igor Bilandžić punomoćnik sudionika u postupku B PLUS M ARHITEKTURA d.o.o. za usluge</item>
      <item>Jurica Kešina, OIB 41612742422</item>
      <item>Porezna uprava</item>
      <item>Erste&amp;Steiermarkische bank d.d.</item>
    </derivirana_varijabla>
  </DomainObject.Predmet.OstaliListFormatedOIB>
  <DomainObject.Predmet.OstaliListFormatedWithAdress>
    <izvorni_sadrzaj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Domašinečka 4, 10000 Zagreb</item>
      <item>Porezna uprava</item>
      <item>Erste&amp;Steiermarkische bank d.d.</item>
    </izvorni_sadrzaj>
    <derivirana_varijabla naziv="DomainObject.Predmet.OstaliListFormatedWithAdress_1"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Domašinečka 4, 10000 Zagreb</item>
      <item>Porezna uprava</item>
      <item>Erste&amp;Steiermarkische bank d.d.</item>
    </derivirana_varijabla>
  </DomainObject.Predmet.OstaliListFormatedWithAdress>
  <DomainObject.Predmet.OstaliListFormatedWithAdressOIB>
    <izvorni_sadrzaj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OIB 41612742422, Domašinečka 4, 10000 Zagreb</item>
      <item>Porezna uprava</item>
      <item>Erste&amp;Steiermarkische bank d.d.</item>
    </izvorni_sadrzaj>
    <derivirana_varijabla naziv="DomainObject.Predmet.OstaliListFormatedWithAdressOIB_1">
      <item>ZZ Miljenko Mesić, Zamenhoffova 12, 10000 Zagreb punomoćnik sudionika u postupku B PLUS M ARHITEKTURA d.o.o. za usluge</item>
      <item>ZZ Igor Bilandžić, J. Badalića 8/a, Deanovci punomoćnik sudionika u postupku B PLUS M ARHITEKTURA d.o.o. za usluge</item>
      <item>Jurica Kešina, OIB 41612742422, Domašinečka 4, 10000 Zagreb</item>
      <item>Porezna uprava</item>
      <item>Erste&amp;Steiermarkische bank d.d.</item>
    </derivirana_varijabla>
  </DomainObject.Predmet.OstaliListFormatedWithAdressOIB>
  <DomainObject.Predmet.OstaliListNazivFormated>
    <izvorni_sadrzaj>
      <item>ZZ Miljenko Mesić</item>
      <item>ZZ Igor Bilandžić</item>
      <item>Jurica Kešina</item>
      <item>Porezna uprava</item>
      <item>Erste&amp;Steiermarkische bank d.d.</item>
    </izvorni_sadrzaj>
    <derivirana_varijabla naziv="DomainObject.Predmet.OstaliListNazivFormated_1">
      <item>ZZ Miljenko Mesić</item>
      <item>ZZ Igor Bilandžić</item>
      <item>Jurica Kešina</item>
      <item>Porezna uprava</item>
      <item>Erste&amp;Steiermarkische bank d.d.</item>
    </derivirana_varijabla>
  </DomainObject.Predmet.OstaliListNazivFormated>
  <DomainObject.Predmet.OstaliListNazivFormatedOIB>
    <izvorni_sadrzaj>
      <item>ZZ Miljenko Mesić</item>
      <item>ZZ Igor Bilandžić</item>
      <item>Jurica Kešina, OIB 41612742422</item>
      <item>Porezna uprava</item>
      <item>Erste&amp;Steiermarkische bank d.d.</item>
    </izvorni_sadrzaj>
    <derivirana_varijabla naziv="DomainObject.Predmet.OstaliListNazivFormatedOIB_1">
      <item>ZZ Miljenko Mesić</item>
      <item>ZZ Igor Bilandžić</item>
      <item>Jurica Kešina, OIB 41612742422</item>
      <item>Porezna uprava</item>
      <item>Erste&amp;Steiermarkische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 PLUS M ARHITEKTURA d.o.o. za usluge</izvorni_sadrzaj>
    <derivirana_varijabla naziv="DomainObject.Predmet.ProtustrankaIDrugi_1">B PLUS M ARHITEKTURA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B PLUS M ARHITEKTURA d.o.o. za usluge, OIB 07555973518, Ulica Slobode 1, 10310 Ivanić-Grad</izvorni_sadrzaj>
    <derivirana_varijabla naziv="DomainObject.Predmet.ProtustrankaIDrugiAdressOIB_1">B PLUS M ARHITEKTURA d.o.o. za usluge, OIB 07555973518,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PLUS M ARHITEKTURA d.o.o. za usluge</item>
      <item>FINA ZAGREB</item>
      <item>ZZ Miljenko Mesić</item>
      <item>ZZ Igor Bilandžić</item>
      <item>Jurica Kešina</item>
      <item>Porezna uprava</item>
      <item>Erste&amp;Steiermarkische bank d.d.</item>
      <item>BILANDŽIĆ D.O.O.</item>
      <item>HEP OPERATOR</item>
      <item>Općinski građanski sud u Zagrebu</item>
    </izvorni_sadrzaj>
    <derivirana_varijabla naziv="DomainObject.Predmet.SudioniciListNaziv_1">
      <item>B PLUS M ARHITEKTURA d.o.o. za usluge</item>
      <item>FINA ZAGREB</item>
      <item>ZZ Miljenko Mesić</item>
      <item>ZZ Igor Bilandžić</item>
      <item>Jurica Kešina</item>
      <item>Porezna uprava</item>
      <item>Erste&amp;Steiermarkische bank d.d.</item>
      <item>BILANDŽIĆ D.O.O.</item>
      <item>HEP OPERATOR</item>
      <item>Općinski građanski sud u Zagrebu</item>
    </derivirana_varijabla>
  </DomainObject.Predmet.SudioniciListNaziv>
  <DomainObject.Predmet.SudioniciListAdressOIB>
    <izvorni_sadrzaj>
      <item>B PLUS M ARHITEKTURA d.o.o. za usluge, OIB 07555973518, Ulica Slobode 1,10310 Ivanić-Grad</item>
      <item>FINA ZAGREB, OIB 85821130368, Albrechtova 42,10000 Zagreb</item>
      <item>ZZ Miljenko Mesić, Zamenhoffova 12,10000 Zagreb</item>
      <item>ZZ Igor Bilandžić, J. Badalića 8/a,Deanovci</item>
      <item>Jurica Kešina, OIB 41612742422, Domašinečka 4,10000 Zagreb</item>
      <item>Porezna uprava</item>
      <item>Erste&amp;Steiermarkische bank d.d.</item>
      <item>BILANDŽIĆ D.O.O., OIB 44190655827, Josipa Badalića 8/a,10310 Deanovec</item>
      <item>HEP OPERATOR, OIB 46830600751, Gundulićeva 32,10000 Zagreb</item>
      <item>Općinski građanski sud u Zagrebu, OIB 01252163117, Ul. grada Vukovara 84,10000 Zagreb</item>
    </izvorni_sadrzaj>
    <derivirana_varijabla naziv="DomainObject.Predmet.SudioniciListAdressOIB_1">
      <item>B PLUS M ARHITEKTURA d.o.o. za usluge, OIB 07555973518, Ulica Slobode 1,10310 Ivanić-Grad</item>
      <item>FINA ZAGREB, OIB 85821130368, Albrechtova 42,10000 Zagreb</item>
      <item>ZZ Miljenko Mesić, Zamenhoffova 12,10000 Zagreb</item>
      <item>ZZ Igor Bilandžić, J. Badalića 8/a,Deanovci</item>
      <item>Jurica Kešina, OIB 41612742422, Domašinečka 4,10000 Zagreb</item>
      <item>Porezna uprava</item>
      <item>Erste&amp;Steiermarkische bank d.d.</item>
      <item>BILANDŽIĆ D.O.O., OIB 44190655827, Josipa Badalića 8/a,10310 Deanovec</item>
      <item>HEP OPERATOR, OIB 46830600751, Gundulićeva 32,10000 Zagreb</item>
      <item>Općinski građanski sud u Zagrebu, OIB 01252163117, Ul.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07555973518</item>
      <item>, OIB 85821130368</item>
      <item>, OIB null</item>
      <item>, OIB null</item>
      <item>, OIB 41612742422</item>
      <item>, OIB null</item>
      <item>, OIB null</item>
      <item>, OIB 44190655827</item>
      <item>, OIB 46830600751</item>
      <item>, OIB 01252163117</item>
    </izvorni_sadrzaj>
    <derivirana_varijabla naziv="DomainObject.Predmet.SudioniciListNazivOIB_1">
      <item>, OIB 07555973518</item>
      <item>, OIB 85821130368</item>
      <item>, OIB null</item>
      <item>, OIB null</item>
      <item>, OIB 41612742422</item>
      <item>, OIB null</item>
      <item>, OIB null</item>
      <item>, OIB 44190655827</item>
      <item>, OIB 46830600751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1600</properties:Characters>
  <properties:Lines>56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2015-12-18T12:55:00Z</dcterms:created>
  <dc:creator>nmarkovic</dc:creator>
  <cp:lastModifiedBy>Ivana Rogić</cp:lastModifiedBy>
  <cp:lastPrinted>2015-12-18T13:05:00Z</cp:lastPrinted>
  <dcterms:modified xmlns:xsi="http://www.w3.org/2001/XMLSchema-instance" xsi:type="dcterms:W3CDTF">2015-12-18T13:06:00Z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