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2009" w14:paraId="4362009" w:rsidRDefault="00A54A3C" w:rsidP="00A54A3C" w:rsidR="00A54A3C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A54A3C" w:rsidP="00A54A3C" w:rsidR="00A54A3C" w:rsidRPr="00287A9C">
      <w:r>
        <w:t xml:space="preserve">    </w:t>
      </w:r>
      <w:r w:rsidRPr="00287A9C">
        <w:t>REPUBLIKA HRVATSKA</w:t>
      </w:r>
    </w:p>
    <w:p w:rsidRDefault="00A54A3C" w:rsidP="00A54A3C" w:rsidR="00A54A3C">
      <w:r w:rsidRPr="00287A9C">
        <w:t>TRGOVAČKI SUD U PAZINU</w:t>
      </w:r>
      <w:r w:rsidRPr="00A54A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 w:rsidRPr="00A6594A">
        <w:t>Posl</w:t>
      </w:r>
      <w:proofErr w:type="spellEnd"/>
      <w:r w:rsidRPr="00A6594A">
        <w:t>. br.</w:t>
      </w:r>
      <w:r>
        <w:t>:</w:t>
      </w:r>
      <w:r w:rsidRPr="00A6594A">
        <w:t xml:space="preserve"> </w:t>
      </w:r>
      <w:r>
        <w:t>2</w:t>
      </w:r>
      <w:r w:rsidRPr="00A6594A">
        <w:t xml:space="preserve"> St-</w:t>
      </w:r>
      <w:r>
        <w:t>918</w:t>
      </w:r>
      <w:r w:rsidRPr="00A6594A">
        <w:t>/</w:t>
      </w:r>
      <w:r>
        <w:t>16-10</w:t>
      </w:r>
    </w:p>
    <w:p w:rsidRDefault="00A54A3C" w:rsidP="00A54A3C" w:rsidR="00A54A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          (prije: St-963/15) </w:t>
      </w:r>
    </w:p>
    <w:p w:rsidRDefault="00A54A3C" w:rsidP="00A54A3C" w:rsidR="00A54A3C"/>
    <w:p w:rsidRDefault="009960C7" w:rsidP="00A54A3C" w:rsidR="009960C7"/>
    <w:p w:rsidRDefault="00A54A3C" w:rsidP="00A54A3C" w:rsidR="00A54A3C">
      <w:pPr>
        <w:jc w:val="center"/>
      </w:pPr>
      <w:r>
        <w:t>R E P U B L I K A  H R V A T S K A</w:t>
      </w:r>
    </w:p>
    <w:p w:rsidRDefault="00A54A3C" w:rsidP="00A54A3C" w:rsidR="00A54A3C" w:rsidRPr="00287A9C">
      <w:pPr>
        <w:jc w:val="center"/>
      </w:pPr>
    </w:p>
    <w:p w:rsidRDefault="00A54A3C" w:rsidP="00A54A3C" w:rsidR="00A54A3C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A54A3C" w:rsidP="00A54A3C" w:rsidR="00A54A3C" w:rsidRPr="00287A9C">
      <w:pPr>
        <w:ind w:firstLine="708"/>
        <w:jc w:val="both"/>
      </w:pPr>
    </w:p>
    <w:p w:rsidRDefault="00A54A3C" w:rsidP="00A54A3C" w:rsidR="00A54A3C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Stečajnom masom iza NAUTIKA HORIZONT d.o.o. u stečaju, Umag, D. </w:t>
      </w:r>
      <w:proofErr w:type="spellStart"/>
      <w:r>
        <w:t>Alighieria</w:t>
      </w:r>
      <w:proofErr w:type="spellEnd"/>
      <w:r>
        <w:t xml:space="preserve"> 20</w:t>
      </w:r>
      <w:r w:rsidRPr="00E25B13">
        <w:t xml:space="preserve">, </w:t>
      </w:r>
      <w:r>
        <w:t>16. rujna 2016.</w:t>
      </w:r>
    </w:p>
    <w:p w:rsidRDefault="00A54A3C" w:rsidP="00A54A3C" w:rsidR="00A54A3C" w:rsidRPr="00287A9C">
      <w:pPr>
        <w:jc w:val="center"/>
      </w:pPr>
      <w:r w:rsidRPr="00287A9C">
        <w:t xml:space="preserve">r i j e š i o  j e </w:t>
      </w:r>
    </w:p>
    <w:p w:rsidRDefault="00A54A3C" w:rsidP="00A54A3C" w:rsidR="00A54A3C" w:rsidRPr="00287A9C">
      <w:pPr>
        <w:jc w:val="both"/>
      </w:pPr>
    </w:p>
    <w:p w:rsidRDefault="00A54A3C" w:rsidP="00A54A3C" w:rsidR="00A54A3C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>
        <w:t>NAUTIKA HORIZONT d.o.o. u stečaju,</w:t>
      </w:r>
      <w:r w:rsidR="001073D5">
        <w:t xml:space="preserve"> te</w:t>
      </w:r>
      <w:r>
        <w:t xml:space="preserve">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 w:rsidR="00403D18">
        <w:t xml:space="preserve">Jelenka </w:t>
      </w:r>
      <w:proofErr w:type="spellStart"/>
      <w:r w:rsidR="00403D18">
        <w:t>Lehkija</w:t>
      </w:r>
      <w:proofErr w:type="spellEnd"/>
      <w:r w:rsidR="00403D18">
        <w:t xml:space="preserve">, Zagreb, Pavla </w:t>
      </w:r>
      <w:proofErr w:type="spellStart"/>
      <w:r w:rsidR="00403D18">
        <w:t>Hatza</w:t>
      </w:r>
      <w:proofErr w:type="spellEnd"/>
      <w:r w:rsidR="00403D18">
        <w:t xml:space="preserve"> 10</w:t>
      </w:r>
      <w:r>
        <w:t xml:space="preserve">, </w:t>
      </w:r>
      <w:r w:rsidRPr="00035F13">
        <w:t xml:space="preserve">OIB: </w:t>
      </w:r>
      <w:r w:rsidR="00403D18">
        <w:t>96068307857</w:t>
      </w:r>
      <w:r w:rsidRPr="00FB2EEA">
        <w:t>.</w:t>
      </w:r>
    </w:p>
    <w:p w:rsidRDefault="00A54A3C" w:rsidP="00A54A3C" w:rsidR="00A54A3C">
      <w:pPr>
        <w:jc w:val="center"/>
      </w:pPr>
    </w:p>
    <w:p w:rsidRDefault="00A54A3C" w:rsidP="00A54A3C" w:rsidR="00A54A3C" w:rsidRPr="00287A9C">
      <w:pPr>
        <w:jc w:val="center"/>
      </w:pPr>
      <w:r w:rsidRPr="00287A9C">
        <w:t>Obrazloženje</w:t>
      </w:r>
    </w:p>
    <w:p w:rsidRDefault="00A54A3C" w:rsidP="00A54A3C" w:rsidR="00A54A3C" w:rsidRPr="00287A9C">
      <w:pPr>
        <w:ind w:firstLine="708"/>
        <w:jc w:val="both"/>
      </w:pPr>
    </w:p>
    <w:p w:rsidRDefault="00403D18" w:rsidP="00A54A3C" w:rsidR="00403D18">
      <w:pPr>
        <w:jc w:val="both"/>
      </w:pPr>
      <w:r>
        <w:tab/>
        <w:t xml:space="preserve">Nad stečajnim dužnikom NAUTIKA HORIZONT d.o.o., Umag, D. </w:t>
      </w:r>
      <w:proofErr w:type="spellStart"/>
      <w:r>
        <w:t>Alighieria</w:t>
      </w:r>
      <w:proofErr w:type="spellEnd"/>
      <w:r>
        <w:t xml:space="preserve"> 20, otvoren je i zaključen skraćeni stečajni postupak rješenjem ovoga suda posl.br. 8 St-963/2015-7 od 27. travnja 2016.</w:t>
      </w:r>
    </w:p>
    <w:p w:rsidRDefault="00403D18" w:rsidP="00A54A3C" w:rsidR="00403D18">
      <w:pPr>
        <w:jc w:val="both"/>
      </w:pPr>
      <w:r>
        <w:tab/>
        <w:t>Stečajni upravitelj je obavijestio sud da postoje novčana sredstva koja se trebaju isplatiti stečajnom dužniku</w:t>
      </w:r>
      <w:r w:rsidR="004507BE">
        <w:t>.</w:t>
      </w:r>
      <w:r>
        <w:t xml:space="preserve"> Na okolnost postojanja novčanih sredstava za isplatu stečajnom dužniku dostavio je mail korespondenciju. </w:t>
      </w:r>
    </w:p>
    <w:p w:rsidRDefault="00403D18" w:rsidP="00A54A3C" w:rsidR="00403D18">
      <w:pPr>
        <w:jc w:val="both"/>
      </w:pPr>
      <w:r>
        <w:tab/>
        <w:t>Slijedom navedenog a po odredbi čl. 431. st. 2. u svezi s čl. 133. st. 2. i 3. Stečajnog zakona (NN 71/15) donesena je odluka kao u izreci.</w:t>
      </w:r>
    </w:p>
    <w:p w:rsidRDefault="00A76EEF" w:rsidP="00A54A3C" w:rsidR="00A54A3C">
      <w:pPr>
        <w:jc w:val="both"/>
      </w:pPr>
      <w:r>
        <w:tab/>
      </w:r>
    </w:p>
    <w:p w:rsidRDefault="004507BE" w:rsidP="00A54A3C" w:rsidR="004507BE" w:rsidRPr="00287A9C">
      <w:pPr>
        <w:jc w:val="both"/>
      </w:pPr>
    </w:p>
    <w:p w:rsidRDefault="00A54A3C" w:rsidP="00A54A3C" w:rsidR="00A54A3C">
      <w:pPr>
        <w:jc w:val="center"/>
      </w:pPr>
      <w:r w:rsidRPr="00287A9C">
        <w:t xml:space="preserve">U Pazinu, </w:t>
      </w:r>
      <w:r w:rsidR="004D2073">
        <w:t>16. rujna</w:t>
      </w:r>
      <w:r>
        <w:t xml:space="preserve"> </w:t>
      </w:r>
      <w:r w:rsidRPr="00287A9C">
        <w:t>201</w:t>
      </w:r>
      <w:r>
        <w:t>6</w:t>
      </w:r>
      <w:r w:rsidRPr="00287A9C">
        <w:t>.</w:t>
      </w:r>
    </w:p>
    <w:p w:rsidRDefault="00A54A3C" w:rsidP="00A54A3C" w:rsidR="00A54A3C">
      <w:pPr>
        <w:jc w:val="center"/>
      </w:pPr>
    </w:p>
    <w:p w:rsidRDefault="00A54A3C" w:rsidP="00A54A3C" w:rsidR="00A54A3C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A54A3C" w:rsidP="00A54A3C" w:rsidR="00A54A3C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A54A3C" w:rsidP="00A54A3C" w:rsidR="00A54A3C"/>
    <w:p w:rsidRDefault="00A54A3C" w:rsidP="00A54A3C" w:rsidR="00A54A3C"/>
    <w:p w:rsidRDefault="009960C7" w:rsidP="00A54A3C" w:rsidR="009960C7" w:rsidRPr="00287A9C"/>
    <w:p w:rsidRDefault="00A54A3C" w:rsidP="00A54A3C" w:rsidR="00A54A3C" w:rsidRPr="00287A9C">
      <w:r w:rsidRPr="00287A9C">
        <w:t>UPUTA O PRAVNOM LIJEKU:</w:t>
      </w:r>
    </w:p>
    <w:p w:rsidRDefault="00A54A3C" w:rsidP="00A54A3C" w:rsidR="00A54A3C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A54A3C" w:rsidP="00A54A3C" w:rsidR="00A54A3C">
      <w:pPr>
        <w:jc w:val="both"/>
      </w:pP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DNA</w:t>
      </w: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rStyle w:val="f01"/>
          <w:sz w:val="22"/>
          <w:szCs w:val="22"/>
        </w:rPr>
        <w:t>- e-Oglasna ploča suda (čl. 12. SZ</w:t>
      </w:r>
      <w:r w:rsidRPr="00DE6DAB">
        <w:rPr>
          <w:sz w:val="22"/>
          <w:szCs w:val="22"/>
        </w:rPr>
        <w:t>-a)</w:t>
      </w: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- stečajnom upravitelju</w:t>
      </w:r>
    </w:p>
    <w:p w:rsidRDefault="00A54A3C" w:rsidP="00A76EEF" w:rsidR="00A54A3C">
      <w:pPr>
        <w:jc w:val="both"/>
      </w:pPr>
      <w:r w:rsidRPr="00DE6DAB">
        <w:rPr>
          <w:sz w:val="22"/>
          <w:szCs w:val="22"/>
        </w:rPr>
        <w:t>- sudskom registru</w:t>
      </w:r>
      <w:r w:rsidR="009F5796">
        <w:rPr>
          <w:sz w:val="22"/>
          <w:szCs w:val="22"/>
        </w:rPr>
        <w:t xml:space="preserve"> - odmah</w:t>
      </w:r>
    </w:p>
    <w:p w:rsidRDefault="0008384B" w:rsidR="00500701"/>
    <w:sectPr w:rsidSect="008E4FC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796" w:rsidR="0061599F">
      <w:r>
        <w:separator/>
      </w:r>
    </w:p>
  </w:endnote>
  <w:endnote w:id="0" w:type="continuationSeparator">
    <w:p w:rsidRDefault="009F5796" w:rsidR="00615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796" w:rsidR="0061599F">
      <w:r>
        <w:separator/>
      </w:r>
    </w:p>
  </w:footnote>
  <w:footnote w:id="0" w:type="continuationSeparator">
    <w:p w:rsidRDefault="009F5796" w:rsidR="00615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D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84B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D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E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73D5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D5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A3C"/>
    <w:rsid w:val="0008384B"/>
    <w:rsid w:val="001073D5"/>
    <w:rsid w:val="00403D18"/>
    <w:rsid w:val="004507BE"/>
    <w:rsid w:val="004D2073"/>
    <w:rsid w:val="00554328"/>
    <w:rsid w:val="0061599F"/>
    <w:rsid w:val="00985388"/>
    <w:rsid w:val="009960C7"/>
    <w:rsid w:val="009F5796"/>
    <w:rsid w:val="00A54A3C"/>
    <w:rsid w:val="00A7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4A3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4A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4A3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4A3C"/>
  </w:style>
  <w:style w:customStyle="true" w:styleId="f01" w:type="character">
    <w:name w:val="f01"/>
    <w:rsid w:val="00A54A3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A3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A3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4A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4A3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4A3C"/>
  </w:style>
  <w:style w:customStyle="1" w:styleId="f01" w:type="character">
    <w:name w:val="f01"/>
    <w:rsid w:val="00A54A3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A3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NAUTIKA HORIZONT d.o.o. UMAG</izvorni_sadrzaj>
    <derivirana_varijabla naziv="DomainObject.Predmet.ProtustrankaFormated_1">  NAUTIKA HORIZONT d.o.o. UMAG</derivirana_varijabla>
  </DomainObject.Predmet.ProtustrankaFormated>
  <DomainObject.Predmet.ProtustrankaFormatedOIB>
    <izvorni_sadrzaj>  NAUTIKA HORIZONT d.o.o. UMAG, OIB 32962394282</izvorni_sadrzaj>
    <derivirana_varijabla naziv="DomainObject.Predmet.ProtustrankaFormatedOIB_1">  NAUTIKA HORIZONT d.o.o. UMAG, OIB 32962394282</derivirana_varijabla>
  </DomainObject.Predmet.ProtustrankaFormatedOIB>
  <DomainObject.Predmet.ProtustrankaFormatedWithAdress>
    <izvorni_sadrzaj> NAUTIKA HORIZONT d.o.o. UMAG, D. Alighieria 20, 52470 Umag</izvorni_sadrzaj>
    <derivirana_varijabla naziv="DomainObject.Predmet.ProtustrankaFormatedWithAdress_1"> NAUTIKA HORIZONT d.o.o. UMAG, D. Alighieria 20, 52470 Umag</derivirana_varijabla>
  </DomainObject.Predmet.ProtustrankaFormatedWithAdress>
  <DomainObject.Predmet.ProtustrankaFormatedWithAdressOIB>
    <izvorni_sadrzaj> NAUTIKA HORIZONT d.o.o. UMAG, OIB 32962394282, D. Alighieria 20, 52470 Umag</izvorni_sadrzaj>
    <derivirana_varijabla naziv="DomainObject.Predmet.ProtustrankaFormatedWithAdressOIB_1"> NAUTIKA HORIZONT d.o.o. UMAG, OIB 32962394282, D. Alighieria 20, 52470 Umag</derivirana_varijabla>
  </DomainObject.Predmet.ProtustrankaFormatedWithAdressOIB>
  <DomainObject.Predmet.ProtustrankaWithAdress>
    <izvorni_sadrzaj>NAUTIKA HORIZONT d.o.o. UMAG D. Alighieria 20, 52470 Umag</izvorni_sadrzaj>
    <derivirana_varijabla naziv="DomainObject.Predmet.ProtustrankaWithAdress_1">NAUTIKA HORIZONT d.o.o. UMAG D. Alighieria 20, 52470 Umag</derivirana_varijabla>
  </DomainObject.Predmet.ProtustrankaWithAdress>
  <DomainObject.Predmet.ProtustrankaWithAdressOIB>
    <izvorni_sadrzaj>NAUTIKA HORIZONT d.o.o. UMAG, OIB 32962394282, D. Alighieria 20, 52470 Umag</izvorni_sadrzaj>
    <derivirana_varijabla naziv="DomainObject.Predmet.ProtustrankaWithAdressOIB_1">NAUTIKA HORIZONT d.o.o. UMAG, OIB 32962394282, D. Alighieria 20, 52470 Umag</derivirana_varijabla>
  </DomainObject.Predmet.ProtustrankaWithAdressOIB>
  <DomainObject.Predmet.ProtustrankaNazivFormated>
    <izvorni_sadrzaj>NAUTIKA HORIZONT d.o.o. UMAG</izvorni_sadrzaj>
    <derivirana_varijabla naziv="DomainObject.Predmet.ProtustrankaNazivFormated_1">NAUTIKA HORIZONT d.o.o. UMAG</derivirana_varijabla>
  </DomainObject.Predmet.ProtustrankaNazivFormated>
  <DomainObject.Predmet.ProtustrankaNazivFormatedOIB>
    <izvorni_sadrzaj>NAUTIKA HORIZONT d.o.o. UMAG, OIB 32962394282</izvorni_sadrzaj>
    <derivirana_varijabla naziv="DomainObject.Predmet.ProtustrankaNazivFormatedOIB_1">NAUTIKA HORIZONT d.o.o. UMAG, OIB 32962394282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NAUTIKA HORIZONT d.o.o. UMAG</item>
    </izvorni_sadrzaj>
    <derivirana_varijabla naziv="DomainObject.Predmet.ProtuStrankaListFormated_1">
      <item>NAUTIKA HORIZONT d.o.o. UMAG</item>
    </derivirana_varijabla>
  </DomainObject.Predmet.ProtuStrankaListFormated>
  <DomainObject.Predmet.ProtuStrankaListFormatedOIB>
    <izvorni_sadrzaj>
      <item>NAUTIKA HORIZONT d.o.o. UMAG, OIB 32962394282</item>
    </izvorni_sadrzaj>
    <derivirana_varijabla naziv="DomainObject.Predmet.ProtuStrankaListFormatedOIB_1">
      <item>NAUTIKA HORIZONT d.o.o. UMAG, OIB 32962394282</item>
    </derivirana_varijabla>
  </DomainObject.Predmet.ProtuStrankaListFormatedOIB>
  <DomainObject.Predmet.ProtuStrankaListFormatedWithAdress>
    <izvorni_sadrzaj>
      <item>NAUTIKA HORIZONT d.o.o. UMAG, D. Alighieria 20, 52470 Umag</item>
    </izvorni_sadrzaj>
    <derivirana_varijabla naziv="DomainObject.Predmet.ProtuStrankaListFormatedWithAdress_1">
      <item>NAUTIKA HORIZONT d.o.o. UMAG, D. Alighieria 20, 52470 Umag</item>
    </derivirana_varijabla>
  </DomainObject.Predmet.ProtuStrankaListFormatedWithAdress>
  <DomainObject.Predmet.ProtuStrankaListFormatedWithAdressOIB>
    <izvorni_sadrzaj>
      <item>NAUTIKA HORIZONT d.o.o. UMAG, OIB 32962394282, D. Alighieria 20, 52470 Umag</item>
    </izvorni_sadrzaj>
    <derivirana_varijabla naziv="DomainObject.Predmet.ProtuStrankaListFormatedWithAdressOIB_1">
      <item>NAUTIKA HORIZONT d.o.o. UMAG, OIB 32962394282, D. Alighieria 20, 52470 Umag</item>
    </derivirana_varijabla>
  </DomainObject.Predmet.ProtuStrankaListFormatedWithAdressOIB>
  <DomainObject.Predmet.ProtuStrankaListNazivFormated>
    <izvorni_sadrzaj>
      <item>NAUTIKA HORIZONT d.o.o. UMAG</item>
    </izvorni_sadrzaj>
    <derivirana_varijabla naziv="DomainObject.Predmet.ProtuStrankaListNazivFormated_1">
      <item>NAUTIKA HORIZONT d.o.o. UMAG</item>
    </derivirana_varijabla>
  </DomainObject.Predmet.ProtuStrankaListNazivFormated>
  <DomainObject.Predmet.ProtuStrankaListNazivFormatedOIB>
    <izvorni_sadrzaj>
      <item>NAUTIKA HORIZONT d.o.o. UMAG, OIB 32962394282</item>
    </izvorni_sadrzaj>
    <derivirana_varijabla naziv="DomainObject.Predmet.ProtuStrankaListNazivFormatedOIB_1">
      <item>NAUTIKA HORIZONT d.o.o. UMAG, OIB 32962394282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NAUTIKA HORIZONT d.o.o. UMAG</izvorni_sadrzaj>
    <derivirana_varijabla naziv="DomainObject.Predmet.ProtustrankaIDrugi_1">NAUTIKA HORIZONT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NAUTIKA HORIZONT d.o.o. UMAG, OIB 32962394282, D. Alighieria 20, 52470 Umag</izvorni_sadrzaj>
    <derivirana_varijabla naziv="DomainObject.Predmet.ProtustrankaIDrugiAdressOIB_1">NAUTIKA HORIZONT d.o.o. UMAG, OIB 32962394282, D. Alighieria 20,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NAUTIKA HORIZONT d.o.o. UMAG</item>
    </izvorni_sadrzaj>
    <derivirana_varijabla naziv="DomainObject.Predmet.SudioniciListNaziv_1">
      <item>FINANCIJSKA AGENCIJA, RC RIJEKA, PODRUŽNICA PULA, PULA</item>
      <item>NAUTIKA HORIZONT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NAUTIKA HORIZONT d.o.o. UMAG, OIB 32962394282, D. Alighieria 20,52470 Umag</item>
    </izvorni_sadrzaj>
    <derivirana_varijabla naziv="DomainObject.Predmet.SudioniciListAdressOIB_1">
      <item>FINANCIJSKA AGENCIJA, RC RIJEKA, PODRUŽNICA PULA, PULA, OIB 85821130368, Ulica grada Vukovara 70,Zagreb</item>
      <item>NAUTIKA HORIZONT d.o.o. UMAG, OIB 32962394282, D. Alighieria 20,52470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32962394282</item>
    </izvorni_sadrzaj>
    <derivirana_varijabla naziv="DomainObject.Predmet.SudioniciListNazivOIB_1">
      <item>, OIB 85821130368</item>
      <item>, OIB 32962394282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1352</properties:Characters>
  <properties:Lines>48</properties:Lines>
  <properties:Paragraphs>21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2016-09-16T08:09:00Z</dcterms:created>
  <dc:creator>Jasmina Matika</dc:creator>
  <cp:lastModifiedBy>Jasmina Matika</cp:lastModifiedBy>
  <dcterms:modified xmlns:xsi="http://www.w3.org/2001/XMLSchema-instance" xsi:type="dcterms:W3CDTF">2016-09-16T10:30:00Z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