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f545" w14:paraId="707f545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531C5D">
        <w:t>104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112F57" w:rsidR="00912573" w:rsidRPr="00112F5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1366EA">
        <w:t>1</w:t>
      </w:r>
      <w:r>
        <w:t xml:space="preserve">. </w:t>
      </w:r>
      <w:r w:rsidR="00531C5D">
        <w:t>ožujk</w:t>
      </w:r>
      <w:r w:rsidR="001366EA">
        <w:t>a</w:t>
      </w:r>
      <w:r>
        <w:t xml:space="preserve"> 201</w:t>
      </w:r>
      <w:r w:rsidR="001366EA">
        <w:t>7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531C5D">
        <w:t>šes</w:t>
      </w:r>
      <w:r w:rsidR="00D871C3">
        <w:t>t</w:t>
      </w:r>
      <w:r w:rsidR="00150682">
        <w:t>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D871C3">
        <w:rPr>
          <w:bCs/>
        </w:rP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D871C3">
        <w:t>1</w:t>
      </w:r>
      <w:r w:rsidR="00531C5D">
        <w:t>2</w:t>
      </w:r>
      <w:r w:rsidR="00D871C3">
        <w:t>.</w:t>
      </w:r>
      <w:r w:rsidR="001366EA">
        <w:t>07</w:t>
      </w:r>
      <w:r w:rsidR="00531C5D">
        <w:t>0</w:t>
      </w:r>
      <w:r w:rsidR="001366EA">
        <w:t>.</w:t>
      </w:r>
      <w:r w:rsidR="00531C5D">
        <w:t>3</w:t>
      </w:r>
      <w:r w:rsidR="001366EA">
        <w:t>8</w:t>
      </w:r>
      <w:r w:rsidR="00531C5D">
        <w:t>8</w:t>
      </w:r>
      <w:r w:rsidR="001366EA">
        <w:t>,</w:t>
      </w:r>
      <w:r w:rsidR="00531C5D">
        <w:t>73</w:t>
      </w:r>
      <w:r>
        <w:t xml:space="preserve"> kn</w:t>
      </w:r>
      <w:r w:rsidR="00C76AE6">
        <w:t>.</w:t>
      </w: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112F57">
        <w:t>23</w:t>
      </w:r>
      <w:r w:rsidR="00912573" w:rsidRPr="00B073BB">
        <w:t xml:space="preserve">. </w:t>
      </w:r>
      <w:r w:rsidR="00112F57">
        <w:t>ožujka</w:t>
      </w:r>
      <w:r w:rsidR="0028068F" w:rsidRPr="00B073BB">
        <w:t xml:space="preserve"> </w:t>
      </w:r>
      <w:r w:rsidR="00912573" w:rsidRPr="00B073BB">
        <w:t>201</w:t>
      </w:r>
      <w:r w:rsidR="001366EA">
        <w:t>7</w:t>
      </w:r>
      <w:r w:rsidR="00912573" w:rsidRPr="00B073BB">
        <w:t>. godine</w:t>
      </w:r>
      <w:r w:rsidRPr="00B073BB">
        <w:t xml:space="preserve"> u </w:t>
      </w:r>
      <w:r w:rsidR="00CB4D01">
        <w:t>9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 xml:space="preserve">Zagrebačka broj 2, soba broj </w:t>
      </w:r>
      <w:r w:rsidR="008C6024">
        <w:t>39/II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112F57">
        <w:t>20</w:t>
      </w:r>
      <w:r w:rsidR="00F108E5">
        <w:t>.</w:t>
      </w:r>
      <w:r w:rsidR="008C6024">
        <w:t>0</w:t>
      </w:r>
      <w:r w:rsidR="00112F57">
        <w:t>3</w:t>
      </w:r>
      <w:r w:rsidR="00C478F5">
        <w:t>.</w:t>
      </w:r>
      <w:r>
        <w:t>201</w:t>
      </w:r>
      <w:r w:rsidR="008C6024">
        <w:t>7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lastRenderedPageBreak/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112F57">
        <w:t>14.</w:t>
      </w:r>
      <w:r w:rsidR="00CB4D01">
        <w:t xml:space="preserve"> i </w:t>
      </w:r>
      <w:r w:rsidR="00112F57">
        <w:t>27</w:t>
      </w:r>
      <w:r w:rsidR="00CB4D01">
        <w:t>.</w:t>
      </w:r>
      <w:r w:rsidR="008C6024">
        <w:t>0</w:t>
      </w:r>
      <w:r w:rsidR="00112F57">
        <w:t>2</w:t>
      </w:r>
      <w:r w:rsidR="001C245B">
        <w:t>.201</w:t>
      </w:r>
      <w:r w:rsidR="008C6024">
        <w:t>7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112F57">
        <w:t>27</w:t>
      </w:r>
      <w:r w:rsidR="00BD7955">
        <w:t>.</w:t>
      </w:r>
      <w:r w:rsidR="008C6024">
        <w:t>0</w:t>
      </w:r>
      <w:r w:rsidR="00112F57">
        <w:t>2</w:t>
      </w:r>
      <w:r w:rsidR="00BD7955">
        <w:t>.</w:t>
      </w:r>
      <w:r w:rsidR="00C478F5">
        <w:t>201</w:t>
      </w:r>
      <w:r w:rsidR="008C6024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112F57">
        <w:t xml:space="preserve">te smanjio početnu cijenu za 20% u odnosu na početnu cijenu s prethodne prodaje,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  <w:r w:rsidR="00C67270">
        <w:t>.</w:t>
      </w:r>
    </w:p>
    <w:p w:rsidRDefault="001C7DAB" w:rsidP="00703041" w:rsidR="001C7DAB">
      <w:pPr>
        <w:jc w:val="both"/>
      </w:pPr>
    </w:p>
    <w:p w:rsidRDefault="00703041" w:rsidP="0002378B" w:rsidR="00493E0B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9A5A2C">
        <w:rPr>
          <w:bCs/>
        </w:rPr>
        <w:t>1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112F57">
        <w:rPr>
          <w:bCs/>
        </w:rPr>
        <w:t>ožujka</w:t>
      </w:r>
      <w:r w:rsidRPr="00F441F5">
        <w:rPr>
          <w:bCs/>
        </w:rPr>
        <w:t xml:space="preserve"> 201</w:t>
      </w:r>
      <w:r w:rsidR="009A5A2C">
        <w:rPr>
          <w:bCs/>
        </w:rPr>
        <w:t>7</w:t>
      </w:r>
      <w:r w:rsidRPr="00F441F5">
        <w:rPr>
          <w:bCs/>
        </w:rPr>
        <w:t xml:space="preserve">.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B3146B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ABANKA d.d. Ljubljana, Slovenska cesta 58, Republika Slovenija, zastupana po Lana Andreis Nikolić i Ante Gabre, odvjetnici u Odvjetničkom društvu Andreis &amp; Partneri d.o.o. Zagreb, P. Hatza 8/1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PROJEKTGRADNJA d.d. Slavonski Brod, Istočna vezna cesta bb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RIMC d.o.o. Sve</w:t>
      </w:r>
      <w:r w:rsidR="00993F5F">
        <w:t>ta Nedjelja, Dr. F. Tuđmana 6</w:t>
      </w:r>
    </w:p>
    <w:p w:rsidRDefault="00993F5F" w:rsidP="00061FF5" w:rsidR="00061FF5">
      <w:pPr>
        <w:numPr>
          <w:ilvl w:val="0"/>
          <w:numId w:val="17"/>
        </w:numPr>
        <w:jc w:val="both"/>
      </w:pPr>
      <w:r>
        <w:t>Općina Gornja Vrba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 xml:space="preserve">FLIBA d.o.o. </w:t>
      </w:r>
      <w:r w:rsidR="00B46260">
        <w:t>Osijek, Svilajska 36 za</w:t>
      </w:r>
      <w:r w:rsidR="008222FD">
        <w:t xml:space="preserve"> Željk</w:t>
      </w:r>
      <w:r w:rsidR="00B46260">
        <w:t>a Dalšašo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493E0B" w:rsidR="00703041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7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</w:t>
    </w:r>
    <w:r w:rsidR="00531C5D">
      <w:t>104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2378B"/>
    <w:rsid w:val="00050F42"/>
    <w:rsid w:val="00055AAB"/>
    <w:rsid w:val="00056A28"/>
    <w:rsid w:val="00061FF5"/>
    <w:rsid w:val="00064416"/>
    <w:rsid w:val="000666B1"/>
    <w:rsid w:val="000A34CD"/>
    <w:rsid w:val="000A57B8"/>
    <w:rsid w:val="000D032B"/>
    <w:rsid w:val="000E3517"/>
    <w:rsid w:val="00101819"/>
    <w:rsid w:val="001047DB"/>
    <w:rsid w:val="00112F57"/>
    <w:rsid w:val="00117977"/>
    <w:rsid w:val="001366EA"/>
    <w:rsid w:val="00141AAD"/>
    <w:rsid w:val="00150682"/>
    <w:rsid w:val="0019087D"/>
    <w:rsid w:val="001A500C"/>
    <w:rsid w:val="001B1445"/>
    <w:rsid w:val="001C245B"/>
    <w:rsid w:val="001C7DAB"/>
    <w:rsid w:val="002147D0"/>
    <w:rsid w:val="00226EC9"/>
    <w:rsid w:val="00257701"/>
    <w:rsid w:val="0026331C"/>
    <w:rsid w:val="00267FBD"/>
    <w:rsid w:val="00272E55"/>
    <w:rsid w:val="0028068F"/>
    <w:rsid w:val="00292B96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70AD2"/>
    <w:rsid w:val="00475043"/>
    <w:rsid w:val="00492D72"/>
    <w:rsid w:val="00493E0B"/>
    <w:rsid w:val="004A5601"/>
    <w:rsid w:val="004B001F"/>
    <w:rsid w:val="00531C5D"/>
    <w:rsid w:val="005443B1"/>
    <w:rsid w:val="00565B8D"/>
    <w:rsid w:val="005821CC"/>
    <w:rsid w:val="005A7C2B"/>
    <w:rsid w:val="005B2FA6"/>
    <w:rsid w:val="00633723"/>
    <w:rsid w:val="00664027"/>
    <w:rsid w:val="00692DC9"/>
    <w:rsid w:val="006F1D8D"/>
    <w:rsid w:val="006F3621"/>
    <w:rsid w:val="00703041"/>
    <w:rsid w:val="00706971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17C9"/>
    <w:rsid w:val="008222FD"/>
    <w:rsid w:val="008658A1"/>
    <w:rsid w:val="008704CC"/>
    <w:rsid w:val="0088333F"/>
    <w:rsid w:val="008A5E28"/>
    <w:rsid w:val="008B1F96"/>
    <w:rsid w:val="008C6024"/>
    <w:rsid w:val="008D39A0"/>
    <w:rsid w:val="009065C0"/>
    <w:rsid w:val="00912573"/>
    <w:rsid w:val="009370DB"/>
    <w:rsid w:val="00967EEF"/>
    <w:rsid w:val="00980AFB"/>
    <w:rsid w:val="00992075"/>
    <w:rsid w:val="00993F5F"/>
    <w:rsid w:val="009A5A2C"/>
    <w:rsid w:val="009D3179"/>
    <w:rsid w:val="009D4977"/>
    <w:rsid w:val="009F2EA5"/>
    <w:rsid w:val="00A00DA1"/>
    <w:rsid w:val="00A063A5"/>
    <w:rsid w:val="00A06C79"/>
    <w:rsid w:val="00A30A28"/>
    <w:rsid w:val="00A30DC9"/>
    <w:rsid w:val="00A3590E"/>
    <w:rsid w:val="00A778DD"/>
    <w:rsid w:val="00AA4BF0"/>
    <w:rsid w:val="00AA6A48"/>
    <w:rsid w:val="00AC65AB"/>
    <w:rsid w:val="00AD0B88"/>
    <w:rsid w:val="00AD19A4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67270"/>
    <w:rsid w:val="00C715A0"/>
    <w:rsid w:val="00C76AE6"/>
    <w:rsid w:val="00C91DA2"/>
    <w:rsid w:val="00C93FE2"/>
    <w:rsid w:val="00CA0770"/>
    <w:rsid w:val="00CB4D01"/>
    <w:rsid w:val="00CB5250"/>
    <w:rsid w:val="00CB74D1"/>
    <w:rsid w:val="00CC30FC"/>
    <w:rsid w:val="00CE06E3"/>
    <w:rsid w:val="00D17E6E"/>
    <w:rsid w:val="00D3268E"/>
    <w:rsid w:val="00D871C3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B6E57"/>
    <w:rsid w:val="00EC27FE"/>
    <w:rsid w:val="00ED5775"/>
    <w:rsid w:val="00F108E5"/>
    <w:rsid w:val="00F1269B"/>
    <w:rsid w:val="00F16662"/>
    <w:rsid w:val="00F218F0"/>
    <w:rsid w:val="00F35778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3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3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OVR-88/12. stavljen u kal. 19.08.2016.
u ovršnu pisarnicu</izvorni_sadrzaj>
    <derivirana_varijabla naziv="DomainObject.Predmet.PrimjedbaSuca_1">OVR-88/12. stavljen u kal. 19.08.2016.
u ovršnu pisarnicu</derivirana_varijabla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614</properties:Words>
  <properties:Characters>3195</properties:Characters>
  <properties:Lines>96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2017-03-01T08:40:00Z</dcterms:created>
  <dc:creator>Željko</dc:creator>
  <cp:lastModifiedBy>Elizabeta Đeke</cp:lastModifiedBy>
  <cp:lastPrinted>2016-09-15T10:20:00Z</cp:lastPrinted>
  <dcterms:modified xmlns:xsi="http://www.w3.org/2001/XMLSchema-instance" xsi:type="dcterms:W3CDTF">2017-03-01T09:09:00Z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