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1d90" w14:paraId="2661d90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  </w:t>
      </w:r>
      <w:r w:rsidR="00D4496D">
        <w:rPr>
          <w:noProof/>
        </w:rPr>
        <w:drawing>
          <wp:inline distR="0" distL="0" distB="0" distT="0">
            <wp:extent cy="666750" cx="6032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635" w:rsidP="002B6635" w:rsidR="002B6635" w:rsidRPr="00F1439C">
      <w:pPr>
        <w:tabs>
          <w:tab w:pos="231" w:val="left"/>
        </w:tabs>
      </w:pPr>
      <w:r w:rsidRPr="00F1439C">
        <w:t>REPUBLIKA HRVATSKA</w:t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2733DD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nad dužnikom </w:t>
      </w:r>
      <w:r w:rsidR="003D135C" w:rsidRPr="003D135C">
        <w:t>ŠKZ ZLATNIK-PULA, u stečaju, Pula, Trg Giardini 4, OIB: 81201449339</w:t>
      </w:r>
      <w:r w:rsidR="002B6635" w:rsidRPr="00F1439C">
        <w:t xml:space="preserve">, </w:t>
      </w:r>
      <w:r w:rsidRPr="00F1439C">
        <w:t>koje će se održati kod ovog suda</w:t>
      </w:r>
    </w:p>
    <w:p w:rsidRDefault="00343E78" w:rsidP="00343E78" w:rsidR="00343E78" w:rsidRPr="00F1439C">
      <w:pPr>
        <w:jc w:val="both"/>
      </w:pPr>
    </w:p>
    <w:p w:rsidRDefault="000358D7" w:rsidP="00343E78" w:rsidR="00343E78" w:rsidRPr="00F1439C">
      <w:pPr>
        <w:jc w:val="center"/>
      </w:pPr>
      <w:r>
        <w:t>25</w:t>
      </w:r>
      <w:r w:rsidR="005B44F0" w:rsidRPr="00F1439C">
        <w:t>. s</w:t>
      </w:r>
      <w:r w:rsidR="003D135C">
        <w:t>iječnja</w:t>
      </w:r>
      <w:r w:rsidR="005B44F0" w:rsidRPr="00F1439C">
        <w:t xml:space="preserve"> 201</w:t>
      </w:r>
      <w:r w:rsidR="003D135C">
        <w:t>7</w:t>
      </w:r>
      <w:r w:rsidR="005B44F0" w:rsidRPr="00F1439C">
        <w:t>.</w:t>
      </w:r>
      <w:r w:rsidR="00343E78" w:rsidRPr="00F1439C">
        <w:t xml:space="preserve"> u </w:t>
      </w:r>
      <w:r w:rsidR="003D135C">
        <w:t>9</w:t>
      </w:r>
      <w:r w:rsidR="008E602F" w:rsidRPr="00F1439C">
        <w:t>:</w:t>
      </w:r>
      <w:r w:rsidR="003D135C">
        <w:t>5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3D135C">
        <w:t>09</w:t>
      </w:r>
      <w:r w:rsidR="005B44F0" w:rsidRPr="00F1439C">
        <w:t xml:space="preserve">. </w:t>
      </w:r>
      <w:r w:rsidR="003D135C">
        <w:t>prosinca</w:t>
      </w:r>
      <w:r w:rsidR="00F1439C" w:rsidRPr="00F1439C">
        <w:t xml:space="preserve"> </w:t>
      </w:r>
      <w:r w:rsidR="005B44F0" w:rsidRPr="00F1439C">
        <w:t>201</w:t>
      </w:r>
      <w:r w:rsidR="003D135C">
        <w:t>6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D9412F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2733DD" w:rsidP="00343E78" w:rsidR="002733DD">
      <w:pPr>
        <w:jc w:val="both"/>
      </w:pPr>
    </w:p>
    <w:p w:rsidRDefault="002733DD" w:rsidP="00343E78" w:rsidR="002733DD">
      <w:pPr>
        <w:jc w:val="both"/>
      </w:pPr>
    </w:p>
    <w:p w:rsidRDefault="00343E78" w:rsidP="00343E78" w:rsidR="00343E78" w:rsidRPr="00F1439C">
      <w:pPr>
        <w:jc w:val="both"/>
      </w:pPr>
      <w:r w:rsidRPr="00F1439C">
        <w:t>DNA</w:t>
      </w:r>
    </w:p>
    <w:p w:rsidRDefault="003D135C" w:rsidP="003D135C" w:rsidR="003D135C" w:rsidRPr="00425282">
      <w:r w:rsidRPr="00425282">
        <w:t>- oglasna ploča suda 8 dana</w:t>
      </w:r>
    </w:p>
    <w:p w:rsidRDefault="003D135C" w:rsidP="003D135C" w:rsidR="003D135C" w:rsidRPr="00425282">
      <w:r w:rsidRPr="00425282">
        <w:t>- Stečajni upravitelj Draž</w:t>
      </w:r>
      <w:r>
        <w:t>en Ezgeta, Poreč, Benussijeva 8</w:t>
      </w:r>
    </w:p>
    <w:p w:rsidRDefault="003D135C" w:rsidP="003D135C" w:rsidR="003D135C">
      <w:r>
        <w:t>- Čondić Tomislav, Vodice, Poljička 35</w:t>
      </w:r>
    </w:p>
    <w:p w:rsidRDefault="003D135C" w:rsidP="003D135C" w:rsidR="003D135C">
      <w:r>
        <w:t>- Doblanović Denis, Pula, Marulićeva 45/II</w:t>
      </w:r>
    </w:p>
    <w:p w:rsidRDefault="003D135C" w:rsidP="003D135C" w:rsidR="003D135C">
      <w:r>
        <w:t>- Pucar Lari, Vukovar, Borovo Naselje, Brandajza 28</w:t>
      </w:r>
    </w:p>
    <w:p w:rsidRDefault="003D135C" w:rsidP="003D135C" w:rsidR="003D135C">
      <w:r>
        <w:t>- Zengić Damir, Fažana, sv. Elizeja 7</w:t>
      </w:r>
    </w:p>
    <w:p w:rsidRDefault="003D135C" w:rsidP="003D135C" w:rsidR="003D135C">
      <w:r>
        <w:t>- Stojanović Ivica, Pula, Divkovićeva 3</w:t>
      </w:r>
    </w:p>
    <w:p w:rsidRDefault="00F1439C" w:rsidP="003D135C" w:rsidR="00F1439C" w:rsidRPr="00F1439C">
      <w:pPr>
        <w:jc w:val="both"/>
      </w:pPr>
    </w:p>
    <w:sectPr w:rsidSect="002733DD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095" w:rsidP="00C60648" w:rsidR="00597095">
      <w:r>
        <w:separator/>
      </w:r>
    </w:p>
  </w:endnote>
  <w:endnote w:id="0" w:type="continuationSeparator">
    <w:p w:rsidRDefault="00597095" w:rsidP="00C60648" w:rsidR="00597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095" w:rsidP="00C60648" w:rsidR="00597095">
      <w:r>
        <w:separator/>
      </w:r>
    </w:p>
  </w:footnote>
  <w:footnote w:id="0" w:type="continuationSeparator">
    <w:p w:rsidRDefault="00597095" w:rsidP="00C60648" w:rsidR="005970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648" w:rsidR="00C60648">
    <w:pPr>
      <w:pStyle w:val="Zaglavlje"/>
    </w:pPr>
    <w:r w:rsidRPr="00C60648">
      <w:t xml:space="preserve">                                                                                    </w:t>
    </w:r>
    <w:r>
      <w:t xml:space="preserve">            </w:t>
    </w:r>
    <w:r w:rsidRPr="00C60648">
      <w:t>Poslovni broj: 10 St-</w:t>
    </w:r>
    <w:r>
      <w:t>4</w:t>
    </w:r>
    <w:r w:rsidRPr="00C60648">
      <w:t>/1</w:t>
    </w:r>
    <w:r>
      <w:t>5</w:t>
    </w:r>
    <w:r w:rsidRPr="00C60648">
      <w:t>-</w:t>
    </w:r>
    <w:r>
      <w:t>220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358D7"/>
    <w:rsid w:val="00202458"/>
    <w:rsid w:val="002733DD"/>
    <w:rsid w:val="0029744C"/>
    <w:rsid w:val="002B6635"/>
    <w:rsid w:val="002D5F7A"/>
    <w:rsid w:val="00343E78"/>
    <w:rsid w:val="003D135C"/>
    <w:rsid w:val="00597095"/>
    <w:rsid w:val="005B44F0"/>
    <w:rsid w:val="005C144C"/>
    <w:rsid w:val="00670253"/>
    <w:rsid w:val="00673420"/>
    <w:rsid w:val="006A5E5B"/>
    <w:rsid w:val="00792D5F"/>
    <w:rsid w:val="008B0B74"/>
    <w:rsid w:val="008E602F"/>
    <w:rsid w:val="00B30927"/>
    <w:rsid w:val="00BD6347"/>
    <w:rsid w:val="00C23C39"/>
    <w:rsid w:val="00C60648"/>
    <w:rsid w:val="00D4496D"/>
    <w:rsid w:val="00D9412F"/>
    <w:rsid w:val="00DE51E6"/>
    <w:rsid w:val="00E21D53"/>
    <w:rsid w:val="00EF1BB0"/>
    <w:rsid w:val="00F1439C"/>
    <w:rsid w:val="00F7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balonia" w:type="paragraph">
    <w:name w:val="Balloon Text"/>
    <w:basedOn w:val="Normal"/>
    <w:link w:val="TekstbaloniaChar"/>
    <w:rsid w:val="00273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33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60648"/>
    <w:rPr>
      <w:sz w:val="24"/>
      <w:szCs w:val="24"/>
    </w:rPr>
  </w:style>
  <w:style w:styleId="Tekstbalonia" w:type="paragraph">
    <w:name w:val="Balloon Text"/>
    <w:basedOn w:val="Normal"/>
    <w:link w:val="TekstbaloniaChar"/>
    <w:rsid w:val="00273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33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1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ŠKZ ZLATNIK - PULA "u prisilnoj likvidaciji", PULA</item>
      <item>ŠKZ ZLATNIK - PULA u stečaju, Pula</item>
    </izvorni_sadrzaj>
    <derivirana_varijabla naziv="DomainObject.Predmet.SudioniciListNaziv_1">
      <item>Dražen Ezgeta</item>
      <item>ŠKZ ZLATNIK - PULA "u prisilnoj likvidaciji", PULA</item>
      <item>ŠKZ ZLATNIK - PULA u stečaju, Pula</item>
    </derivirana_varijabla>
  </DomainObject.Predmet.SudioniciListNaziv>
  <DomainObject.Predmet.SudioniciListAdressOIB>
    <izvorni_sadrzaj>
      <item>Dražen Ezgeta, OIB 62061046523, M. Benussi 8,52440 Poreč</item>
      <item>ŠKZ ZLATNIK - PULA "u prisilnoj likvidaciji", PULA, OIB 81201449339</item>
      <item>ŠKZ ZLATNIK - PULA u stečaju, Pula, OIB 81201449339</item>
    </izvorni_sadrzaj>
    <derivirana_varijabla naziv="DomainObject.Predmet.SudioniciListAdressOIB_1">
      <item>Dražen Ezgeta, OIB 62061046523, M. Benussi 8,52440 Poreč</item>
      <item>ŠKZ ZLATNIK - PULA "u prisilnoj likvidaciji", PULA, OIB 81201449339</item>
      <item>ŠKZ ZLATNIK - PULA u stečaju, Pula, OIB 81201449339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81201449339</item>
      <item>, OIB 81201449339</item>
    </izvorni_sadrzaj>
    <derivirana_varijabla naziv="DomainObject.Predmet.SudioniciListNazivOIB_1">
      <item>, OIB 62061046523</item>
      <item>, OIB 81201449339</item>
      <item>, OIB 81201449339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205</properties:Words>
  <properties:Characters>1056</properties:Characters>
  <properties:Lines>43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2016-12-09T08:54:00Z</dcterms:created>
  <dc:creator>drabar</dc:creator>
  <cp:lastModifiedBy>Sanja Lakošeljac</cp:lastModifiedBy>
  <cp:lastPrinted>2010-09-17T07:20:00Z</cp:lastPrinted>
  <dcterms:modified xmlns:xsi="http://www.w3.org/2001/XMLSchema-instance" xsi:type="dcterms:W3CDTF">2016-12-09T08:57:00Z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